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bc1a" w14:paraId="77dbc1a" w:rsidRDefault="00AE649C" w:rsidP="00FA5B5E" w:rsidR="00AE649C" w:rsidRPr="00B76F3C">
      <w:pPr>
        <w:pStyle w:val="Naslov3"/>
        <w15:collapsed w:val="false"/>
      </w:pPr>
    </w:p>
    <w:p w:rsidRDefault="009D577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5771" w:rsidP="009D5771" w:rsidR="009D5771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St-26/2016-2.</w:t>
      </w:r>
    </w:p>
    <w:p w:rsidRDefault="009D5771" w:rsidP="009D5771" w:rsidR="009D57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9D5771" w:rsidP="009D5771" w:rsidR="009D5771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9D5771" w:rsidP="009D5771" w:rsidR="009D57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skraćenom stečajnom postupku nad dužnikom SPERONE j.d.o.o. za trgovinu iz Bjelovara, Auguste Šenoe 19, MBS 010091166, OIB 05767113325, dana 23. veljače 2016. godine</w:t>
      </w:r>
    </w:p>
    <w:p w:rsidRDefault="009D5771" w:rsidP="009D5771" w:rsidR="009D57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D5771" w:rsidP="009D5771" w:rsidR="009D5771">
      <w:pPr>
        <w:jc w:val="both"/>
        <w:rPr>
          <w:rFonts w:hAnsi="Arial" w:ascii="Arial"/>
        </w:rPr>
      </w:pPr>
      <w:r>
        <w:rPr>
          <w:rFonts w:hAnsi="Arial" w:ascii="Arial"/>
        </w:rPr>
        <w:tab/>
        <w:t>Odbacuje se zahtjev FINE za provedbu skraćenog stečajnog postupka od 7. siječnja 2016. godine nad dužnikom SPERONE j.d.o.o. za trgovinu iz Bjelovara, Auguste Šenoe 19, kao nedopušten.</w:t>
      </w:r>
      <w:r>
        <w:rPr>
          <w:rFonts w:hAnsi="Arial" w:ascii="Arial"/>
          <w:b/>
        </w:rPr>
        <w:tab/>
      </w:r>
    </w:p>
    <w:p w:rsidRDefault="009D5771" w:rsidP="009D5771" w:rsidR="009D57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D5771" w:rsidP="009D5771" w:rsidR="009D5771">
      <w:pPr>
        <w:jc w:val="both"/>
        <w:rPr>
          <w:rFonts w:hAnsi="Arial" w:ascii="Arial"/>
        </w:rPr>
      </w:pPr>
      <w:r>
        <w:rPr>
          <w:rFonts w:hAnsi="Arial" w:ascii="Arial"/>
        </w:rPr>
        <w:tab/>
        <w:t>FINA, RC ZAGREB, Podružnica Bjelovar, podnijela je ovom sudu 7. siječnja 2016. godine zahtjev za provedbu skraćenog stečajnog postupka nad dužnikom SPERONE j.d.o.o. iz Bjelovara, Augusta Šenoe 19.</w:t>
      </w:r>
    </w:p>
    <w:p w:rsidRDefault="009D5771" w:rsidP="009D5771" w:rsidR="009D5771">
      <w:pPr>
        <w:jc w:val="both"/>
        <w:rPr>
          <w:b/>
        </w:rPr>
      </w:pPr>
      <w:r>
        <w:rPr>
          <w:rFonts w:hAnsi="Arial" w:ascii="Arial"/>
        </w:rPr>
        <w:tab/>
        <w:t xml:space="preserve">Uvidom u upisnik za stečajeve koji se vodi kod ovog suda utvrđeno je da je već rješenjem ovog suda broj 3 St-18/2015-8 od 17. veljače 2016. godine otvoren i zaključen stečajni postupak nad istim dužnikom SPERONE j.d.o.o. iz Bjelovara, to je temeljem čl.19.4.st.3.Zakona o parničnom postupku odbačen zahtjev FINE jer se ne može istovremeno voditi dva stečajna postupka protiv istog dužnika, zbog čega je odlučeno kao u izreci.  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9D5771" w:rsidP="009D5771" w:rsidR="009D5771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23. veljače 2016. godine</w:t>
      </w:r>
    </w:p>
    <w:p w:rsidRDefault="009D5771" w:rsidP="009D5771" w:rsidR="009D57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9D5771" w:rsidP="009D5771" w:rsidR="009D57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D5771" w:rsidP="009D5771" w:rsidR="009D577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žalbu može podnijeti zastupnik po zakonu dužnika (čl.128.SZ-a). Žalba se podnosi Visokom Trgovačkom sudu Republike Hrvatske, a putem ovog suda u 2 primjerka, u roku 8 dana od dana objave ovog rješenja na e-oglasnoj ploči ovog suda.</w:t>
      </w:r>
    </w:p>
    <w:p w:rsidRDefault="009D5771" w:rsidP="009D5771" w:rsidR="009D5771">
      <w:pPr>
        <w:jc w:val="both"/>
        <w:rPr>
          <w:rFonts w:hAnsi="Arial" w:ascii="Arial"/>
        </w:rPr>
      </w:pPr>
    </w:p>
    <w:p w:rsidRDefault="009D5771" w:rsidP="009D5771" w:rsidR="009D5771">
      <w:pPr>
        <w:jc w:val="both"/>
        <w:rPr>
          <w:rFonts w:hAnsi="Arial" w:ascii="Arial"/>
        </w:rPr>
      </w:pPr>
    </w:p>
    <w:p w:rsidRDefault="009D5771" w:rsidP="009D5771" w:rsidR="009D5771">
      <w:pPr>
        <w:jc w:val="both"/>
        <w:rPr>
          <w:rFonts w:hAnsi="Arial" w:ascii="Arial"/>
        </w:rPr>
      </w:pPr>
    </w:p>
    <w:p w:rsidRDefault="009D5771" w:rsidP="009D5771" w:rsidR="009D5771">
      <w:pPr>
        <w:jc w:val="both"/>
        <w:rPr>
          <w:rFonts w:hAnsi="Arial" w:ascii="Arial"/>
        </w:rPr>
      </w:pPr>
    </w:p>
    <w:p w:rsidRDefault="009D5771" w:rsidP="009D5771" w:rsidR="009D577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D5771" w:rsidP="009D5771" w:rsidR="009D5771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ovog suda</w:t>
      </w:r>
    </w:p>
    <w:p w:rsidRDefault="009D5771" w:rsidP="009D5771" w:rsidR="009D57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FINA RC ZAGREB, Podružnica Bjelovar – putem e-oglasne ploče suda</w:t>
      </w:r>
    </w:p>
    <w:p w:rsidRDefault="009D5771" w:rsidP="009D5771" w:rsidR="009D577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D5771" w:rsidP="009D5771" w:rsidR="009D5771">
      <w:pPr>
        <w:jc w:val="both"/>
        <w:rPr>
          <w:rFonts w:hAnsi="Arial" w:ascii="Arial"/>
        </w:rPr>
      </w:pPr>
      <w:r>
        <w:rPr>
          <w:rFonts w:hAnsi="Arial" w:ascii="Arial"/>
        </w:rPr>
        <w:t>Bj.23.2.2016.g.</w:t>
      </w:r>
    </w:p>
    <w:p w:rsidRDefault="009D5771" w:rsidP="009D5771" w:rsidR="009D5771">
      <w:pPr>
        <w:jc w:val="both"/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77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98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St-26/2016-2</izvorni_sadrzaj>
    <derivirana_varijabla naziv="DomainObject.Oznaka_1">St-26/2016-2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SPERONE jednostavno društvo s ograničenom odgovornošću za trgovinu, Bjelovar</izvorni_sadrzaj>
    <derivirana_varijabla naziv="DomainObject.Predmet.ProtustrankaFormated_1">  SPERONE jednostavno društvo s ograničenom odgovornošću za trgovinu, Bjelovar</derivirana_varijabla>
  </DomainObject.Predmet.ProtustrankaFormated>
  <DomainObject.Predmet.ProtustrankaFormatedOIB>
    <izvorni_sadrzaj>  SPERONE jednostavno društvo s ograničenom odgovornošću za trgovinu, Bjelovar, OIB 05767113325</izvorni_sadrzaj>
    <derivirana_varijabla naziv="DomainObject.Predmet.ProtustrankaFormatedOIB_1">  SPERONE jednostavno društvo s ograničenom odgovornošću za trgovinu, Bjelovar, OIB 05767113325</derivirana_varijabla>
  </DomainObject.Predmet.ProtustrankaFormatedOIB>
  <DomainObject.Predmet.ProtustrankaFormatedWithAdress>
    <izvorni_sadrzaj> SPERONE jednostavno društvo s ograničenom odgovornošću za trgovinu, Bjelovar, Augusta Šenoe 19, 43000 Bjelovar</izvorni_sadrzaj>
    <derivirana_varijabla naziv="DomainObject.Predmet.ProtustrankaFormatedWithAdress_1"> SPERONE jednostavno društvo s ograničenom odgovornošću za trgovinu, Bjelovar, Augusta Šenoe 19, 43000 Bjelovar</derivirana_varijabla>
  </DomainObject.Predmet.ProtustrankaFormatedWithAdress>
  <DomainObject.Predmet.ProtustrankaFormatedWithAdressOIB>
    <izvorni_sadrzaj> SPERONE jednostavno društvo s ograničenom odgovornošću za trgovinu, Bjelovar, OIB 05767113325, Augusta Šenoe 19, 43000 Bjelovar</izvorni_sadrzaj>
    <derivirana_varijabla naziv="DomainObject.Predmet.ProtustrankaFormatedWithAdressOIB_1"> SPERONE jednostavno društvo s ograničenom odgovornošću za trgovinu, Bjelovar, OIB 05767113325, Augusta Šenoe 19, 43000 Bjelovar</derivirana_varijabla>
  </DomainObject.Predmet.ProtustrankaFormatedWithAdressOIB>
  <DomainObject.Predmet.ProtustrankaWithAdress>
    <izvorni_sadrzaj>SPERONE jednostavno društvo s ograničenom odgovornošću za trgovinu, Bjelovar Augusta Šenoe 19, 43000 Bjelovar</izvorni_sadrzaj>
    <derivirana_varijabla naziv="DomainObject.Predmet.ProtustrankaWithAdress_1">SPERONE jednostavno društvo s ograničenom odgovornošću za trgovinu, Bjelovar Augusta Šenoe 19, 43000 Bjelovar</derivirana_varijabla>
  </DomainObject.Predmet.ProtustrankaWithAdress>
  <DomainObject.Predmet.ProtustrankaWithAdressOIB>
    <izvorni_sadrzaj>SPERONE jednostavno društvo s ograničenom odgovornošću za trgovinu, Bjelovar, OIB 05767113325, Augusta Šenoe 19, 43000 Bjelovar</izvorni_sadrzaj>
    <derivirana_varijabla naziv="DomainObject.Predmet.ProtustrankaWithAdressOIB_1">SPERONE jednostavno društvo s ograničenom odgovornošću za trgovinu, Bjelovar, OIB 05767113325, Augusta Šenoe 19, 43000 Bjelovar</derivirana_varijabla>
  </DomainObject.Predmet.ProtustrankaWithAdressOIB>
  <DomainObject.Predmet.ProtustrankaNazivFormated>
    <izvorni_sadrzaj>SPERONE jednostavno društvo s ograničenom odgovornošću za trgovinu, Bjelovar</izvorni_sadrzaj>
    <derivirana_varijabla naziv="DomainObject.Predmet.ProtustrankaNazivFormated_1">SPERONE jednostavno društvo s ograničenom odgovornošću za trgovinu, Bjelovar</derivirana_varijabla>
  </DomainObject.Predmet.ProtustrankaNazivFormated>
  <DomainObject.Predmet.ProtustrankaNazivFormatedOIB>
    <izvorni_sadrzaj>SPERONE jednostavno društvo s ograničenom odgovornošću za trgovinu, Bjelovar, OIB 05767113325</izvorni_sadrzaj>
    <derivirana_varijabla naziv="DomainObject.Predmet.ProtustrankaNazivFormatedOIB_1">SPERONE jednostavno društvo s ograničenom odgovornošću za trgovinu, Bjelovar, OIB 05767113325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SPERONE jednostavno društvo s ograničenom odgovornošću za trgovinu, Bjelovar</item>
    </izvorni_sadrzaj>
    <derivirana_varijabla naziv="DomainObject.Predmet.ProtuStrankaListFormated_1">
      <item>SPERONE jednostavno društvo s ograničenom odgovornošću za trgovinu, Bjelovar</item>
    </derivirana_varijabla>
  </DomainObject.Predmet.ProtuStrankaListFormated>
  <DomainObject.Predmet.ProtuStrankaListFormatedOIB>
    <izvorni_sadrzaj>
      <item>SPERONE jednostavno društvo s ograničenom odgovornošću za trgovinu, Bjelovar, OIB 05767113325</item>
    </izvorni_sadrzaj>
    <derivirana_varijabla naziv="DomainObject.Predmet.ProtuStrankaListFormatedOIB_1">
      <item>SPERONE jednostavno društvo s ograničenom odgovornošću za trgovinu, Bjelovar, OIB 05767113325</item>
    </derivirana_varijabla>
  </DomainObject.Predmet.ProtuStrankaListFormatedOIB>
  <DomainObject.Predmet.ProtuStrankaListFormatedWithAdress>
    <izvorni_sadrzaj>
      <item>SPERONE jednostavno društvo s ograničenom odgovornošću za trgovinu, Bjelovar, Augusta Šenoe 19, 43000 Bjelovar</item>
    </izvorni_sadrzaj>
    <derivirana_varijabla naziv="DomainObject.Predmet.ProtuStrankaListFormatedWithAdress_1">
      <item>SPERONE jednostavno društvo s ograničenom odgovornošću za trgovinu, Bjelovar, Augusta Šenoe 19, 43000 Bjelovar</item>
    </derivirana_varijabla>
  </DomainObject.Predmet.ProtuStrankaListFormatedWithAdress>
  <DomainObject.Predmet.ProtuStrankaListFormatedWithAdressOIB>
    <izvorni_sadrzaj>
      <item>SPERONE jednostavno društvo s ograničenom odgovornošću za trgovinu, Bjelovar, OIB 05767113325, Augusta Šenoe 19, 43000 Bjelovar</item>
    </izvorni_sadrzaj>
    <derivirana_varijabla naziv="DomainObject.Predmet.ProtuStrankaListFormatedWithAdressOIB_1">
      <item>SPERONE jednostavno društvo s ograničenom odgovornošću za trgovinu, Bjelovar, OIB 05767113325, Augusta Šenoe 19, 43000 Bjelovar</item>
    </derivirana_varijabla>
  </DomainObject.Predmet.ProtuStrankaListFormatedWithAdressOIB>
  <DomainObject.Predmet.ProtuStrankaListNazivFormated>
    <izvorni_sadrzaj>
      <item>SPERONE jednostavno društvo s ograničenom odgovornošću za trgovinu, Bjelovar</item>
    </izvorni_sadrzaj>
    <derivirana_varijabla naziv="DomainObject.Predmet.ProtuStrankaListNazivFormated_1">
      <item>SPERONE jednostavno društvo s ograničenom odgovornošću za trgovinu, Bjelovar</item>
    </derivirana_varijabla>
  </DomainObject.Predmet.ProtuStrankaListNazivFormated>
  <DomainObject.Predmet.ProtuStrankaListNazivFormatedOIB>
    <izvorni_sadrzaj>
      <item>SPERONE jednostavno društvo s ograničenom odgovornošću za trgovinu, Bjelovar, OIB 05767113325</item>
    </izvorni_sadrzaj>
    <derivirana_varijabla naziv="DomainObject.Predmet.ProtuStrankaListNazivFormatedOIB_1">
      <item>SPERONE jednostavno društvo s ograničenom odgovornošću za trgovinu, Bjelovar, OIB 05767113325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St-26/2016-2</izvorni_sadrzaj>
    <derivirana_varijabla naziv="DomainObject.PoslovniBrojDokumenta_1">St-26/2016-2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SPERONE jednostavno društvo s ograničenom odgovornošću za trgovinu, Bjelovar</izvorni_sadrzaj>
    <derivirana_varijabla naziv="DomainObject.Predmet.ProtustrankaIDrugi_1">SPERONE jednostavno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SPERONE jednostavno društvo s ograničenom odgovornošću za trgovinu, Bjelovar, OIB 05767113325, Augusta Šenoe 19, 43000 Bjelovar</izvorni_sadrzaj>
    <derivirana_varijabla naziv="DomainObject.Predmet.ProtustrankaIDrugiAdressOIB_1">SPERONE jednostavno društvo s ograničenom odgovornošću za trgovinu, Bjelovar, OIB 05767113325,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SPERONE jednostavno društvo s ograničenom odgovornošću za trgovinu, Bjelovar</item>
    </izvorni_sadrzaj>
    <derivirana_varijabla naziv="DomainObject.Predmet.SudioniciListNaziv_1">
      <item>FINA, RC ZAGREB, Podružnica Bjelovar</item>
      <item>SPERONE jednostavno društvo s ograničenom odgovornošću za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SPERONE jednostavno društvo s ograničenom odgovornošću za trgovinu, Bjelovar, OIB 05767113325, Augusta Šenoe 19,43000 Bjelovar</item>
    </izvorni_sadrzaj>
    <derivirana_varijabla naziv="DomainObject.Predmet.SudioniciListAdressOIB_1">
      <item>FINA, RC ZAGREB, Podružnica Bjelovar, OIB 85821130368, F. Supila 4,43000 Bjelovar</item>
      <item>SPERONE jednostavno društvo s ograničenom odgovornošću za trgovinu, Bjelovar, OIB 05767113325, Augusta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73959-4C60-4E8C-9A87-D2A55434E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1363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