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0c39" w14:paraId="cb10c39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2D4A2F">
        <w:t>2</w:t>
      </w:r>
      <w:r w:rsidR="00E634A7">
        <w:t>1</w:t>
      </w:r>
      <w:r w:rsidR="002D4A2F">
        <w:t>30</w:t>
      </w:r>
      <w:r w:rsidR="00D259A4">
        <w:t>/16-</w:t>
      </w:r>
      <w:r w:rsidR="002D4A2F">
        <w:t>8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</w:t>
      </w:r>
      <w:proofErr w:type="spellStart"/>
      <w:r w:rsidR="00D5673C">
        <w:t>Jagera</w:t>
      </w:r>
      <w:proofErr w:type="spellEnd"/>
      <w:r w:rsidR="00D5673C">
        <w:t xml:space="preserve"> 3 za otvaranje stečajnog postupka nad dužnikom </w:t>
      </w:r>
      <w:r w:rsidR="002D4A2F">
        <w:t>EMOTIKON j.d.o.o., Osijek, Vijenac Ivana Meštrovića 74, MBS: 030147474, OIB: 55015126148</w:t>
      </w:r>
      <w:r w:rsidR="000E2913">
        <w:rPr>
          <w:b/>
        </w:rPr>
        <w:t xml:space="preserve">, </w:t>
      </w:r>
      <w:r w:rsidR="000E2913">
        <w:t xml:space="preserve">dana </w:t>
      </w:r>
      <w:r w:rsidR="002D4A2F">
        <w:t>10</w:t>
      </w:r>
      <w:r w:rsidR="0009206B">
        <w:t xml:space="preserve">. </w:t>
      </w:r>
      <w:r w:rsidR="00A26C68">
        <w:t>ožujk</w:t>
      </w:r>
      <w:r w:rsidR="0009206B">
        <w:t>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2D4A2F">
        <w:t>EMOTIKON j.d.o.o., Osijek, Vijenac Ivana Meštrovića 74, MBS: 030147474, OIB: 55015126148</w:t>
      </w:r>
      <w:r w:rsidR="00E634A7">
        <w:rPr>
          <w:color w:val="000000"/>
        </w:rPr>
        <w:t>8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E634A7">
        <w:t xml:space="preserve">Margareta </w:t>
      </w:r>
      <w:proofErr w:type="spellStart"/>
      <w:r w:rsidR="00E634A7">
        <w:t>Bondža</w:t>
      </w:r>
      <w:proofErr w:type="spellEnd"/>
      <w:r w:rsidR="00E634A7">
        <w:t xml:space="preserve">, Vinkovci, </w:t>
      </w:r>
      <w:proofErr w:type="spellStart"/>
      <w:r w:rsidR="00E634A7">
        <w:t>Lapovačka</w:t>
      </w:r>
      <w:proofErr w:type="spellEnd"/>
      <w:r w:rsidR="00E634A7">
        <w:t xml:space="preserve"> 30</w:t>
      </w:r>
      <w:r w:rsidR="00FF2438">
        <w:t xml:space="preserve">, OIB: </w:t>
      </w:r>
      <w:r w:rsidR="00E45F00">
        <w:t>4</w:t>
      </w:r>
      <w:r w:rsidR="00E634A7">
        <w:t>3</w:t>
      </w:r>
      <w:r w:rsidR="00E45F00">
        <w:t>8</w:t>
      </w:r>
      <w:r w:rsidR="00E634A7">
        <w:t>42887527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2D4A2F">
        <w:t>10</w:t>
      </w:r>
      <w:r w:rsidR="00FF2438">
        <w:t xml:space="preserve">. </w:t>
      </w:r>
      <w:r w:rsidR="002D4A2F">
        <w:t>kolovoza</w:t>
      </w:r>
      <w:r w:rsidR="00AC544E">
        <w:t xml:space="preserve"> 201</w:t>
      </w:r>
      <w:r w:rsidR="00E634A7">
        <w:t>6</w:t>
      </w:r>
      <w:r w:rsidR="00AC544E">
        <w:t>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2D4A2F">
        <w:t>EMOTIKON j.d.o.o., Osijek, Vijenac Ivana Meštrovića 74, MBS: 030147474, OIB: 55015126148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2D4A2F">
        <w:t>20</w:t>
      </w:r>
      <w:r w:rsidR="00D5673C">
        <w:t>.</w:t>
      </w:r>
      <w:r w:rsidR="002D4A2F">
        <w:t>7</w:t>
      </w:r>
      <w:r w:rsidR="002C527F">
        <w:t>.201</w:t>
      </w:r>
      <w:r w:rsidR="002D4A2F">
        <w:t>6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E634A7">
        <w:t>12</w:t>
      </w:r>
      <w:r w:rsidR="002D4A2F">
        <w:t>0</w:t>
      </w:r>
      <w:r w:rsidR="00D5673C">
        <w:t xml:space="preserve"> </w:t>
      </w:r>
    </w:p>
    <w:p w:rsidRDefault="00D5673C" w:rsidP="00004F11" w:rsidR="00D5673C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2D4A2F">
        <w:t>2130</w:t>
      </w:r>
      <w:r w:rsidR="00FF2438">
        <w:t>/16-</w:t>
      </w:r>
      <w:r w:rsidR="002D4A2F">
        <w:t>8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E45F00" w:rsidR="00316834">
      <w:pPr>
        <w:pStyle w:val="Tijeloteksta"/>
      </w:pPr>
      <w:r>
        <w:t xml:space="preserve">dana u ukupnom iznosu od </w:t>
      </w:r>
      <w:r w:rsidR="002D4A2F">
        <w:t>5</w:t>
      </w:r>
      <w:r w:rsidR="00FF2438">
        <w:t>.</w:t>
      </w:r>
      <w:r w:rsidR="002D4A2F">
        <w:t>785</w:t>
      </w:r>
      <w:r w:rsidR="00FF2438">
        <w:t>,</w:t>
      </w:r>
      <w:r w:rsidR="002D4A2F">
        <w:t>9</w:t>
      </w:r>
      <w:r w:rsidR="00E634A7">
        <w:t>5</w:t>
      </w:r>
      <w:r>
        <w:t xml:space="preserve"> kn u koji iznos je uračunata kamata i naknada FINE za provedbu ovrhe na novčanim sredstvima te da dužnik </w:t>
      </w:r>
      <w:r w:rsidR="00E634A7">
        <w:t xml:space="preserve">ima jednog </w:t>
      </w:r>
      <w:r w:rsidR="00E45F00">
        <w:t>zaposlen</w:t>
      </w:r>
      <w:r w:rsidR="00E634A7">
        <w:t>og radnika</w:t>
      </w:r>
      <w:r>
        <w:t>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E634A7">
        <w:t xml:space="preserve">Margareta </w:t>
      </w:r>
      <w:proofErr w:type="spellStart"/>
      <w:r w:rsidR="00E634A7">
        <w:t>Bondža</w:t>
      </w:r>
      <w:proofErr w:type="spellEnd"/>
      <w:r w:rsidR="00E634A7">
        <w:t xml:space="preserve">, iz Vinkovaca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2D4A2F">
        <w:t>10</w:t>
      </w:r>
      <w:r w:rsidR="0009206B">
        <w:t xml:space="preserve">. </w:t>
      </w:r>
      <w:r w:rsidR="00A26C68">
        <w:t>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A26C68" w:rsidP="00C0654F" w:rsidR="00C0654F">
      <w:pPr>
        <w:pStyle w:val="Tijeloteksta"/>
        <w:jc w:val="left"/>
      </w:pPr>
      <w:r>
        <w:t>Vesna Štajduhar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>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004F11">
        <w:t xml:space="preserve">uz prijedlog FINE od </w:t>
      </w:r>
      <w:r w:rsidR="002D4A2F">
        <w:t>10</w:t>
      </w:r>
      <w:r w:rsidR="00FF2438">
        <w:t>.</w:t>
      </w:r>
      <w:r w:rsidR="002D4A2F">
        <w:t>8</w:t>
      </w:r>
      <w:r w:rsidR="00367C2E">
        <w:t>.201</w:t>
      </w:r>
      <w:r w:rsidR="00E634A7">
        <w:t>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2D4A2F">
        <w:t>10</w:t>
      </w:r>
      <w:r w:rsidR="00D5673C">
        <w:t>/</w:t>
      </w:r>
      <w:r w:rsidR="00E45F00">
        <w:t>4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E6162F" w:rsidR="00004F11">
      <w:pPr>
        <w:pStyle w:val="Tijeloteksta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A80" w:rsidR="00623A80">
      <w:r>
        <w:separator/>
      </w:r>
    </w:p>
  </w:endnote>
  <w:endnote w:id="0" w:type="continuationSeparator">
    <w:p w:rsidRDefault="00623A80" w:rsidR="00623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A80" w:rsidR="00623A80">
      <w:r>
        <w:separator/>
      </w:r>
    </w:p>
  </w:footnote>
  <w:footnote w:id="0" w:type="continuationSeparator">
    <w:p w:rsidRDefault="00623A80" w:rsidR="00623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B2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4A2F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23A80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82B26"/>
    <w:rsid w:val="00994095"/>
    <w:rsid w:val="009B0969"/>
    <w:rsid w:val="009C13EB"/>
    <w:rsid w:val="009D64CB"/>
    <w:rsid w:val="009E586F"/>
    <w:rsid w:val="009F6A0F"/>
    <w:rsid w:val="00A025E8"/>
    <w:rsid w:val="00A07AC6"/>
    <w:rsid w:val="00A15670"/>
    <w:rsid w:val="00A26C68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489"/>
    <w:rsid w:val="00D85A5F"/>
    <w:rsid w:val="00D86163"/>
    <w:rsid w:val="00D93F37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45F00"/>
    <w:rsid w:val="00E55AA4"/>
    <w:rsid w:val="00E6162F"/>
    <w:rsid w:val="00E634A7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D6E1E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2B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2B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B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B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B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2B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2B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B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B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B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St-2130/2016</izvorni_sadrzaj>
    <derivirana_varijabla naziv="DomainObject.Predmet.OznakaBroj_1">St-2130/2016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EMOTIKON j.d.o.o. za usluge i trgovinu</izvorni_sadrzaj>
    <derivirana_varijabla naziv="DomainObject.Predmet.ProtustrankaFormated_1">  EMOTIKON j.d.o.o. za usluge i trgovinu</derivirana_varijabla>
  </DomainObject.Predmet.ProtustrankaFormated>
  <DomainObject.Predmet.ProtustrankaFormatedOIB>
    <izvorni_sadrzaj>  EMOTIKON j.d.o.o. za usluge i trgovinu, OIB 55015126148</izvorni_sadrzaj>
    <derivirana_varijabla naziv="DomainObject.Predmet.ProtustrankaFormatedOIB_1">  EMOTIKON j.d.o.o. za usluge i trgovinu, OIB 55015126148</derivirana_varijabla>
  </DomainObject.Predmet.ProtustrankaFormatedOIB>
  <DomainObject.Predmet.ProtustrankaFormatedWithAdress>
    <izvorni_sadrzaj> EMOTIKON j.d.o.o. za usluge i trgovinu, Vijenac Ivana Meštrovića 74, 31000 Osijek</izvorni_sadrzaj>
    <derivirana_varijabla naziv="DomainObject.Predmet.ProtustrankaFormatedWithAdress_1"> EMOTIKON j.d.o.o. za usluge i trgovinu, Vijenac Ivana Meštrovića 74, 31000 Osijek</derivirana_varijabla>
  </DomainObject.Predmet.ProtustrankaFormatedWithAdress>
  <DomainObject.Predmet.ProtustrankaFormatedWithAdressOIB>
    <izvorni_sadrzaj> EMOTIKON j.d.o.o. za usluge i trgovinu, OIB 55015126148, Vijenac Ivana Meštrovića 74, 31000 Osijek</izvorni_sadrzaj>
    <derivirana_varijabla naziv="DomainObject.Predmet.ProtustrankaFormatedWithAdressOIB_1"> EMOTIKON j.d.o.o. za usluge i trgovinu, OIB 55015126148, Vijenac Ivana Meštrovića 74, 31000 Osijek</derivirana_varijabla>
  </DomainObject.Predmet.ProtustrankaFormatedWithAdressOIB>
  <DomainObject.Predmet.ProtustrankaWithAdress>
    <izvorni_sadrzaj>EMOTIKON j.d.o.o. za usluge i trgovinu Vijenac Ivana Meštrovića 74, 31000 Osijek</izvorni_sadrzaj>
    <derivirana_varijabla naziv="DomainObject.Predmet.ProtustrankaWithAdress_1">EMOTIKON j.d.o.o. za usluge i trgovinu Vijenac Ivana Meštrovića 74, 31000 Osijek</derivirana_varijabla>
  </DomainObject.Predmet.ProtustrankaWithAdress>
  <DomainObject.Predmet.ProtustrankaWithAdressOIB>
    <izvorni_sadrzaj>EMOTIKON j.d.o.o. za usluge i trgovinu, OIB 55015126148, Vijenac Ivana Meštrovića 74, 31000 Osijek</izvorni_sadrzaj>
    <derivirana_varijabla naziv="DomainObject.Predmet.ProtustrankaWithAdressOIB_1">EMOTIKON j.d.o.o. za usluge i trgovinu, OIB 55015126148, Vijenac Ivana Meštrovića 74, 31000 Osijek</derivirana_varijabla>
  </DomainObject.Predmet.ProtustrankaWithAdressOIB>
  <DomainObject.Predmet.ProtustrankaNazivFormated>
    <izvorni_sadrzaj>EMOTIKON j.d.o.o. za usluge i trgovinu</izvorni_sadrzaj>
    <derivirana_varijabla naziv="DomainObject.Predmet.ProtustrankaNazivFormated_1">EMOTIKON j.d.o.o. za usluge i trgovinu</derivirana_varijabla>
  </DomainObject.Predmet.ProtustrankaNazivFormated>
  <DomainObject.Predmet.ProtustrankaNazivFormatedOIB>
    <izvorni_sadrzaj>EMOTIKON j.d.o.o. za usluge i trgovinu, OIB 55015126148</izvorni_sadrzaj>
    <derivirana_varijabla naziv="DomainObject.Predmet.ProtustrankaNazivFormatedOIB_1">EMOTIKON j.d.o.o. za usluge i trgovinu, OIB 55015126148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EMOTIKON j.d.o.o. za usluge i trgovinu</item>
    </izvorni_sadrzaj>
    <derivirana_varijabla naziv="DomainObject.Predmet.ProtuStrankaListFormated_1">
      <item>EMOTIKON j.d.o.o. za usluge i trgovinu</item>
    </derivirana_varijabla>
  </DomainObject.Predmet.ProtuStrankaListFormated>
  <DomainObject.Predmet.ProtuStrankaListFormatedOIB>
    <izvorni_sadrzaj>
      <item>EMOTIKON j.d.o.o. za usluge i trgovinu, OIB 55015126148</item>
    </izvorni_sadrzaj>
    <derivirana_varijabla naziv="DomainObject.Predmet.ProtuStrankaListFormatedOIB_1">
      <item>EMOTIKON j.d.o.o. za usluge i trgovinu, OIB 55015126148</item>
    </derivirana_varijabla>
  </DomainObject.Predmet.ProtuStrankaListFormatedOIB>
  <DomainObject.Predmet.ProtuStrankaListFormatedWithAdress>
    <izvorni_sadrzaj>
      <item>EMOTIKON j.d.o.o. za usluge i trgovinu, Vijenac Ivana Meštrovića 74, 31000 Osijek</item>
    </izvorni_sadrzaj>
    <derivirana_varijabla naziv="DomainObject.Predmet.ProtuStrankaListFormatedWithAdress_1">
      <item>EMOTIKON j.d.o.o. za usluge i trgovinu, Vijenac Ivana Meštrovića 74, 31000 Osijek</item>
    </derivirana_varijabla>
  </DomainObject.Predmet.ProtuStrankaListFormatedWithAdress>
  <DomainObject.Predmet.ProtuStrankaListFormatedWithAdressOIB>
    <izvorni_sadrzaj>
      <item>EMOTIKON j.d.o.o. za usluge i trgovinu, OIB 55015126148, Vijenac Ivana Meštrovića 74, 31000 Osijek</item>
    </izvorni_sadrzaj>
    <derivirana_varijabla naziv="DomainObject.Predmet.ProtuStrankaListFormatedWithAdressOIB_1">
      <item>EMOTIKON j.d.o.o. za usluge i trgovinu, OIB 55015126148, Vijenac Ivana Meštrovića 74, 31000 Osijek</item>
    </derivirana_varijabla>
  </DomainObject.Predmet.ProtuStrankaListFormatedWithAdressOIB>
  <DomainObject.Predmet.ProtuStrankaListNazivFormated>
    <izvorni_sadrzaj>
      <item>EMOTIKON j.d.o.o. za usluge i trgovinu</item>
    </izvorni_sadrzaj>
    <derivirana_varijabla naziv="DomainObject.Predmet.ProtuStrankaListNazivFormated_1">
      <item>EMOTIKON j.d.o.o. za usluge i trgovinu</item>
    </derivirana_varijabla>
  </DomainObject.Predmet.ProtuStrankaListNazivFormated>
  <DomainObject.Predmet.ProtuStrankaListNazivFormatedOIB>
    <izvorni_sadrzaj>
      <item>EMOTIKON j.d.o.o. za usluge i trgovinu, OIB 55015126148</item>
    </izvorni_sadrzaj>
    <derivirana_varijabla naziv="DomainObject.Predmet.ProtuStrankaListNazivFormatedOIB_1">
      <item>EMOTIKON j.d.o.o. za usluge i trgovinu, OIB 55015126148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EMOTIKON j.d.o.o. za usluge i trgovinu</izvorni_sadrzaj>
    <derivirana_varijabla naziv="DomainObject.Predmet.ProtustrankaIDrugi_1">EMOTIKON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EMOTIKON j.d.o.o. za usluge i trgovinu, OIB 55015126148, Vijenac Ivana Meštrovića 74, 31000 Osijek</izvorni_sadrzaj>
    <derivirana_varijabla naziv="DomainObject.Predmet.ProtustrankaIDrugiAdressOIB_1">EMOTIKON j.d.o.o. za usluge i trgovinu, OIB 55015126148, Vijenac Ivana Meštrovića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EMOTIKON j.d.o.o. za usluge i trgovinu</item>
    </izvorni_sadrzaj>
    <derivirana_varijabla naziv="DomainObject.Predmet.SudioniciListNaziv_1">
      <item>FINA RC OSIJEK</item>
      <item>EMOTIKON j.d.o.o. za usluge i trgovinu</item>
    </derivirana_varijabla>
  </DomainObject.Predmet.SudioniciListNaziv>
  <DomainObject.Predmet.SudioniciListAdressOIB>
    <izvorni_sadrzaj>
      <item>FINA RC OSIJEK, OIB 85821130368</item>
      <item>EMOTIKON j.d.o.o. za usluge i trgovinu, OIB 55015126148, Vijenac Ivana Meštrovića 74,31000 Osijek</item>
    </izvorni_sadrzaj>
    <derivirana_varijabla naziv="DomainObject.Predmet.SudioniciListAdressOIB_1">
      <item>FINA RC OSIJEK, OIB 85821130368</item>
      <item>EMOTIKON j.d.o.o. za usluge i trgovinu, OIB 55015126148,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55015126148</item>
    </izvorni_sadrzaj>
    <derivirana_varijabla naziv="DomainObject.Predmet.SudioniciListNazivOIB_1">
      <item>, OIB 85821130368</item>
      <item>, OIB 55015126148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F855F-7311-4FFE-9AF4-4ECC2A478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2461</properties:Characters>
  <properties:Lines>96</properties:Lines>
  <properties:Paragraphs>31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2017-01-18T09:50:00Z</dcterms:created>
  <dc:creator>hermanj</dc:creator>
  <cp:lastModifiedBy>Vesna Štajduhar</cp:lastModifiedBy>
  <cp:lastPrinted>2017-03-10T09:44:00Z</cp:lastPrinted>
  <dcterms:modified xmlns:xsi="http://www.w3.org/2001/XMLSchema-instance" xsi:type="dcterms:W3CDTF">2017-03-10T09:47:00Z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