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5cd6" w14:paraId="96e5cd6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ED1991">
        <w:t>1 St-74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ED1991">
        <w:t>UGOSTITELJSTVO DENIS d.o.o. za ugostiteljstvo, trgovinu i usluge Čazma, Milana Novačića 68, OIB: 98446408128</w:t>
      </w:r>
      <w:r>
        <w:t xml:space="preserve">,  koji se vodi </w:t>
      </w:r>
      <w:r w:rsidR="00ED1991">
        <w:t>kod ovoga suda pod brojem St-74</w:t>
      </w:r>
      <w:r w:rsidR="006F1D31">
        <w:t>/2016</w:t>
      </w:r>
      <w:r>
        <w:t>, temeljem odredbe čl. 430.,  431. i 434. Stečajnog zakona (Narodne novine 71/15), objavljuje:</w:t>
      </w:r>
    </w:p>
    <w:p w:rsidRDefault="00ED1991" w:rsidP="00276ED5" w:rsidR="00276ED5">
      <w:r>
        <w:t>I. Na dan 22. siječnja 2016</w:t>
      </w:r>
      <w:r w:rsidR="00276ED5">
        <w:t xml:space="preserve">. dužnik u Očevidniku redoslijeda osnova za plaćanje ime evidentirane neizvršene osnove za plaćanje </w:t>
      </w:r>
      <w:r w:rsidR="00D16990">
        <w:t>u</w:t>
      </w:r>
      <w:r>
        <w:t xml:space="preserve"> ukupnom iznosu od 33.585,63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ED1991">
        <w:t xml:space="preserve">Denis </w:t>
      </w:r>
      <w:proofErr w:type="spellStart"/>
      <w:r w:rsidR="00ED1991">
        <w:t>Bednjanec</w:t>
      </w:r>
      <w:proofErr w:type="spellEnd"/>
      <w:r w:rsidR="00ED1991">
        <w:t xml:space="preserve"> iz Čazme</w:t>
      </w:r>
      <w:r w:rsidR="00D16990">
        <w:t>,</w:t>
      </w:r>
      <w:r w:rsidR="00ED1991">
        <w:t xml:space="preserve"> Milana Novačića 68, OIB: 57077101286,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D1991" w:rsidP="00276ED5" w:rsidR="00276ED5">
      <w:r>
        <w:t>U Bjelovaru, 1. veljače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ED1991">
      <w:r>
        <w:t xml:space="preserve">                                                                                                          BRANKA PLESKALT</w:t>
      </w:r>
      <w:r w:rsidR="00ED1991">
        <w:t xml:space="preserve"> </w:t>
      </w:r>
    </w:p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ED1991" w:rsidP="00276ED5" w:rsidR="00276ED5">
      <w:pPr>
        <w:pStyle w:val="Bezproreda"/>
      </w:pPr>
      <w:r>
        <w:t>Bjelovar, 1. 02. 2016</w:t>
      </w:r>
      <w:r w:rsidR="00276ED5">
        <w:t>.</w:t>
      </w:r>
    </w:p>
    <w:p w:rsidRDefault="00ED1991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6F1D31"/>
    <w:rsid w:val="00935A7C"/>
    <w:rsid w:val="00A92139"/>
    <w:rsid w:val="00B07D3A"/>
    <w:rsid w:val="00D16990"/>
    <w:rsid w:val="00ED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D1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D1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DENIS društvo s ograničenom odgovornošću za ugostiteljstvo, trgovinu i usluge, Čazma</izvorni_sadrzaj>
    <derivirana_varijabla naziv="DomainObject.Predmet.ProtustrankaFormated_1">  UGOSTITELJSTVO DENIS društvo s ograničenom odgovornošću za ugostiteljstvo, trgovinu i usluge, Čazma</derivirana_varijabla>
  </DomainObject.Predmet.ProtustrankaFormated>
  <DomainObject.Predmet.ProtustrankaFormatedOIB>
    <izvorni_sadrzaj>  UGOSTITELJSTVO DENIS društvo s ograničenom odgovornošću za ugostiteljstvo, trgovinu i usluge, Čazma, OIB 98446408128</izvorni_sadrzaj>
    <derivirana_varijabla naziv="DomainObject.Predmet.ProtustrankaFormatedOIB_1">  UGOSTITELJSTVO DENIS društvo s ograničenom odgovornošću za ugostiteljstvo, trgovinu i usluge, Čazma, OIB 98446408128</derivirana_varijabla>
  </DomainObject.Predmet.ProtustrankaFormatedOIB>
  <DomainObject.Predmet.ProtustrankaFormatedWithAdress>
    <izvorni_sadrzaj> UGOSTITELJSTVO DENIS društvo s ograničenom odgovornošću za ugostiteljstvo, trgovinu i usluge, Čazma, Milana Novačića 68, 43240 Čazma</izvorni_sadrzaj>
    <derivirana_varijabla naziv="DomainObject.Predmet.ProtustrankaFormatedWithAdress_1"> UGOSTITELJSTVO DENIS društvo s ograničenom odgovornošću za ugostiteljstvo, trgovinu i usluge, Čazma, Milana Novačića 68, 43240 Čazma</derivirana_varijabla>
  </DomainObject.Predmet.ProtustrankaFormatedWithAdress>
  <DomainObject.Predmet.ProtustrankaFormatedWithAdressOIB>
    <izvorni_sadrzaj> UGOSTITELJSTVO DENIS društvo s ograničenom odgovornošću za ugostiteljstvo, trgovinu i usluge, Čazma, OIB 98446408128, Milana Novačića 68, 43240 Čazma</izvorni_sadrzaj>
    <derivirana_varijabla naziv="DomainObject.Predmet.ProtustrankaFormatedWithAdressOIB_1"> UGOSTITELJSTVO DENIS društvo s ograničenom odgovornošću za ugostiteljstvo, trgovinu i usluge, Čazma, OIB 98446408128, Milana Novačića 68, 43240 Čazma</derivirana_varijabla>
  </DomainObject.Predmet.ProtustrankaFormatedWithAdressOIB>
  <DomainObject.Predmet.ProtustrankaWithAdress>
    <izvorni_sadrzaj>UGOSTITELJSTVO DENIS društvo s ograničenom odgovornošću za ugostiteljstvo, trgovinu i usluge, Čazma Milana Novačića 68, 43240 Čazma</izvorni_sadrzaj>
    <derivirana_varijabla naziv="DomainObject.Predmet.ProtustrankaWithAdress_1">UGOSTITELJSTVO DENIS društvo s ograničenom odgovornošću za ugostiteljstvo, trgovinu i usluge, Čazma Milana Novačića 68, 43240 Čazma</derivirana_varijabla>
  </DomainObject.Predmet.ProtustrankaWithAdress>
  <DomainObject.Predmet.ProtustrankaWithAdressOIB>
    <izvorni_sadrzaj>UGOSTITELJSTVO DENIS društvo s ograničenom odgovornošću za ugostiteljstvo, trgovinu i usluge, Čazma, OIB 98446408128, Milana Novačića 68, 43240 Čazma</izvorni_sadrzaj>
    <derivirana_varijabla naziv="DomainObject.Predmet.ProtustrankaWithAdressOIB_1">UGOSTITELJSTVO DENIS društvo s ograničenom odgovornošću za ugostiteljstvo, trgovinu i usluge, Čazma, OIB 98446408128, Milana Novačića 68, 43240 Čazma</derivirana_varijabla>
  </DomainObject.Predmet.ProtustrankaWithAdressOIB>
  <DomainObject.Predmet.ProtustrankaNazivFormated>
    <izvorni_sadrzaj>UGOSTITELJSTVO DENIS društvo s ograničenom odgovornošću za ugostiteljstvo, trgovinu i usluge, Čazma</izvorni_sadrzaj>
    <derivirana_varijabla naziv="DomainObject.Predmet.ProtustrankaNazivFormated_1">UGOSTITELJSTVO DENIS društvo s ograničenom odgovornošću za ugostiteljstvo, trgovinu i usluge, Čazma</derivirana_varijabla>
  </DomainObject.Predmet.ProtustrankaNazivFormated>
  <DomainObject.Predmet.ProtustrankaNazivFormatedOIB>
    <izvorni_sadrzaj>UGOSTITELJSTVO DENIS društvo s ograničenom odgovornošću za ugostiteljstvo, trgovinu i usluge, Čazma, OIB 98446408128</izvorni_sadrzaj>
    <derivirana_varijabla naziv="DomainObject.Predmet.ProtustrankaNazivFormatedOIB_1">UGOSTITELJSTVO DENIS društvo s ograničenom odgovornošću za ugostiteljstvo, trgovinu i usluge, Čazma, OIB 98446408128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UGOSTITELJSTVO DENIS društvo s ograničenom odgovornošću za ugostiteljstvo, trgovinu i usluge, Čazma</item>
    </izvorni_sadrzaj>
    <derivirana_varijabla naziv="DomainObject.Predmet.ProtuStrankaListFormated_1">
      <item>UGOSTITELJSTVO DENIS društvo s ograničenom odgovornošću za ugostiteljstvo, trgovinu i usluge, Čazma</item>
    </derivirana_varijabla>
  </DomainObject.Predmet.ProtuStrankaListFormated>
  <DomainObject.Predmet.ProtuStrankaListFormatedOIB>
    <izvorni_sadrzaj>
      <item>UGOSTITELJSTVO DENIS društvo s ograničenom odgovornošću za ugostiteljstvo, trgovinu i usluge, Čazma, OIB 98446408128</item>
    </izvorni_sadrzaj>
    <derivirana_varijabla naziv="DomainObject.Predmet.ProtuStrankaListFormatedOIB_1">
      <item>UGOSTITELJSTVO DENIS društvo s ograničenom odgovornošću za ugostiteljstvo, trgovinu i usluge, Čazma, OIB 98446408128</item>
    </derivirana_varijabla>
  </DomainObject.Predmet.ProtuStrankaListFormatedOIB>
  <DomainObject.Predmet.ProtuStrankaListFormatedWithAdress>
    <izvorni_sadrzaj>
      <item>UGOSTITELJSTVO DENIS društvo s ograničenom odgovornošću za ugostiteljstvo, trgovinu i usluge, Čazma, Milana Novačića 68, 43240 Čazma</item>
    </izvorni_sadrzaj>
    <derivirana_varijabla naziv="DomainObject.Predmet.ProtuStrankaListFormatedWithAdress_1">
      <item>UGOSTITELJSTVO DENIS društvo s ograničenom odgovornošću za ugostiteljstvo, trgovinu i usluge, Čazma, Milana Novačića 68, 43240 Čazma</item>
    </derivirana_varijabla>
  </DomainObject.Predmet.ProtuStrankaListFormatedWithAdress>
  <DomainObject.Predmet.ProtuStrankaListFormatedWithAdressOIB>
    <izvorni_sadrzaj>
      <item>UGOSTITELJSTVO DENIS društvo s ograničenom odgovornošću za ugostiteljstvo, trgovinu i usluge, Čazma, OIB 98446408128, Milana Novačića 68, 43240 Čazma</item>
    </izvorni_sadrzaj>
    <derivirana_varijabla naziv="DomainObject.Predmet.ProtuStrankaListFormatedWithAdressOIB_1">
      <item>UGOSTITELJSTVO DENIS društvo s ograničenom odgovornošću za ugostiteljstvo, trgovinu i usluge, Čazma, OIB 98446408128, Milana Novačića 68, 43240 Čazma</item>
    </derivirana_varijabla>
  </DomainObject.Predmet.ProtuStrankaListFormatedWithAdressOIB>
  <DomainObject.Predmet.ProtuStrankaListNazivFormated>
    <izvorni_sadrzaj>
      <item>UGOSTITELJSTVO DENIS društvo s ograničenom odgovornošću za ugostiteljstvo, trgovinu i usluge, Čazma</item>
    </izvorni_sadrzaj>
    <derivirana_varijabla naziv="DomainObject.Predmet.ProtuStrankaListNazivFormated_1">
      <item>UGOSTITELJSTVO DENIS društvo s ograničenom odgovornošću za ugostiteljstvo, trgovinu i usluge, Čazma</item>
    </derivirana_varijabla>
  </DomainObject.Predmet.ProtuStrankaListNazivFormated>
  <DomainObject.Predmet.ProtuStrankaListNazivFormatedOIB>
    <izvorni_sadrzaj>
      <item>UGOSTITELJSTVO DENIS društvo s ograničenom odgovornošću za ugostiteljstvo, trgovinu i usluge, Čazma, OIB 98446408128</item>
    </izvorni_sadrzaj>
    <derivirana_varijabla naziv="DomainObject.Predmet.ProtuStrankaListNazivFormatedOIB_1">
      <item>UGOSTITELJSTVO DENIS društvo s ograničenom odgovornošću za ugostiteljstvo, trgovinu i usluge, Čazma, OIB 98446408128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UGOSTITELJSTVO DENIS društvo s ograničenom odgovornošću za ugostiteljstvo, trgovinu i usluge, Čazma</izvorni_sadrzaj>
    <derivirana_varijabla naziv="DomainObject.Predmet.ProtustrankaIDrugi_1">UGOSTITELJSTVO DENIS društvo s ograničenom odgovornošću za ugostiteljstvo,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UGOSTITELJSTVO DENIS društvo s ograničenom odgovornošću za ugostiteljstvo, trgovinu i usluge, Čazma, OIB 98446408128, Milana Novačića 68, 43240 Čazma</izvorni_sadrzaj>
    <derivirana_varijabla naziv="DomainObject.Predmet.ProtustrankaIDrugiAdressOIB_1">UGOSTITELJSTVO DENIS društvo s ograničenom odgovornošću za ugostiteljstvo, trgovinu i usluge, Čazma, OIB 98446408128, Milana Novačića 68,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UGOSTITELJSTVO DENIS društvo s ograničenom odgovornošću za ugostiteljstvo, trgovinu i usluge, Čazma</item>
    </izvorni_sadrzaj>
    <derivirana_varijabla naziv="DomainObject.Predmet.SudioniciListNaziv_1">
      <item>FINA, RC ZAGREB, Podružnica Bjelovar</item>
      <item>UGOSTITELJSTVO DENIS društvo s ograničenom odgovornošću za ugostiteljstvo, trgovinu i usluge, Čazma</item>
    </derivirana_varijabla>
  </DomainObject.Predmet.SudioniciListNaziv>
  <DomainObject.Predmet.SudioniciListAdressOIB>
    <izvorni_sadrzaj>
      <item>FINA, RC ZAGREB, Podružnica Bjelovar, OIB 85821130368, F. Supila 4,43000 Bjelovar</item>
      <item>UGOSTITELJSTVO DENIS društvo s ograničenom odgovornošću za ugostiteljstvo, trgovinu i usluge, Čazma, OIB 98446408128, Milana Novačića 68,43240 Čazma</item>
    </izvorni_sadrzaj>
    <derivirana_varijabla naziv="DomainObject.Predmet.SudioniciListAdressOIB_1">
      <item>FINA, RC ZAGREB, Podružnica Bjelovar, OIB 85821130368, F. Supila 4,43000 Bjelovar</item>
      <item>UGOSTITELJSTVO DENIS društvo s ograničenom odgovornošću za ugostiteljstvo, trgovinu i usluge, Čazma, OIB 98446408128, Milana Novačića 68,43240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98446408128</item>
    </izvorni_sadrzaj>
    <derivirana_varijabla naziv="DomainObject.Predmet.SudioniciListNazivOIB_1">
      <item>, OIB 85821130368</item>
      <item>, OIB 98446408128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1648</properties:Characters>
  <properties:Lines>34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2016-02-01T06:58:00Z</cp:lastPrinted>
  <dcterms:modified xmlns:xsi="http://www.w3.org/2001/XMLSchema-instance" xsi:type="dcterms:W3CDTF">2016-02-01T06:59:00Z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