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3b13" w14:paraId="f823b1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D42C0E">
        <w:t>2847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42C0E">
        <w:t>1. ožujka 2019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r w:rsidR="00D42C0E">
        <w:t>BRIŠKI UGOSTITELJSTVO j.d.o.o.</w:t>
      </w:r>
      <w:r w:rsidR="00F7241A">
        <w:t xml:space="preserve"> za </w:t>
      </w:r>
      <w:r w:rsidR="00D42C0E">
        <w:t xml:space="preserve">ugostiteljstvo </w:t>
      </w:r>
      <w:r w:rsidR="00F7241A">
        <w:t xml:space="preserve">iz Zagreba, </w:t>
      </w:r>
      <w:r w:rsidR="00D42C0E">
        <w:t>Malešnica III. 16</w:t>
      </w:r>
      <w:r w:rsidR="00F7241A">
        <w:t xml:space="preserve">, OIB: </w:t>
      </w:r>
      <w:r w:rsidR="00D42C0E">
        <w:t>35888972152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42C0E">
        <w:t>16.990,45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42C0E">
        <w:t>1.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A5C18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42C0E"/>
    <w:rsid w:val="00D50705"/>
    <w:rsid w:val="00D66226"/>
    <w:rsid w:val="00E7728A"/>
    <w:rsid w:val="00EC3302"/>
    <w:rsid w:val="00ED6AA8"/>
    <w:rsid w:val="00EF30E9"/>
    <w:rsid w:val="00F034D3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C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C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C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C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C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C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C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C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2847</izvorni_sadrzaj>
    <derivirana_varijabla naziv="DomainObject.Predmet.Broj_1">2847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St-2847/2018</izvorni_sadrzaj>
    <derivirana_varijabla naziv="DomainObject.Predmet.OznakaBroj_1">St-2847/2018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BRIŠKI UGOSTITELJSTVO j.d.o.o. za ugostiteljstvo</izvorni_sadrzaj>
    <derivirana_varijabla naziv="DomainObject.Predmet.ProtustrankaFormated_1">  BRIŠKI UGOSTITELJSTVO j.d.o.o. za ugostiteljstvo</derivirana_varijabla>
  </DomainObject.Predmet.ProtustrankaFormated>
  <DomainObject.Predmet.ProtustrankaFormatedOIB>
    <izvorni_sadrzaj>  BRIŠKI UGOSTITELJSTVO j.d.o.o. za ugostiteljstvo, OIB 35888972152</izvorni_sadrzaj>
    <derivirana_varijabla naziv="DomainObject.Predmet.ProtustrankaFormatedOIB_1">  BRIŠKI UGOSTITELJSTVO j.d.o.o. za ugostiteljstvo, OIB 35888972152</derivirana_varijabla>
  </DomainObject.Predmet.ProtustrankaFormatedOIB>
  <DomainObject.Predmet.ProtustrankaFormatedWithAdress>
    <izvorni_sadrzaj> BRIŠKI UGOSTITELJSTVO j.d.o.o. za ugostiteljstvo, Malešnica III. 16, 10000 Zagreb</izvorni_sadrzaj>
    <derivirana_varijabla naziv="DomainObject.Predmet.ProtustrankaFormatedWithAdress_1"> BRIŠKI UGOSTITELJSTVO j.d.o.o. za ugostiteljstvo, Malešnica III. 16, 10000 Zagreb</derivirana_varijabla>
  </DomainObject.Predmet.ProtustrankaFormatedWithAdress>
  <DomainObject.Predmet.ProtustrankaFormatedWithAdressOIB>
    <izvorni_sadrzaj> BRIŠKI UGOSTITELJSTVO j.d.o.o. za ugostiteljstvo, OIB 35888972152, Malešnica III. 16, 10000 Zagreb</izvorni_sadrzaj>
    <derivirana_varijabla naziv="DomainObject.Predmet.ProtustrankaFormatedWithAdressOIB_1"> BRIŠKI UGOSTITELJSTVO j.d.o.o. za ugostiteljstvo, OIB 35888972152, Malešnica III. 16, 10000 Zagreb</derivirana_varijabla>
  </DomainObject.Predmet.ProtustrankaFormatedWithAdressOIB>
  <DomainObject.Predmet.ProtustrankaWithAdress>
    <izvorni_sadrzaj>BRIŠKI UGOSTITELJSTVO j.d.o.o. za ugostiteljstvo Malešnica III. 16, 10000 Zagreb</izvorni_sadrzaj>
    <derivirana_varijabla naziv="DomainObject.Predmet.ProtustrankaWithAdress_1">BRIŠKI UGOSTITELJSTVO j.d.o.o. za ugostiteljstvo Malešnica III. 16, 10000 Zagreb</derivirana_varijabla>
  </DomainObject.Predmet.ProtustrankaWithAdress>
  <DomainObject.Predmet.ProtustrankaWithAdressOIB>
    <izvorni_sadrzaj>BRIŠKI UGOSTITELJSTVO j.d.o.o. za ugostiteljstvo, OIB 35888972152, Malešnica III. 16, 10000 Zagreb</izvorni_sadrzaj>
    <derivirana_varijabla naziv="DomainObject.Predmet.ProtustrankaWithAdressOIB_1">BRIŠKI UGOSTITELJSTVO j.d.o.o. za ugostiteljstvo, OIB 35888972152, Malešnica III. 16, 10000 Zagreb</derivirana_varijabla>
  </DomainObject.Predmet.ProtustrankaWithAdressOIB>
  <DomainObject.Predmet.ProtustrankaNazivFormated>
    <izvorni_sadrzaj>BRIŠKI UGOSTITELJSTVO j.d.o.o. za ugostiteljstvo</izvorni_sadrzaj>
    <derivirana_varijabla naziv="DomainObject.Predmet.ProtustrankaNazivFormated_1">BRIŠKI UGOSTITELJSTVO j.d.o.o. za ugostiteljstvo</derivirana_varijabla>
  </DomainObject.Predmet.ProtustrankaNazivFormated>
  <DomainObject.Predmet.ProtustrankaNazivFormatedOIB>
    <izvorni_sadrzaj>BRIŠKI UGOSTITELJSTVO j.d.o.o. za ugostiteljstvo, OIB 35888972152</izvorni_sadrzaj>
    <derivirana_varijabla naziv="DomainObject.Predmet.ProtustrankaNazivFormatedOIB_1">BRIŠKI UGOSTITELJSTVO j.d.o.o. za ugostiteljstvo, OIB 35888972152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BRIŠKI UGOSTITELJSTVO j.d.o.o. za ugostiteljstvo</item>
    </izvorni_sadrzaj>
    <derivirana_varijabla naziv="DomainObject.Predmet.ProtuStrankaListFormated_1">
      <item>BRIŠKI UGOSTITELJSTVO j.d.o.o. za ugostiteljstvo</item>
    </derivirana_varijabla>
  </DomainObject.Predmet.ProtuStrankaListFormated>
  <DomainObject.Predmet.ProtuStrankaListFormatedOIB>
    <izvorni_sadrzaj>
      <item>BRIŠKI UGOSTITELJSTVO j.d.o.o. za ugostiteljstvo, OIB 35888972152</item>
    </izvorni_sadrzaj>
    <derivirana_varijabla naziv="DomainObject.Predmet.ProtuStrankaListFormatedOIB_1">
      <item>BRIŠKI UGOSTITELJSTVO j.d.o.o. za ugostiteljstvo, OIB 35888972152</item>
    </derivirana_varijabla>
  </DomainObject.Predmet.ProtuStrankaListFormatedOIB>
  <DomainObject.Predmet.ProtuStrankaListFormatedWithAdress>
    <izvorni_sadrzaj>
      <item>BRIŠKI UGOSTITELJSTVO j.d.o.o. za ugostiteljstvo, Malešnica III. 16, 10000 Zagreb</item>
    </izvorni_sadrzaj>
    <derivirana_varijabla naziv="DomainObject.Predmet.ProtuStrankaListFormatedWithAdress_1">
      <item>BRIŠKI UGOSTITELJSTVO j.d.o.o. za ugostiteljstvo, Malešnica III. 16, 10000 Zagreb</item>
    </derivirana_varijabla>
  </DomainObject.Predmet.ProtuStrankaListFormatedWithAdress>
  <DomainObject.Predmet.ProtuStrankaListFormatedWithAdressOIB>
    <izvorni_sadrzaj>
      <item>BRIŠKI UGOSTITELJSTVO j.d.o.o. za ugostiteljstvo, OIB 35888972152, Malešnica III. 16, 10000 Zagreb</item>
    </izvorni_sadrzaj>
    <derivirana_varijabla naziv="DomainObject.Predmet.ProtuStrankaListFormatedWithAdressOIB_1">
      <item>BRIŠKI UGOSTITELJSTVO j.d.o.o. za ugostiteljstvo, OIB 35888972152, Malešnica III. 16, 10000 Zagreb</item>
    </derivirana_varijabla>
  </DomainObject.Predmet.ProtuStrankaListFormatedWithAdressOIB>
  <DomainObject.Predmet.ProtuStrankaListNazivFormated>
    <izvorni_sadrzaj>
      <item>BRIŠKI UGOSTITELJSTVO j.d.o.o. za ugostiteljstvo</item>
    </izvorni_sadrzaj>
    <derivirana_varijabla naziv="DomainObject.Predmet.ProtuStrankaListNazivFormated_1">
      <item>BRIŠKI UGOSTITELJSTVO j.d.o.o. za ugostiteljstvo</item>
    </derivirana_varijabla>
  </DomainObject.Predmet.ProtuStrankaListNazivFormated>
  <DomainObject.Predmet.ProtuStrankaListNazivFormatedOIB>
    <izvorni_sadrzaj>
      <item>BRIŠKI UGOSTITELJSTVO j.d.o.o. za ugostiteljstvo, OIB 35888972152</item>
    </izvorni_sadrzaj>
    <derivirana_varijabla naziv="DomainObject.Predmet.ProtuStrankaListNazivFormatedOIB_1">
      <item>BRIŠKI UGOSTITELJSTVO j.d.o.o. za ugostiteljstvo, OIB 35888972152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BRIŠKI UGOSTITELJSTVO j.d.o.o. za ugostiteljstvo</izvorni_sadrzaj>
    <derivirana_varijabla naziv="DomainObject.Predmet.ProtustrankaIDrugi_1">BRIŠKI UGOSTITELJSTVO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BRIŠKI UGOSTITELJSTVO j.d.o.o. za ugostiteljstvo, OIB 35888972152, Malešnica III. 16, 10000 Zagreb</izvorni_sadrzaj>
    <derivirana_varijabla naziv="DomainObject.Predmet.ProtustrankaIDrugiAdressOIB_1">BRIŠKI UGOSTITELJSTVO j.d.o.o. za ugostiteljstvo, OIB 35888972152, Malešnica III.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BRIŠKI UGOSTITELJSTVO j.d.o.o. za ugostiteljstvo</item>
      <item>FINA Regionalni centar Zagreb</item>
    </izvorni_sadrzaj>
    <derivirana_varijabla naziv="DomainObject.Predmet.SudioniciListNaziv_1">
      <item>BRIŠKI UGOSTITELJSTVO j.d.o.o. za ugostiteljstvo</item>
      <item>FINA Regionalni centar Zagreb</item>
    </derivirana_varijabla>
  </DomainObject.Predmet.SudioniciListNaziv>
  <DomainObject.Predmet.SudioniciListAdressOIB>
    <izvorni_sadrzaj>
      <item>BRIŠKI UGOSTITELJSTVO j.d.o.o. za ugostiteljstvo, OIB 35888972152, Malešnica III. 16,10000 Zagreb</item>
      <item>FINA Regionalni centar Zagreb, OIB 85821130368, Trg svibanjskih žrtava 1995. 1,10000 Zagreb</item>
    </izvorni_sadrzaj>
    <derivirana_varijabla naziv="DomainObject.Predmet.SudioniciListAdressOIB_1">
      <item>BRIŠKI UGOSTITELJSTVO j.d.o.o. za ugostiteljstvo, OIB 35888972152, Malešnica III.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35888972152</item>
      <item>, OIB 85821130368</item>
    </izvorni_sadrzaj>
    <derivirana_varijabla naziv="DomainObject.Predmet.SudioniciListNazivOIB_1">
      <item>, OIB 35888972152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D6D2E-9B98-42AA-85CF-CD48DEE77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1333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2019-03-01T09:40:00Z</dcterms:created>
  <dc:creator>ilukac</dc:creator>
  <cp:lastModifiedBy>Katarina Drndelić</cp:lastModifiedBy>
  <cp:lastPrinted>2019-03-01T09:40:00Z</cp:lastPrinted>
  <dcterms:modified xmlns:xsi="http://www.w3.org/2001/XMLSchema-instance" xsi:type="dcterms:W3CDTF">2019-03-01T09:42:00Z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