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639d" w14:paraId="c56639d" w:rsidRDefault="00D47165" w:rsidP="00D47165" w:rsidR="00D47165" w:rsidRPr="00C638B4">
      <w:pPr>
        <w:ind w:right="-288"/>
        <w15:collapsed w:val="false"/>
        <w:rPr>
          <w:bCs/>
        </w:rPr>
      </w:pPr>
      <w:bookmarkStart w:name="_GoBack" w:id="0"/>
      <w:bookmarkEnd w:id="0"/>
    </w:p>
    <w:p w:rsidRDefault="004B67EE" w:rsidP="00255B90" w:rsidR="00255B90">
      <w:pPr>
        <w:rPr>
          <w:b/>
        </w:rPr>
      </w:pPr>
      <w:r>
        <w:rPr>
          <w:b/>
        </w:rPr>
        <w:t>JEŽ ZIDAR d.o.o u stečaju</w:t>
      </w:r>
    </w:p>
    <w:p w:rsidRDefault="004B67EE" w:rsidP="00255B90" w:rsidR="004B67EE">
      <w:pPr>
        <w:rPr>
          <w:b/>
        </w:rPr>
      </w:pPr>
      <w:r>
        <w:rPr>
          <w:b/>
        </w:rPr>
        <w:t>Zabok, Matije Gupca 74, OIB: 40775982588</w:t>
      </w:r>
    </w:p>
    <w:p w:rsidRDefault="004B67EE" w:rsidP="00255B90" w:rsidR="004B67EE" w:rsidRPr="00255B90">
      <w:pPr>
        <w:rPr>
          <w:b/>
        </w:rPr>
      </w:pPr>
      <w:r>
        <w:rPr>
          <w:b/>
        </w:rPr>
        <w:t>Zastupan po stečajnom upravitelju</w:t>
      </w:r>
    </w:p>
    <w:p w:rsidRDefault="00255B90" w:rsidP="00255B90" w:rsidR="00255B90" w:rsidRPr="00255B90">
      <w:pPr>
        <w:rPr>
          <w:b/>
        </w:rPr>
      </w:pPr>
      <w:r w:rsidRPr="00255B90">
        <w:rPr>
          <w:b/>
        </w:rPr>
        <w:t>Nikola Krvavica, dipl. oec.</w:t>
      </w:r>
    </w:p>
    <w:p w:rsidRDefault="00255B90" w:rsidP="00255B90" w:rsidR="003709D8">
      <w:r w:rsidRPr="00255B90">
        <w:t>S</w:t>
      </w:r>
      <w:r w:rsidR="003709D8">
        <w:t>veti Ivan Zelina, Vinogradska 15</w:t>
      </w:r>
    </w:p>
    <w:p w:rsidRDefault="003709D8" w:rsidP="00255B90" w:rsidR="003709D8">
      <w:r>
        <w:t xml:space="preserve">Tel. : 098/286-412 E- adresa: </w:t>
      </w:r>
      <w:r w:rsidR="004B67EE">
        <w:t>nikolakrvavica85@gmail.com</w:t>
      </w:r>
      <w:r w:rsidR="00255B90" w:rsidRPr="00255B90">
        <w:t xml:space="preserve"> </w:t>
      </w:r>
    </w:p>
    <w:p w:rsidRDefault="003709D8" w:rsidP="00255B90" w:rsidR="00CD3D51" w:rsidRPr="00C638B4">
      <w:r>
        <w:t>O</w:t>
      </w:r>
      <w:r w:rsidR="00CD3D51" w:rsidRPr="00C638B4">
        <w:t xml:space="preserve">IB: </w:t>
      </w:r>
      <w:r w:rsidR="00B5723F" w:rsidRPr="00B5723F">
        <w:t>96981389223</w:t>
      </w:r>
    </w:p>
    <w:p w:rsidRDefault="00CF5736" w:rsidP="00CF5736" w:rsidR="00CF5736" w:rsidRPr="00C638B4"/>
    <w:p w:rsidRDefault="00CD3D51" w:rsidP="00CD3D51" w:rsidR="00CD3D51" w:rsidRPr="00C638B4">
      <w:pPr>
        <w:ind w:firstLine="708" w:left="4248"/>
        <w:rPr>
          <w:u w:val="single"/>
        </w:rPr>
      </w:pPr>
    </w:p>
    <w:p w:rsidRDefault="00CD3D51" w:rsidP="00CD3D51" w:rsidR="00CD3D51" w:rsidRPr="00C638B4">
      <w:pPr>
        <w:ind w:firstLine="708" w:left="4248"/>
        <w:rPr>
          <w:u w:val="single"/>
        </w:rPr>
      </w:pPr>
    </w:p>
    <w:p w:rsidRDefault="00F57F62" w:rsidP="00CD3D51" w:rsidR="00CD3D51" w:rsidRPr="00C638B4">
      <w:pPr>
        <w:ind w:firstLine="708" w:left="4248"/>
        <w:rPr>
          <w:u w:val="single"/>
        </w:rPr>
      </w:pPr>
      <w:r w:rsidRPr="00C638B4">
        <w:rPr>
          <w:u w:val="single"/>
        </w:rPr>
        <w:t xml:space="preserve">Na posl. br. </w:t>
      </w:r>
      <w:r w:rsidR="004B67EE">
        <w:rPr>
          <w:u w:val="single"/>
        </w:rPr>
        <w:t>3</w:t>
      </w:r>
      <w:r w:rsidR="00F90E2A">
        <w:rPr>
          <w:u w:val="single"/>
        </w:rPr>
        <w:t>-</w:t>
      </w:r>
      <w:r w:rsidR="00255B90" w:rsidRPr="00255B90">
        <w:rPr>
          <w:u w:val="single"/>
        </w:rPr>
        <w:t>St-</w:t>
      </w:r>
      <w:r w:rsidR="00F90E2A">
        <w:rPr>
          <w:u w:val="single"/>
        </w:rPr>
        <w:t>2955</w:t>
      </w:r>
      <w:r w:rsidR="00255B90" w:rsidRPr="00255B90">
        <w:rPr>
          <w:u w:val="single"/>
        </w:rPr>
        <w:t>/1</w:t>
      </w:r>
      <w:r w:rsidR="00F90E2A">
        <w:rPr>
          <w:u w:val="single"/>
        </w:rPr>
        <w:t>6-2</w:t>
      </w:r>
      <w:r w:rsidR="004B67EE">
        <w:rPr>
          <w:u w:val="single"/>
        </w:rPr>
        <w:t>8</w:t>
      </w:r>
    </w:p>
    <w:p w:rsidRDefault="00CD3D51" w:rsidP="00CD3D51" w:rsidR="00CD3D51" w:rsidRPr="00C638B4"/>
    <w:p w:rsidRDefault="00CD3D51" w:rsidP="00CD3D51" w:rsidR="00CD3D51" w:rsidRPr="00C638B4">
      <w:pPr>
        <w:pStyle w:val="Naslov1"/>
        <w:rPr>
          <w:rFonts w:cs="Times New Roman" w:hAnsi="Times New Roman" w:ascii="Times New Roman"/>
          <w:b w:val="false"/>
        </w:rPr>
      </w:pPr>
    </w:p>
    <w:p w:rsidRDefault="00CD3D51" w:rsidP="00CD3D51" w:rsidR="00CD3D51" w:rsidRPr="00C638B4">
      <w:pPr>
        <w:pStyle w:val="Naslov1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</w:r>
      <w:r w:rsidRPr="00C638B4">
        <w:rPr>
          <w:rFonts w:cs="Times New Roman" w:hAnsi="Times New Roman" w:ascii="Times New Roman"/>
        </w:rPr>
        <w:tab/>
        <w:t>REPUBLIKA HRVATSKA</w:t>
      </w:r>
    </w:p>
    <w:p w:rsidRDefault="00CD3D51" w:rsidP="00CD3D51" w:rsidR="00CD3D51" w:rsidRPr="00C638B4">
      <w:pPr>
        <w:rPr>
          <w:b/>
          <w:bCs/>
        </w:rPr>
      </w:pP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  <w:t xml:space="preserve">         </w:t>
      </w:r>
      <w:r w:rsidR="002B137A">
        <w:rPr>
          <w:b/>
          <w:bCs/>
        </w:rPr>
        <w:t xml:space="preserve">   </w:t>
      </w:r>
      <w:r w:rsidRPr="00C638B4">
        <w:rPr>
          <w:b/>
          <w:bCs/>
        </w:rPr>
        <w:t>TRGOVAČKI SUD U ZAGREBU</w:t>
      </w:r>
    </w:p>
    <w:p w:rsidRDefault="00CD3D51" w:rsidP="00CD3D51" w:rsidR="00CD3D51" w:rsidRPr="00C638B4">
      <w:pPr>
        <w:rPr>
          <w:b/>
          <w:bCs/>
        </w:rPr>
      </w:pP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</w:r>
      <w:r w:rsidRPr="00C638B4">
        <w:rPr>
          <w:b/>
          <w:bCs/>
        </w:rPr>
        <w:tab/>
        <w:t xml:space="preserve">   </w:t>
      </w:r>
    </w:p>
    <w:p w:rsidRDefault="00CD3D51" w:rsidP="002B137A" w:rsidR="00CD3D51" w:rsidRPr="00C638B4">
      <w:pPr>
        <w:ind w:firstLine="708" w:left="4248"/>
        <w:rPr>
          <w:b/>
          <w:bCs/>
        </w:rPr>
      </w:pPr>
    </w:p>
    <w:p w:rsidRDefault="00CF5736" w:rsidP="00CF5736" w:rsidR="00CF5736" w:rsidRPr="00C638B4">
      <w:pPr>
        <w:rPr>
          <w:bCs/>
        </w:rPr>
      </w:pPr>
    </w:p>
    <w:p w:rsidRDefault="00CF5736" w:rsidP="004A2405" w:rsidR="00CF5736" w:rsidRPr="00C638B4"/>
    <w:p w:rsidRDefault="00CF5736" w:rsidP="004A2405" w:rsidR="00CF5736" w:rsidRPr="00C638B4"/>
    <w:p w:rsidRDefault="00CF5736" w:rsidP="004A2405" w:rsidR="00CF5736" w:rsidRPr="00C638B4"/>
    <w:p w:rsidRDefault="00CF5736" w:rsidP="00681074" w:rsidR="00CF5736" w:rsidRPr="00C638B4">
      <w:pPr>
        <w:rPr>
          <w:b/>
        </w:rPr>
      </w:pPr>
    </w:p>
    <w:p w:rsidRDefault="00681074" w:rsidP="00681074" w:rsidR="00681074" w:rsidRPr="00C638B4"/>
    <w:p w:rsidRDefault="00681074" w:rsidP="00681074" w:rsidR="00681074" w:rsidRPr="00C638B4">
      <w:pPr>
        <w:jc w:val="center"/>
        <w:rPr>
          <w:b/>
        </w:rPr>
      </w:pPr>
      <w:r w:rsidRPr="00C638B4">
        <w:rPr>
          <w:b/>
        </w:rPr>
        <w:t>IZVJEŠĆE</w:t>
      </w:r>
    </w:p>
    <w:p w:rsidRDefault="00681074" w:rsidP="00681074" w:rsidR="00681074">
      <w:pPr>
        <w:jc w:val="center"/>
      </w:pP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STEČAJNOG UPRAVITELJA O GOSPODARSKOM </w:t>
      </w:r>
      <w:r>
        <w:rPr>
          <w:b/>
        </w:rPr>
        <w:t>POLOŽAJU</w:t>
      </w: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STEČAJNOG DUŽNIKA ZA </w:t>
      </w:r>
    </w:p>
    <w:p w:rsidRDefault="00681074" w:rsidP="00681074" w:rsidR="00681074" w:rsidRPr="004C777B">
      <w:pPr>
        <w:jc w:val="center"/>
        <w:rPr>
          <w:b/>
        </w:rPr>
      </w:pPr>
      <w:r w:rsidRPr="004C777B">
        <w:rPr>
          <w:b/>
        </w:rPr>
        <w:t xml:space="preserve">IZVJEŠTAJNO ROČIŠTE </w:t>
      </w:r>
      <w:r>
        <w:rPr>
          <w:b/>
        </w:rPr>
        <w:t>14. studenog 2018</w:t>
      </w:r>
      <w:r w:rsidRPr="004C777B">
        <w:rPr>
          <w:b/>
        </w:rPr>
        <w:t>. godine</w:t>
      </w:r>
    </w:p>
    <w:p w:rsidRDefault="00681074" w:rsidP="00681074" w:rsidR="00681074" w:rsidRPr="004C777B">
      <w:pPr>
        <w:jc w:val="center"/>
        <w:rPr>
          <w:b/>
        </w:rPr>
      </w:pPr>
    </w:p>
    <w:p w:rsidRDefault="00CF5736" w:rsidP="00CF5736" w:rsidR="00CF5736" w:rsidRPr="00C638B4"/>
    <w:p w:rsidRDefault="00CF5736" w:rsidP="00CF5736" w:rsidR="00CF5736" w:rsidRPr="00C638B4"/>
    <w:p w:rsidRDefault="00CF5736" w:rsidP="00CF5736" w:rsidR="00CF5736" w:rsidRPr="00C638B4"/>
    <w:p w:rsidRDefault="00241DA4" w:rsidP="00CF5736" w:rsidR="00241DA4" w:rsidRPr="00C638B4"/>
    <w:p w:rsidRDefault="00241DA4" w:rsidP="00CF5736" w:rsidR="00241DA4" w:rsidRPr="00C638B4"/>
    <w:p w:rsidRDefault="00F57F62" w:rsidP="00CF5736" w:rsidR="00F57F62" w:rsidRPr="00C638B4"/>
    <w:p w:rsidRDefault="00241DA4" w:rsidP="00CF5736" w:rsidR="00241DA4" w:rsidRPr="00C638B4"/>
    <w:p w:rsidRDefault="00241DA4" w:rsidP="00CF5736" w:rsidR="00241DA4" w:rsidRPr="00C638B4"/>
    <w:p w:rsidRDefault="00241DA4" w:rsidP="00CF5736" w:rsidR="00241DA4" w:rsidRPr="00C638B4"/>
    <w:p w:rsidRDefault="00241DA4" w:rsidP="00CF5736" w:rsidR="00241DA4" w:rsidRPr="00C638B4"/>
    <w:p w:rsidRDefault="001D7632" w:rsidP="00CF5736" w:rsidR="001D7632" w:rsidRPr="00C638B4"/>
    <w:p w:rsidRDefault="001D7632" w:rsidP="00CF5736" w:rsidR="001D7632" w:rsidRPr="00C638B4"/>
    <w:p w:rsidRDefault="00681074" w:rsidP="00CD3D51" w:rsidR="00CD3D51" w:rsidRPr="00C638B4">
      <w:pPr>
        <w:rPr>
          <w:b/>
        </w:rPr>
      </w:pPr>
      <w:r>
        <w:rPr>
          <w:b/>
        </w:rPr>
        <w:t>S</w:t>
      </w:r>
      <w:r w:rsidR="00CD3D51" w:rsidRPr="00C638B4">
        <w:rPr>
          <w:b/>
        </w:rPr>
        <w:t>tečajni upravitelj</w:t>
      </w:r>
    </w:p>
    <w:p w:rsidRDefault="00255B90" w:rsidP="00CD3D51" w:rsidR="00CD3D51" w:rsidRPr="00C638B4">
      <w:r w:rsidRPr="00255B90">
        <w:rPr>
          <w:b/>
        </w:rPr>
        <w:t>Nikola Krvavica, dipl. oec.</w:t>
      </w:r>
    </w:p>
    <w:p w:rsidRDefault="00E8543C" w:rsidP="00CF5736" w:rsidR="00E8543C"/>
    <w:p w:rsidRDefault="003709D8" w:rsidP="00CF5736" w:rsidR="003709D8"/>
    <w:p w:rsidRDefault="003709D8" w:rsidP="00CF5736" w:rsidR="003709D8" w:rsidRPr="00C638B4"/>
    <w:p w:rsidRDefault="001D7632" w:rsidP="00CF5736" w:rsidR="001D7632" w:rsidRPr="00C638B4"/>
    <w:p w:rsidRDefault="00AB7C4E" w:rsidP="008120E9" w:rsidR="007F07E8">
      <w:pPr>
        <w:jc w:val="center"/>
      </w:pPr>
      <w:r w:rsidRPr="00C638B4">
        <w:t xml:space="preserve">U Zagrebu, </w:t>
      </w:r>
      <w:r w:rsidR="00681074">
        <w:t>29</w:t>
      </w:r>
      <w:r w:rsidR="00CF5736" w:rsidRPr="00C638B4">
        <w:t xml:space="preserve">. </w:t>
      </w:r>
      <w:r w:rsidR="00681074">
        <w:t>listopada</w:t>
      </w:r>
      <w:r w:rsidR="00CD3D51" w:rsidRPr="00C638B4">
        <w:t xml:space="preserve"> </w:t>
      </w:r>
      <w:r w:rsidR="00CF5736" w:rsidRPr="00C638B4">
        <w:t>20</w:t>
      </w:r>
      <w:r w:rsidR="004B6404" w:rsidRPr="00C638B4">
        <w:t>1</w:t>
      </w:r>
      <w:r w:rsidR="00681074">
        <w:t>8</w:t>
      </w:r>
      <w:r w:rsidR="00CF5736" w:rsidRPr="00C638B4">
        <w:t>. god.</w:t>
      </w:r>
    </w:p>
    <w:p w:rsidRDefault="003709D8" w:rsidP="008120E9" w:rsidR="003709D8" w:rsidRPr="00C638B4">
      <w:pPr>
        <w:jc w:val="center"/>
      </w:pPr>
    </w:p>
    <w:p w:rsidRDefault="007F07E8" w:rsidP="002D6B04" w:rsidR="002D6B04" w:rsidRPr="00C638B4">
      <w:pPr>
        <w:ind w:firstLine="708"/>
        <w:jc w:val="both"/>
      </w:pPr>
      <w:r w:rsidRPr="00C638B4">
        <w:rPr>
          <w:b/>
          <w:bCs/>
        </w:rPr>
        <w:lastRenderedPageBreak/>
        <w:tab/>
      </w:r>
      <w:r w:rsidR="002D6B04" w:rsidRPr="00C638B4">
        <w:t>Rješenjem Trg</w:t>
      </w:r>
      <w:r w:rsidR="00F04B56" w:rsidRPr="00C638B4">
        <w:t xml:space="preserve">ovačkog suda u Zagrebu br. </w:t>
      </w:r>
      <w:r w:rsidR="009B0C46">
        <w:t>3</w:t>
      </w:r>
      <w:r w:rsidR="001831C6">
        <w:t xml:space="preserve"> </w:t>
      </w:r>
      <w:r w:rsidR="00255B90" w:rsidRPr="00255B90">
        <w:t>St-</w:t>
      </w:r>
      <w:r w:rsidR="001831C6">
        <w:t>2955</w:t>
      </w:r>
      <w:r w:rsidR="00255B90" w:rsidRPr="00255B90">
        <w:t>/1</w:t>
      </w:r>
      <w:r w:rsidR="001831C6">
        <w:t>6-2</w:t>
      </w:r>
      <w:r w:rsidR="009B0C46">
        <w:t>8</w:t>
      </w:r>
      <w:r w:rsidR="00255B90">
        <w:t xml:space="preserve"> </w:t>
      </w:r>
      <w:r w:rsidR="002D6B04" w:rsidRPr="00C638B4">
        <w:rPr>
          <w:b/>
        </w:rPr>
        <w:t xml:space="preserve">dana </w:t>
      </w:r>
      <w:r w:rsidR="009B0C46">
        <w:rPr>
          <w:b/>
        </w:rPr>
        <w:t>3</w:t>
      </w:r>
      <w:r w:rsidR="002D6B04" w:rsidRPr="00C638B4">
        <w:rPr>
          <w:b/>
        </w:rPr>
        <w:t xml:space="preserve">. </w:t>
      </w:r>
      <w:r w:rsidR="009B0C46">
        <w:rPr>
          <w:b/>
        </w:rPr>
        <w:t>rujna</w:t>
      </w:r>
      <w:r w:rsidR="00A8461F" w:rsidRPr="00C638B4">
        <w:rPr>
          <w:b/>
        </w:rPr>
        <w:t xml:space="preserve"> </w:t>
      </w:r>
      <w:r w:rsidR="002D6B04" w:rsidRPr="00C638B4">
        <w:rPr>
          <w:b/>
        </w:rPr>
        <w:t>201</w:t>
      </w:r>
      <w:r w:rsidR="009B0C46">
        <w:rPr>
          <w:b/>
        </w:rPr>
        <w:t>8</w:t>
      </w:r>
      <w:r w:rsidR="002D6B04" w:rsidRPr="00C638B4">
        <w:rPr>
          <w:b/>
        </w:rPr>
        <w:t xml:space="preserve">. godine pokrenut je postupak </w:t>
      </w:r>
      <w:r w:rsidR="002D6B04" w:rsidRPr="00C638B4">
        <w:t xml:space="preserve">nad dužnikom – trgovačkim društvom </w:t>
      </w:r>
      <w:r w:rsidR="001831C6" w:rsidRPr="00D0167D">
        <w:rPr>
          <w:b/>
        </w:rPr>
        <w:t>JEŽ ZIDAR</w:t>
      </w:r>
      <w:r w:rsidR="00255B90" w:rsidRPr="00255B90">
        <w:rPr>
          <w:b/>
        </w:rPr>
        <w:t xml:space="preserve"> d.o.o., Za</w:t>
      </w:r>
      <w:r w:rsidR="00D0167D">
        <w:rPr>
          <w:b/>
        </w:rPr>
        <w:t>bok</w:t>
      </w:r>
      <w:r w:rsidR="00255B90" w:rsidRPr="00255B90">
        <w:rPr>
          <w:b/>
        </w:rPr>
        <w:t xml:space="preserve">, </w:t>
      </w:r>
      <w:r w:rsidR="00D0167D">
        <w:rPr>
          <w:b/>
        </w:rPr>
        <w:t>Matije Gupca 74</w:t>
      </w:r>
      <w:r w:rsidR="00255B90" w:rsidRPr="00255B90">
        <w:rPr>
          <w:b/>
        </w:rPr>
        <w:t xml:space="preserve">, OIB: </w:t>
      </w:r>
      <w:r w:rsidR="00D0167D">
        <w:rPr>
          <w:b/>
        </w:rPr>
        <w:t>50775982588</w:t>
      </w:r>
      <w:r w:rsidR="002D6B04" w:rsidRPr="00C638B4">
        <w:t xml:space="preserve">. </w:t>
      </w:r>
    </w:p>
    <w:p w:rsidRDefault="002D6B04" w:rsidP="002D6B04" w:rsidR="002D6B04" w:rsidRPr="00C638B4">
      <w:pPr>
        <w:ind w:right="-288"/>
        <w:jc w:val="both"/>
      </w:pPr>
    </w:p>
    <w:p w:rsidRDefault="00D0167D" w:rsidP="002D6B04" w:rsidR="002D6B04" w:rsidRPr="00C638B4">
      <w:pPr>
        <w:ind w:firstLine="708"/>
        <w:jc w:val="both"/>
      </w:pPr>
      <w:r>
        <w:t xml:space="preserve">Istim rješenjem </w:t>
      </w:r>
      <w:r w:rsidR="002D6B04" w:rsidRPr="00C638B4">
        <w:rPr>
          <w:b/>
        </w:rPr>
        <w:t>imenovan sam</w:t>
      </w:r>
      <w:r w:rsidR="002D6B04" w:rsidRPr="00C638B4">
        <w:t xml:space="preserve"> </w:t>
      </w:r>
      <w:r w:rsidR="002D6B04" w:rsidRPr="00C638B4">
        <w:rPr>
          <w:b/>
        </w:rPr>
        <w:t>za stečajnog upravitelja</w:t>
      </w:r>
      <w:r w:rsidR="002D6B04" w:rsidRPr="00C638B4">
        <w:t xml:space="preserve"> </w:t>
      </w:r>
      <w:r w:rsidR="002D6B04" w:rsidRPr="00C638B4">
        <w:rPr>
          <w:b/>
        </w:rPr>
        <w:t>predloženom dužniku</w:t>
      </w:r>
      <w:r w:rsidR="002D6B04" w:rsidRPr="00C638B4">
        <w:t xml:space="preserve"> te kao stručna osoba, u smislu odredbe čl. </w:t>
      </w:r>
      <w:r w:rsidR="00053067">
        <w:t>227</w:t>
      </w:r>
      <w:r w:rsidR="002D6B04" w:rsidRPr="00C638B4">
        <w:t>. SZ-a, podnosim slijedeće:</w:t>
      </w:r>
    </w:p>
    <w:p w:rsidRDefault="002D6B04" w:rsidP="002D6B04" w:rsidR="002D6B04"/>
    <w:p w:rsidRDefault="00053067" w:rsidP="002D6B04" w:rsidR="00053067" w:rsidRPr="00C638B4"/>
    <w:p w:rsidRDefault="002D6B04" w:rsidP="002D6B04" w:rsidR="002D6B04" w:rsidRPr="00C638B4"/>
    <w:p w:rsidRDefault="002D6B04" w:rsidP="002D6B04" w:rsidR="002D6B04" w:rsidRPr="00C638B4">
      <w:pPr>
        <w:pStyle w:val="Naslov2"/>
        <w:rPr>
          <w:rFonts w:cs="Times New Roman" w:hAnsi="Times New Roman" w:ascii="Times New Roman"/>
          <w:sz w:val="24"/>
        </w:rPr>
      </w:pPr>
      <w:r w:rsidRPr="00C638B4">
        <w:rPr>
          <w:rFonts w:cs="Times New Roman" w:hAnsi="Times New Roman" w:ascii="Times New Roman"/>
          <w:sz w:val="24"/>
        </w:rPr>
        <w:t>I Z V J E Š Ć E</w:t>
      </w:r>
    </w:p>
    <w:p w:rsidRDefault="002D6B04" w:rsidP="002D6B04" w:rsidR="002D6B04" w:rsidRPr="00C638B4">
      <w:pPr>
        <w:jc w:val="center"/>
        <w:rPr>
          <w:b/>
          <w:bCs/>
        </w:rPr>
      </w:pPr>
      <w:r w:rsidRPr="00C638B4">
        <w:rPr>
          <w:b/>
          <w:bCs/>
        </w:rPr>
        <w:t xml:space="preserve">O </w:t>
      </w:r>
      <w:r w:rsidR="00053067">
        <w:rPr>
          <w:b/>
          <w:bCs/>
        </w:rPr>
        <w:t>GOSPODARSKOM POLOŽAJU DUŽNIKA I NJEGOVIM UZROCIMA</w:t>
      </w:r>
    </w:p>
    <w:p w:rsidRDefault="002D6B04" w:rsidP="00053067" w:rsidR="002D6B04" w:rsidRPr="00C638B4">
      <w:pPr>
        <w:rPr>
          <w:b/>
          <w:bCs/>
        </w:rPr>
      </w:pPr>
    </w:p>
    <w:p w:rsidRDefault="000B0555" w:rsidP="00053067" w:rsidR="000B0555">
      <w:pPr>
        <w:rPr>
          <w:b/>
        </w:rPr>
      </w:pPr>
    </w:p>
    <w:p w:rsidRDefault="00255B90" w:rsidP="00A8461F" w:rsidR="00255B90" w:rsidRPr="00C638B4">
      <w:pPr>
        <w:jc w:val="center"/>
      </w:pPr>
    </w:p>
    <w:p w:rsidRDefault="002D6B04" w:rsidP="0044505B" w:rsidR="002D6B04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B61A5F" w:rsidR="002D6B04" w:rsidRPr="00C638B4">
      <w:pPr>
        <w:pStyle w:val="Uvuenotijeloteksta"/>
        <w:ind w:firstLine="0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  <w:b/>
          <w:bCs/>
        </w:rPr>
        <w:t>STANJE</w:t>
      </w:r>
      <w:r w:rsidR="001E12E5" w:rsidRPr="00C638B4">
        <w:rPr>
          <w:rFonts w:cs="Times New Roman" w:hAnsi="Times New Roman" w:ascii="Times New Roman"/>
          <w:b/>
          <w:bCs/>
        </w:rPr>
        <w:t xml:space="preserve"> UPISA - IZVADAK IZ </w:t>
      </w:r>
      <w:r w:rsidR="007F07E8" w:rsidRPr="00C638B4">
        <w:rPr>
          <w:rFonts w:cs="Times New Roman" w:hAnsi="Times New Roman" w:ascii="Times New Roman"/>
          <w:b/>
          <w:bCs/>
        </w:rPr>
        <w:t>SUDSK</w:t>
      </w:r>
      <w:r w:rsidR="001E12E5" w:rsidRPr="00C638B4">
        <w:rPr>
          <w:rFonts w:cs="Times New Roman" w:hAnsi="Times New Roman" w:ascii="Times New Roman"/>
          <w:b/>
          <w:bCs/>
        </w:rPr>
        <w:t>OG</w:t>
      </w:r>
      <w:r w:rsidR="00AD322F" w:rsidRPr="00C638B4">
        <w:rPr>
          <w:rFonts w:cs="Times New Roman" w:hAnsi="Times New Roman" w:ascii="Times New Roman"/>
          <w:b/>
          <w:bCs/>
        </w:rPr>
        <w:t xml:space="preserve"> </w:t>
      </w:r>
      <w:r w:rsidR="007F07E8" w:rsidRPr="00C638B4">
        <w:rPr>
          <w:rFonts w:cs="Times New Roman" w:hAnsi="Times New Roman" w:ascii="Times New Roman"/>
          <w:b/>
          <w:bCs/>
        </w:rPr>
        <w:t xml:space="preserve"> REGISTR</w:t>
      </w:r>
      <w:r w:rsidR="001E12E5" w:rsidRPr="00C638B4">
        <w:rPr>
          <w:rFonts w:cs="Times New Roman" w:hAnsi="Times New Roman" w:ascii="Times New Roman"/>
          <w:b/>
          <w:bCs/>
        </w:rPr>
        <w:t>A</w:t>
      </w:r>
      <w:r w:rsidR="001E12E5" w:rsidRPr="00C638B4">
        <w:rPr>
          <w:rFonts w:cs="Times New Roman" w:hAnsi="Times New Roman" w:ascii="Times New Roman"/>
        </w:rPr>
        <w:t xml:space="preserve"> </w:t>
      </w:r>
    </w:p>
    <w:p w:rsidRDefault="002D6B04" w:rsidP="002D6B04" w:rsidR="002D6B04" w:rsidRPr="00C638B4">
      <w:pPr>
        <w:pStyle w:val="Uvuenotijeloteksta"/>
        <w:ind w:firstLine="0" w:left="1416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        </w:t>
      </w:r>
      <w:r w:rsidR="00834C51" w:rsidRPr="00C638B4">
        <w:rPr>
          <w:rFonts w:cs="Times New Roman" w:hAnsi="Times New Roman" w:ascii="Times New Roman"/>
        </w:rPr>
        <w:tab/>
      </w:r>
      <w:r w:rsidR="000D0911" w:rsidRPr="00C638B4">
        <w:rPr>
          <w:rFonts w:cs="Times New Roman" w:hAnsi="Times New Roman" w:ascii="Times New Roman"/>
        </w:rPr>
        <w:t>Trgovačkog suda u Zagrebu</w:t>
      </w:r>
      <w:r w:rsidR="000D0911" w:rsidRPr="00C638B4">
        <w:rPr>
          <w:rFonts w:cs="Times New Roman" w:hAnsi="Times New Roman" w:ascii="Times New Roman"/>
        </w:rPr>
        <w:tab/>
      </w:r>
    </w:p>
    <w:p w:rsidRDefault="00B310B9" w:rsidP="002D6B04" w:rsidR="00B310B9" w:rsidRPr="00C638B4">
      <w:pPr>
        <w:pStyle w:val="Uvuenotijeloteksta"/>
        <w:ind w:firstLine="0" w:left="1416"/>
        <w:rPr>
          <w:rFonts w:cs="Times New Roman" w:hAnsi="Times New Roman" w:ascii="Times New Roman"/>
        </w:rPr>
      </w:pPr>
    </w:p>
    <w:p w:rsidRDefault="00B310B9" w:rsidP="00B310B9" w:rsidR="00B310B9" w:rsidRPr="00C638B4">
      <w:pPr>
        <w:pStyle w:val="Uvuenotijeloteksta"/>
        <w:ind w:left="1416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>Tvrtka</w:t>
      </w:r>
    </w:p>
    <w:p w:rsidRDefault="00124620" w:rsidP="006A493F" w:rsidR="001E02AF">
      <w:pPr>
        <w:pStyle w:val="Uvuenotijeloteksta"/>
        <w:ind w:firstLine="0" w:left="2124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JEŽ ZIDAR</w:t>
      </w:r>
      <w:r w:rsidR="001E02AF" w:rsidRPr="001E02AF">
        <w:rPr>
          <w:rFonts w:cs="Times New Roman" w:hAnsi="Times New Roman" w:ascii="Times New Roman"/>
          <w:b/>
        </w:rPr>
        <w:t xml:space="preserve"> d.o.o. za </w:t>
      </w:r>
      <w:r>
        <w:rPr>
          <w:rFonts w:cs="Times New Roman" w:hAnsi="Times New Roman" w:ascii="Times New Roman"/>
          <w:b/>
        </w:rPr>
        <w:t>građenje i trgovinu</w:t>
      </w:r>
    </w:p>
    <w:p w:rsidRDefault="001E12E5" w:rsidP="006A493F" w:rsidR="007F07E8" w:rsidRPr="00C638B4">
      <w:pPr>
        <w:pStyle w:val="Uvuenotijeloteksta"/>
        <w:ind w:firstLine="0" w:left="2124"/>
        <w:rPr>
          <w:rFonts w:cs="Times New Roman" w:hAnsi="Times New Roman" w:ascii="Times New Roman"/>
          <w:color w:val="FF0000"/>
        </w:rPr>
      </w:pPr>
      <w:r w:rsidRPr="00C638B4">
        <w:rPr>
          <w:rFonts w:cs="Times New Roman" w:hAnsi="Times New Roman" w:ascii="Times New Roman"/>
          <w:b/>
        </w:rPr>
        <w:t xml:space="preserve">MBS: </w:t>
      </w:r>
      <w:r w:rsidR="00124620">
        <w:rPr>
          <w:rFonts w:cs="Times New Roman" w:hAnsi="Times New Roman" w:ascii="Times New Roman"/>
          <w:b/>
        </w:rPr>
        <w:t>080079719</w:t>
      </w:r>
    </w:p>
    <w:p w:rsidRDefault="00AD23BD" w:rsidR="007F07E8" w:rsidRPr="00124620">
      <w:pPr>
        <w:pStyle w:val="Uvuenotijeloteksta"/>
        <w:ind w:firstLine="0"/>
        <w:rPr>
          <w:rFonts w:cs="Times New Roman" w:hAnsi="Times New Roman" w:ascii="Times New Roman"/>
          <w:b/>
          <w:bCs/>
          <w:color w:val="FF0000"/>
        </w:rPr>
      </w:pPr>
      <w:r w:rsidRPr="00C638B4">
        <w:rPr>
          <w:rFonts w:cs="Times New Roman" w:hAnsi="Times New Roman" w:ascii="Times New Roman"/>
          <w:color w:val="FF0000"/>
        </w:rPr>
        <w:tab/>
      </w:r>
      <w:r w:rsidRPr="00C638B4">
        <w:rPr>
          <w:rFonts w:cs="Times New Roman" w:hAnsi="Times New Roman" w:ascii="Times New Roman"/>
          <w:color w:val="FF0000"/>
        </w:rPr>
        <w:tab/>
      </w:r>
      <w:r w:rsidR="002D6B04" w:rsidRPr="00C638B4">
        <w:rPr>
          <w:rFonts w:cs="Times New Roman" w:hAnsi="Times New Roman" w:ascii="Times New Roman"/>
          <w:color w:val="FF0000"/>
        </w:rPr>
        <w:tab/>
      </w:r>
      <w:r w:rsidR="00470262" w:rsidRPr="00C638B4">
        <w:rPr>
          <w:rFonts w:cs="Times New Roman" w:hAnsi="Times New Roman" w:ascii="Times New Roman"/>
          <w:b/>
          <w:bCs/>
        </w:rPr>
        <w:t xml:space="preserve">OIB: </w:t>
      </w:r>
      <w:r w:rsidR="00124620">
        <w:rPr>
          <w:rFonts w:cs="Times New Roman" w:hAnsi="Times New Roman" w:ascii="Times New Roman"/>
          <w:b/>
        </w:rPr>
        <w:t>50775982588</w:t>
      </w:r>
    </w:p>
    <w:p w:rsidRDefault="007F07E8" w:rsidP="001E02AF" w:rsidR="00014608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  <w:t>Uvidom u izvadak iz sudskog registara utvrđeno je da je trgovačko društvo</w:t>
      </w:r>
      <w:r w:rsidR="001A7177" w:rsidRPr="00C638B4">
        <w:rPr>
          <w:rFonts w:cs="Times New Roman" w:hAnsi="Times New Roman" w:ascii="Times New Roman"/>
        </w:rPr>
        <w:t xml:space="preserve"> </w:t>
      </w:r>
      <w:r w:rsidR="00124620">
        <w:rPr>
          <w:rFonts w:cs="Times New Roman" w:hAnsi="Times New Roman" w:ascii="Times New Roman"/>
          <w:b/>
        </w:rPr>
        <w:t>JEŽ ZIDAR</w:t>
      </w:r>
      <w:r w:rsidR="001E02AF" w:rsidRPr="001E02AF">
        <w:rPr>
          <w:rFonts w:cs="Times New Roman" w:hAnsi="Times New Roman" w:ascii="Times New Roman"/>
          <w:b/>
        </w:rPr>
        <w:t xml:space="preserve"> d.o.o. za </w:t>
      </w:r>
      <w:r w:rsidR="00124620">
        <w:rPr>
          <w:rFonts w:cs="Times New Roman" w:hAnsi="Times New Roman" w:ascii="Times New Roman"/>
          <w:b/>
        </w:rPr>
        <w:t>građenje i trgovinu</w:t>
      </w:r>
      <w:r w:rsidR="00644249" w:rsidRPr="00C638B4">
        <w:rPr>
          <w:rFonts w:cs="Times New Roman" w:hAnsi="Times New Roman" w:ascii="Times New Roman"/>
          <w:b/>
        </w:rPr>
        <w:t xml:space="preserve">, </w:t>
      </w:r>
      <w:r w:rsidR="00644249" w:rsidRPr="00C638B4">
        <w:rPr>
          <w:rFonts w:cs="Times New Roman" w:hAnsi="Times New Roman" w:ascii="Times New Roman"/>
        </w:rPr>
        <w:t xml:space="preserve">osnovano </w:t>
      </w:r>
      <w:r w:rsidR="001E02AF">
        <w:rPr>
          <w:rFonts w:cs="Times New Roman" w:hAnsi="Times New Roman" w:ascii="Times New Roman"/>
        </w:rPr>
        <w:t>199</w:t>
      </w:r>
      <w:r w:rsidR="00124620">
        <w:rPr>
          <w:rFonts w:cs="Times New Roman" w:hAnsi="Times New Roman" w:ascii="Times New Roman"/>
        </w:rPr>
        <w:t>3</w:t>
      </w:r>
      <w:r w:rsidR="001E02AF">
        <w:rPr>
          <w:rFonts w:cs="Times New Roman" w:hAnsi="Times New Roman" w:ascii="Times New Roman"/>
        </w:rPr>
        <w:t xml:space="preserve">. godine </w:t>
      </w:r>
      <w:r w:rsidR="00644249" w:rsidRPr="00C638B4">
        <w:rPr>
          <w:rFonts w:cs="Times New Roman" w:hAnsi="Times New Roman" w:ascii="Times New Roman"/>
        </w:rPr>
        <w:t xml:space="preserve">u </w:t>
      </w:r>
      <w:r w:rsidR="00124620">
        <w:rPr>
          <w:rFonts w:cs="Times New Roman" w:hAnsi="Times New Roman" w:ascii="Times New Roman"/>
        </w:rPr>
        <w:t>Zaboku</w:t>
      </w:r>
      <w:r w:rsidR="008D49C7" w:rsidRPr="00C638B4">
        <w:rPr>
          <w:rFonts w:cs="Times New Roman" w:hAnsi="Times New Roman" w:ascii="Times New Roman"/>
        </w:rPr>
        <w:t>.</w:t>
      </w:r>
      <w:r w:rsidR="005A0C01" w:rsidRPr="00C638B4">
        <w:rPr>
          <w:rFonts w:cs="Times New Roman" w:hAnsi="Times New Roman" w:ascii="Times New Roman"/>
        </w:rPr>
        <w:t xml:space="preserve"> </w:t>
      </w:r>
    </w:p>
    <w:p w:rsidRDefault="00AD23BD" w:rsidP="00AD23BD" w:rsidR="00AD23BD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83842" w:rsidP="00014608" w:rsidR="007F07E8" w:rsidRPr="00C638B4">
      <w:pPr>
        <w:pStyle w:val="Uvuenotijeloteksta"/>
        <w:ind w:firstLine="0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P</w:t>
      </w:r>
      <w:r w:rsidR="007F07E8" w:rsidRPr="00C638B4">
        <w:rPr>
          <w:rFonts w:cs="Times New Roman" w:hAnsi="Times New Roman" w:ascii="Times New Roman"/>
        </w:rPr>
        <w:t>redmet poslovanja:</w:t>
      </w:r>
    </w:p>
    <w:p w:rsidRDefault="00124620" w:rsidP="001E02AF" w:rsidR="001E02AF" w:rsidRPr="001E02AF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ab/>
        <w:t>Građenje, projektiranje i nadzor</w:t>
      </w:r>
      <w:r w:rsidR="007E67CC">
        <w:rPr>
          <w:rFonts w:cs="Times New Roman" w:hAnsi="Times New Roman" w:ascii="Times New Roman"/>
        </w:rPr>
        <w:t>,</w:t>
      </w:r>
    </w:p>
    <w:p w:rsidRDefault="00124620" w:rsidP="001E02AF" w:rsidR="007E67CC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ab/>
        <w:t>Izvođenje investicijskih radova u inozemstvu i ustupanje</w:t>
      </w:r>
      <w:r w:rsidR="007E67CC">
        <w:rPr>
          <w:rFonts w:cs="Times New Roman" w:hAnsi="Times New Roman" w:ascii="Times New Roman"/>
        </w:rPr>
        <w:t xml:space="preserve"> investicijskih radova </w:t>
      </w:r>
    </w:p>
    <w:p w:rsidRDefault="007E67CC" w:rsidP="001E02AF" w:rsidR="001E02AF" w:rsidRPr="001E02AF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stranoj osobi u RH,</w:t>
      </w:r>
    </w:p>
    <w:p w:rsidRDefault="001E02AF" w:rsidP="001E02AF" w:rsidR="00EC6EEE">
      <w:pPr>
        <w:pStyle w:val="Uvuenotijeloteksta"/>
        <w:rPr>
          <w:rFonts w:cs="Times New Roman" w:hAnsi="Times New Roman" w:ascii="Times New Roman"/>
        </w:rPr>
      </w:pPr>
      <w:r w:rsidRPr="001E02AF">
        <w:rPr>
          <w:rFonts w:cs="Times New Roman" w:hAnsi="Times New Roman" w:ascii="Times New Roman"/>
        </w:rPr>
        <w:t>*</w:t>
      </w:r>
      <w:r w:rsidRPr="001E02AF">
        <w:rPr>
          <w:rFonts w:cs="Times New Roman" w:hAnsi="Times New Roman" w:ascii="Times New Roman"/>
        </w:rPr>
        <w:tab/>
      </w:r>
      <w:r w:rsidR="007E67CC">
        <w:rPr>
          <w:rFonts w:cs="Times New Roman" w:hAnsi="Times New Roman" w:ascii="Times New Roman"/>
        </w:rPr>
        <w:t>Vađenje ostalih ruda i kamena</w:t>
      </w:r>
    </w:p>
    <w:p w:rsidRDefault="001E02AF" w:rsidP="001E02AF" w:rsidR="001E02AF" w:rsidRPr="00C638B4">
      <w:pPr>
        <w:pStyle w:val="Uvuenotijeloteksta"/>
        <w:rPr>
          <w:rFonts w:cs="Times New Roman" w:hAnsi="Times New Roman" w:ascii="Times New Roman"/>
        </w:rPr>
      </w:pPr>
    </w:p>
    <w:p w:rsidRDefault="00142214" w:rsidP="00142214" w:rsidR="002443A7" w:rsidRPr="00C638B4">
      <w:pPr>
        <w:pStyle w:val="Uvuenotijeloteksta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Osob</w:t>
      </w:r>
      <w:r w:rsidR="002443A7" w:rsidRPr="00C638B4">
        <w:rPr>
          <w:rFonts w:cs="Times New Roman" w:hAnsi="Times New Roman" w:ascii="Times New Roman"/>
        </w:rPr>
        <w:t>e ovlašten</w:t>
      </w:r>
      <w:r w:rsidR="00364537" w:rsidRPr="00C638B4">
        <w:rPr>
          <w:rFonts w:cs="Times New Roman" w:hAnsi="Times New Roman" w:ascii="Times New Roman"/>
        </w:rPr>
        <w:t>e</w:t>
      </w:r>
      <w:r w:rsidR="002443A7" w:rsidRPr="00C638B4">
        <w:rPr>
          <w:rFonts w:cs="Times New Roman" w:hAnsi="Times New Roman" w:ascii="Times New Roman"/>
        </w:rPr>
        <w:t xml:space="preserve"> za zastupanje </w:t>
      </w:r>
      <w:r w:rsidRPr="00C638B4">
        <w:rPr>
          <w:rFonts w:cs="Times New Roman" w:hAnsi="Times New Roman" w:ascii="Times New Roman"/>
        </w:rPr>
        <w:t xml:space="preserve">društva </w:t>
      </w:r>
    </w:p>
    <w:p w:rsidRDefault="008120E9" w:rsidP="00142214" w:rsidR="008120E9" w:rsidRPr="00C638B4">
      <w:pPr>
        <w:pStyle w:val="Uvuenotijeloteksta"/>
        <w:rPr>
          <w:rFonts w:cs="Times New Roman" w:hAnsi="Times New Roman" w:ascii="Times New Roman"/>
        </w:rPr>
      </w:pPr>
    </w:p>
    <w:p w:rsidRDefault="007E67CC" w:rsidP="007E67CC" w:rsidR="001E02AF" w:rsidRPr="001E02AF">
      <w:pPr>
        <w:pStyle w:val="Uvuenotijeloteksta"/>
        <w:numPr>
          <w:ilvl w:val="0"/>
          <w:numId w:val="23"/>
        </w:num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Milan Martinić</w:t>
      </w:r>
      <w:r w:rsidR="001E02AF" w:rsidRPr="001E02AF">
        <w:rPr>
          <w:rFonts w:cs="Times New Roman" w:hAnsi="Times New Roman" w:ascii="Times New Roman"/>
          <w:b/>
        </w:rPr>
        <w:t xml:space="preserve">, OIB: </w:t>
      </w:r>
      <w:r>
        <w:rPr>
          <w:rFonts w:cs="Times New Roman" w:hAnsi="Times New Roman" w:ascii="Times New Roman"/>
          <w:b/>
        </w:rPr>
        <w:t>33438517873</w:t>
      </w:r>
      <w:r w:rsidR="001E02AF" w:rsidRPr="001E02AF">
        <w:rPr>
          <w:rFonts w:cs="Times New Roman" w:hAnsi="Times New Roman" w:ascii="Times New Roman"/>
          <w:b/>
        </w:rPr>
        <w:t xml:space="preserve"> </w:t>
      </w:r>
    </w:p>
    <w:p w:rsidRDefault="007E67CC" w:rsidP="001E02AF" w:rsidR="001E02AF">
      <w:pPr>
        <w:pStyle w:val="Uvuenotijelotekst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Ciglenica Zagorska, Ciglenica Zagorska 55/b</w:t>
      </w:r>
    </w:p>
    <w:p w:rsidRDefault="007E67CC" w:rsidP="001E02AF" w:rsidR="001B534A" w:rsidRPr="00C638B4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1B534A" w:rsidRPr="00C638B4">
        <w:rPr>
          <w:rFonts w:cs="Times New Roman" w:hAnsi="Times New Roman" w:ascii="Times New Roman"/>
        </w:rPr>
        <w:t>- direktor</w:t>
      </w:r>
    </w:p>
    <w:p w:rsidRDefault="007E67CC" w:rsidP="001B534A" w:rsidR="001B534A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1B534A" w:rsidRPr="00C638B4">
        <w:rPr>
          <w:rFonts w:cs="Times New Roman" w:hAnsi="Times New Roman" w:ascii="Times New Roman"/>
        </w:rPr>
        <w:t>- zastupa pojedinačno i samostalno</w:t>
      </w:r>
    </w:p>
    <w:p w:rsidRDefault="007E67CC" w:rsidP="001B534A" w:rsidR="007E67CC">
      <w:pPr>
        <w:pStyle w:val="Uvuenotijeloteksta"/>
        <w:rPr>
          <w:rFonts w:cs="Times New Roman" w:hAnsi="Times New Roman" w:ascii="Times New Roman"/>
        </w:rPr>
      </w:pPr>
    </w:p>
    <w:p w:rsidRDefault="007E67CC" w:rsidP="001B534A" w:rsidR="007E67CC">
      <w:pPr>
        <w:pStyle w:val="Uvuenotijeloteksta"/>
        <w:rPr>
          <w:rFonts w:cs="Times New Roman" w:hAnsi="Times New Roman" w:ascii="Times New Roman"/>
          <w:b/>
        </w:rPr>
      </w:pPr>
      <w:r w:rsidRPr="007E67CC">
        <w:rPr>
          <w:rFonts w:cs="Times New Roman" w:hAnsi="Times New Roman" w:ascii="Times New Roman"/>
          <w:b/>
        </w:rPr>
        <w:t xml:space="preserve">2. </w:t>
      </w:r>
      <w:r>
        <w:rPr>
          <w:rFonts w:cs="Times New Roman" w:hAnsi="Times New Roman" w:ascii="Times New Roman"/>
          <w:b/>
        </w:rPr>
        <w:t xml:space="preserve"> Milivoj Gregurić, OIB: 88939746925,</w:t>
      </w:r>
    </w:p>
    <w:p w:rsidRDefault="007E67CC" w:rsidP="001B534A" w:rsidR="007E67CC">
      <w:pPr>
        <w:pStyle w:val="Uvuenotijelotekst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Dubrava Zabočka, Dubrava Zabočka 136</w:t>
      </w:r>
    </w:p>
    <w:p w:rsidRDefault="007E67CC" w:rsidP="007E67CC" w:rsidR="007E67CC" w:rsidRPr="007E67CC">
      <w:pPr>
        <w:pStyle w:val="Uvuenotijeloteksta"/>
        <w:numPr>
          <w:ilvl w:val="0"/>
          <w:numId w:val="24"/>
        </w:numPr>
        <w:rPr>
          <w:rFonts w:cs="Times New Roman" w:hAnsi="Times New Roman" w:ascii="Times New Roman"/>
        </w:rPr>
      </w:pPr>
      <w:r w:rsidRPr="007E67CC">
        <w:rPr>
          <w:rFonts w:cs="Times New Roman" w:hAnsi="Times New Roman" w:ascii="Times New Roman"/>
        </w:rPr>
        <w:t>Direktor</w:t>
      </w:r>
    </w:p>
    <w:p w:rsidRDefault="007E67CC" w:rsidP="007E67CC" w:rsidR="007E67CC" w:rsidRPr="007E67CC">
      <w:pPr>
        <w:pStyle w:val="Uvuenotijeloteksta"/>
        <w:numPr>
          <w:ilvl w:val="0"/>
          <w:numId w:val="24"/>
        </w:numPr>
        <w:rPr>
          <w:rFonts w:cs="Times New Roman" w:hAnsi="Times New Roman" w:ascii="Times New Roman"/>
        </w:rPr>
      </w:pPr>
      <w:r w:rsidRPr="007E67CC">
        <w:rPr>
          <w:rFonts w:cs="Times New Roman" w:hAnsi="Times New Roman" w:ascii="Times New Roman"/>
        </w:rPr>
        <w:t>Zastupa pojedinačno i samostalno</w:t>
      </w:r>
    </w:p>
    <w:p w:rsidRDefault="007E67CC" w:rsidP="001B534A" w:rsidR="007E67CC" w:rsidRPr="007E67CC">
      <w:pPr>
        <w:pStyle w:val="Uvuenotijeloteksta"/>
        <w:rPr>
          <w:rFonts w:cs="Times New Roman" w:hAnsi="Times New Roman" w:ascii="Times New Roman"/>
          <w:b/>
        </w:rPr>
      </w:pPr>
    </w:p>
    <w:p w:rsidRDefault="007E67CC" w:rsidP="001B534A" w:rsidR="007E67CC">
      <w:pPr>
        <w:pStyle w:val="Uvuenotijeloteksta"/>
        <w:rPr>
          <w:rFonts w:cs="Times New Roman" w:hAnsi="Times New Roman" w:ascii="Times New Roman"/>
        </w:rPr>
      </w:pPr>
    </w:p>
    <w:p w:rsidRDefault="00175DF4" w:rsidP="00053067" w:rsidR="00175DF4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42214" w:rsidP="00142214" w:rsidR="007F07E8" w:rsidRPr="00C638B4">
      <w:pPr>
        <w:pStyle w:val="Uvuenotijeloteksta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T</w:t>
      </w:r>
      <w:r w:rsidR="007F07E8" w:rsidRPr="00C638B4">
        <w:rPr>
          <w:rFonts w:cs="Times New Roman" w:hAnsi="Times New Roman" w:ascii="Times New Roman"/>
        </w:rPr>
        <w:t xml:space="preserve">emeljni kapital društva je </w:t>
      </w:r>
      <w:r w:rsidR="007E67CC" w:rsidRPr="007E67CC">
        <w:rPr>
          <w:rFonts w:cs="Times New Roman" w:hAnsi="Times New Roman" w:ascii="Times New Roman"/>
          <w:b/>
        </w:rPr>
        <w:t>13</w:t>
      </w:r>
      <w:r w:rsidR="007C5158" w:rsidRPr="007E67CC">
        <w:rPr>
          <w:rFonts w:cs="Times New Roman" w:hAnsi="Times New Roman" w:ascii="Times New Roman"/>
          <w:b/>
        </w:rPr>
        <w:t>0</w:t>
      </w:r>
      <w:r w:rsidR="00B37B90" w:rsidRPr="007E67CC">
        <w:rPr>
          <w:rFonts w:cs="Times New Roman" w:hAnsi="Times New Roman" w:ascii="Times New Roman"/>
          <w:b/>
        </w:rPr>
        <w:t>.</w:t>
      </w:r>
      <w:r w:rsidR="007C5158" w:rsidRPr="007E67CC">
        <w:rPr>
          <w:rFonts w:cs="Times New Roman" w:hAnsi="Times New Roman" w:ascii="Times New Roman"/>
          <w:b/>
        </w:rPr>
        <w:t>0</w:t>
      </w:r>
      <w:r w:rsidR="00B37B90" w:rsidRPr="007E67CC">
        <w:rPr>
          <w:rFonts w:cs="Times New Roman" w:hAnsi="Times New Roman" w:ascii="Times New Roman"/>
          <w:b/>
        </w:rPr>
        <w:t>00</w:t>
      </w:r>
      <w:r w:rsidR="00B37B90" w:rsidRPr="00C638B4">
        <w:rPr>
          <w:rFonts w:cs="Times New Roman" w:hAnsi="Times New Roman" w:ascii="Times New Roman"/>
          <w:b/>
        </w:rPr>
        <w:t xml:space="preserve">,00 </w:t>
      </w:r>
      <w:r w:rsidR="007F07E8" w:rsidRPr="00C638B4">
        <w:rPr>
          <w:rFonts w:cs="Times New Roman" w:hAnsi="Times New Roman" w:ascii="Times New Roman"/>
        </w:rPr>
        <w:t>kuna.</w:t>
      </w:r>
    </w:p>
    <w:p w:rsidRDefault="007F07E8" w:rsidP="00AB55D7" w:rsidR="007F07E8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D0062" w:rsidP="00AB55D7" w:rsidR="006D006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53067" w:rsidP="00AB55D7" w:rsidR="00053067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D0062" w:rsidP="00A7594B" w:rsidR="006D0062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9542B1" w:rsidP="002D333B" w:rsidR="009542B1" w:rsidRPr="00C638B4">
      <w:pPr>
        <w:rPr>
          <w:bCs/>
        </w:rPr>
      </w:pPr>
    </w:p>
    <w:p w:rsidRDefault="00053067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GOSPODARSKI POLOŽAJ </w:t>
      </w:r>
      <w:r w:rsidR="002D333B" w:rsidRPr="00C638B4">
        <w:rPr>
          <w:rFonts w:cs="Times New Roman" w:hAnsi="Times New Roman" w:ascii="Times New Roman"/>
          <w:b/>
          <w:bCs/>
        </w:rPr>
        <w:t xml:space="preserve"> DUŽNIKA</w:t>
      </w:r>
      <w:r>
        <w:rPr>
          <w:rFonts w:cs="Times New Roman" w:hAnsi="Times New Roman" w:ascii="Times New Roman"/>
          <w:b/>
          <w:bCs/>
        </w:rPr>
        <w:t xml:space="preserve"> </w:t>
      </w: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A54E4" w:rsidP="004A3A4C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Društvo </w:t>
      </w:r>
      <w:r w:rsidR="0018635D">
        <w:rPr>
          <w:rFonts w:cs="Times New Roman" w:hAnsi="Times New Roman" w:ascii="Times New Roman"/>
        </w:rPr>
        <w:t>JEŽ ZIDAR</w:t>
      </w:r>
      <w:r w:rsidRPr="00C638B4">
        <w:rPr>
          <w:rFonts w:cs="Times New Roman" w:hAnsi="Times New Roman" w:ascii="Times New Roman"/>
        </w:rPr>
        <w:t xml:space="preserve"> d.o.o</w:t>
      </w:r>
      <w:r w:rsidR="00595A21">
        <w:rPr>
          <w:rFonts w:cs="Times New Roman" w:hAnsi="Times New Roman" w:ascii="Times New Roman"/>
        </w:rPr>
        <w:t>.</w:t>
      </w:r>
      <w:r w:rsidRPr="00C638B4">
        <w:rPr>
          <w:rFonts w:cs="Times New Roman" w:hAnsi="Times New Roman" w:ascii="Times New Roman"/>
        </w:rPr>
        <w:t xml:space="preserve"> osnovano je 199</w:t>
      </w:r>
      <w:r w:rsidR="0018635D">
        <w:rPr>
          <w:rFonts w:cs="Times New Roman" w:hAnsi="Times New Roman" w:ascii="Times New Roman"/>
        </w:rPr>
        <w:t>3</w:t>
      </w:r>
      <w:r w:rsidRPr="00C638B4">
        <w:rPr>
          <w:rFonts w:cs="Times New Roman" w:hAnsi="Times New Roman" w:ascii="Times New Roman"/>
        </w:rPr>
        <w:t xml:space="preserve">. godine, </w:t>
      </w:r>
      <w:r w:rsidR="004E201F">
        <w:rPr>
          <w:rFonts w:cs="Times New Roman" w:hAnsi="Times New Roman" w:ascii="Times New Roman"/>
        </w:rPr>
        <w:t xml:space="preserve">u </w:t>
      </w:r>
      <w:r w:rsidR="0018635D">
        <w:rPr>
          <w:rFonts w:cs="Times New Roman" w:hAnsi="Times New Roman" w:ascii="Times New Roman"/>
        </w:rPr>
        <w:t>Zaboku.</w:t>
      </w:r>
    </w:p>
    <w:p w:rsidRDefault="000A54E4" w:rsidP="004A3A4C" w:rsidR="000A54E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Glavna djelatnost</w:t>
      </w:r>
      <w:r w:rsidR="004E201F">
        <w:rPr>
          <w:rFonts w:cs="Times New Roman" w:hAnsi="Times New Roman" w:ascii="Times New Roman"/>
        </w:rPr>
        <w:t xml:space="preserve"> društva</w:t>
      </w:r>
      <w:r w:rsidRPr="00C638B4">
        <w:rPr>
          <w:rFonts w:cs="Times New Roman" w:hAnsi="Times New Roman" w:ascii="Times New Roman"/>
        </w:rPr>
        <w:t xml:space="preserve"> je </w:t>
      </w:r>
      <w:r w:rsidR="004E201F">
        <w:rPr>
          <w:rFonts w:cs="Times New Roman" w:hAnsi="Times New Roman" w:ascii="Times New Roman"/>
        </w:rPr>
        <w:t xml:space="preserve">nakon osnivanja bila </w:t>
      </w:r>
      <w:r w:rsidR="004E201F" w:rsidRPr="004E201F">
        <w:rPr>
          <w:rFonts w:cs="Times New Roman" w:hAnsi="Times New Roman" w:ascii="Times New Roman"/>
        </w:rPr>
        <w:t xml:space="preserve"> građevinarstvo</w:t>
      </w:r>
      <w:r w:rsidRPr="00C638B4">
        <w:rPr>
          <w:rFonts w:cs="Times New Roman" w:hAnsi="Times New Roman" w:ascii="Times New Roman"/>
        </w:rPr>
        <w:t>.</w:t>
      </w:r>
    </w:p>
    <w:p w:rsidRDefault="004E201F" w:rsidP="004A3A4C" w:rsidR="004E201F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početnim godinama poslovanja glavn</w:t>
      </w:r>
      <w:r w:rsidR="0018635D">
        <w:rPr>
          <w:rFonts w:cs="Times New Roman" w:hAnsi="Times New Roman" w:ascii="Times New Roman"/>
        </w:rPr>
        <w:t>i partner društva bio Hrvatske željeznice  za koje je društvo izvodilo građevinske i druge usluge.</w:t>
      </w:r>
    </w:p>
    <w:p w:rsidRDefault="004E201F" w:rsidP="00724B1B" w:rsidR="004E201F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724B1B" w:rsidP="00724B1B" w:rsidR="00724B1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Društvo uspješno posluje sve do početka ekonomske krize, kada dolazi do </w:t>
      </w:r>
      <w:r w:rsidR="004A3A4C">
        <w:rPr>
          <w:rFonts w:cs="Times New Roman" w:hAnsi="Times New Roman" w:ascii="Times New Roman"/>
        </w:rPr>
        <w:t xml:space="preserve">velikog </w:t>
      </w:r>
      <w:r w:rsidRPr="00C638B4">
        <w:rPr>
          <w:rFonts w:cs="Times New Roman" w:hAnsi="Times New Roman" w:ascii="Times New Roman"/>
        </w:rPr>
        <w:t xml:space="preserve">pada </w:t>
      </w:r>
      <w:r w:rsidR="004A3A4C">
        <w:rPr>
          <w:rFonts w:cs="Times New Roman" w:hAnsi="Times New Roman" w:ascii="Times New Roman"/>
        </w:rPr>
        <w:t>u građevinskom sektoru</w:t>
      </w:r>
      <w:r w:rsidRPr="00C638B4">
        <w:rPr>
          <w:rFonts w:cs="Times New Roman" w:hAnsi="Times New Roman" w:ascii="Times New Roman"/>
        </w:rPr>
        <w:t xml:space="preserve">, uz istovremeno produljenje rokova naplate potraživanja. </w:t>
      </w:r>
    </w:p>
    <w:p w:rsidRDefault="00724B1B" w:rsidP="00724B1B" w:rsidR="00724B1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724B1B" w:rsidP="00724B1B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  <w:highlight w:val="yellow"/>
        </w:rPr>
      </w:pPr>
      <w:r w:rsidRPr="00C638B4">
        <w:rPr>
          <w:rFonts w:cs="Times New Roman" w:hAnsi="Times New Roman" w:ascii="Times New Roman"/>
        </w:rPr>
        <w:t xml:space="preserve">Društvo uspijeva sa zakašnjenjima i uz povremene blokade žiro računa podmirivati obveze sve do </w:t>
      </w:r>
      <w:r w:rsidR="007E66D4">
        <w:rPr>
          <w:rFonts w:cs="Times New Roman" w:hAnsi="Times New Roman" w:ascii="Times New Roman"/>
        </w:rPr>
        <w:t xml:space="preserve">kraja </w:t>
      </w:r>
      <w:r w:rsidRPr="00C638B4">
        <w:rPr>
          <w:rFonts w:cs="Times New Roman" w:hAnsi="Times New Roman" w:ascii="Times New Roman"/>
        </w:rPr>
        <w:t>201</w:t>
      </w:r>
      <w:r w:rsidR="007E66D4">
        <w:rPr>
          <w:rFonts w:cs="Times New Roman" w:hAnsi="Times New Roman" w:ascii="Times New Roman"/>
        </w:rPr>
        <w:t>3</w:t>
      </w:r>
      <w:r w:rsidRPr="00C638B4">
        <w:rPr>
          <w:rFonts w:cs="Times New Roman" w:hAnsi="Times New Roman" w:ascii="Times New Roman"/>
        </w:rPr>
        <w:t xml:space="preserve">. godine od kada traje neprekidna blokada žiro računa.      </w:t>
      </w:r>
    </w:p>
    <w:p w:rsidRDefault="000A54E4" w:rsidP="00EB30F6" w:rsidR="000A54E4" w:rsidRPr="00C638B4">
      <w:pPr>
        <w:pStyle w:val="Uvuenotijeloteksta"/>
        <w:ind w:right="-53"/>
        <w:jc w:val="both"/>
        <w:rPr>
          <w:rFonts w:cs="Times New Roman" w:hAnsi="Times New Roman" w:ascii="Times New Roman"/>
          <w:highlight w:val="yellow"/>
        </w:rPr>
      </w:pPr>
    </w:p>
    <w:p w:rsidRDefault="002D333B" w:rsidP="002D333B" w:rsidR="002D333B" w:rsidRPr="00C638B4">
      <w:pPr>
        <w:pStyle w:val="Uvuenotijeloteksta"/>
        <w:ind w:right="-53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>UZROCI GOSPODARSKOG POLOŽAJA</w:t>
      </w:r>
      <w:r w:rsidR="00053067">
        <w:rPr>
          <w:rFonts w:cs="Times New Roman" w:hAnsi="Times New Roman" w:ascii="Times New Roman"/>
          <w:b/>
        </w:rPr>
        <w:t xml:space="preserve"> </w:t>
      </w:r>
      <w:r w:rsidRPr="00C638B4">
        <w:rPr>
          <w:rFonts w:cs="Times New Roman" w:hAnsi="Times New Roman" w:ascii="Times New Roman"/>
          <w:b/>
        </w:rPr>
        <w:t xml:space="preserve"> DUŽNIKA</w:t>
      </w:r>
    </w:p>
    <w:p w:rsidRDefault="002D333B" w:rsidP="002D333B" w:rsidR="002D333B" w:rsidRPr="00C638B4"/>
    <w:p w:rsidRDefault="00053067" w:rsidP="002D333B" w:rsidR="002D333B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D</w:t>
      </w:r>
      <w:r w:rsidR="002D333B" w:rsidRPr="00C638B4">
        <w:rPr>
          <w:rFonts w:cs="Times New Roman" w:hAnsi="Times New Roman" w:ascii="Times New Roman"/>
          <w:bCs/>
        </w:rPr>
        <w:t xml:space="preserve">užnik obavljao je djelatnost </w:t>
      </w:r>
      <w:r w:rsidR="00724B1B" w:rsidRPr="00C638B4">
        <w:rPr>
          <w:rFonts w:cs="Times New Roman" w:hAnsi="Times New Roman" w:ascii="Times New Roman"/>
        </w:rPr>
        <w:t xml:space="preserve"> </w:t>
      </w:r>
      <w:r w:rsidR="007E66D4">
        <w:rPr>
          <w:rFonts w:cs="Times New Roman" w:hAnsi="Times New Roman" w:ascii="Times New Roman"/>
        </w:rPr>
        <w:t>građevin</w:t>
      </w:r>
      <w:r w:rsidR="00E321F1">
        <w:rPr>
          <w:rFonts w:cs="Times New Roman" w:hAnsi="Times New Roman" w:ascii="Times New Roman"/>
        </w:rPr>
        <w:t xml:space="preserve">arstva i </w:t>
      </w:r>
      <w:r w:rsidR="00AE1CC2">
        <w:rPr>
          <w:rFonts w:cs="Times New Roman" w:hAnsi="Times New Roman" w:ascii="Times New Roman"/>
        </w:rPr>
        <w:t>drugim uslugama vezanim uz građevinarstvo.</w:t>
      </w:r>
      <w:r w:rsidR="002D333B" w:rsidRPr="00C638B4">
        <w:rPr>
          <w:rFonts w:cs="Times New Roman" w:hAnsi="Times New Roman" w:ascii="Times New Roman"/>
          <w:bCs/>
        </w:rPr>
        <w:t xml:space="preserve"> </w:t>
      </w:r>
    </w:p>
    <w:p w:rsidRDefault="002D333B" w:rsidP="002D333B" w:rsidR="002D333B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</w:p>
    <w:p w:rsidRDefault="002D333B" w:rsidP="00AE1CC2" w:rsidR="00AE1CC2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  <w:r w:rsidRPr="00C638B4">
        <w:rPr>
          <w:rFonts w:cs="Times New Roman" w:hAnsi="Times New Roman" w:ascii="Times New Roman"/>
          <w:bCs/>
        </w:rPr>
        <w:t>Društvo je zapalo u poslovne teškoće iz razloga:</w:t>
      </w:r>
    </w:p>
    <w:p w:rsidRDefault="00EB30F6" w:rsidP="002D333B" w:rsidR="00EB30F6" w:rsidRPr="00C638B4">
      <w:pPr>
        <w:pStyle w:val="Uvuenotijeloteksta"/>
        <w:ind w:right="-288"/>
        <w:jc w:val="both"/>
        <w:rPr>
          <w:rFonts w:cs="Times New Roman" w:hAnsi="Times New Roman" w:ascii="Times New Roman"/>
          <w:bCs/>
        </w:rPr>
      </w:pPr>
    </w:p>
    <w:p w:rsidRDefault="00AE1CC2" w:rsidP="002D333B" w:rsidR="00AE1CC2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gubitak tržišta, odnosno potražnje za građevinskim uslugama</w:t>
      </w:r>
    </w:p>
    <w:p w:rsidRDefault="00AE1CC2" w:rsidP="00AE1CC2" w:rsidR="00AE1CC2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EB30F6" w:rsidP="002D333B" w:rsidR="002D333B" w:rsidRPr="00C638B4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 w:rsidRPr="00C638B4">
        <w:rPr>
          <w:rFonts w:cs="Times New Roman" w:hAnsi="Times New Roman" w:ascii="Times New Roman"/>
          <w:bCs/>
        </w:rPr>
        <w:t xml:space="preserve">usporene </w:t>
      </w:r>
      <w:r w:rsidR="002D333B" w:rsidRPr="00C638B4">
        <w:rPr>
          <w:rFonts w:cs="Times New Roman" w:hAnsi="Times New Roman" w:ascii="Times New Roman"/>
          <w:bCs/>
        </w:rPr>
        <w:t xml:space="preserve">naplate potraživanja za </w:t>
      </w:r>
      <w:r w:rsidR="00326FCB">
        <w:rPr>
          <w:rFonts w:cs="Times New Roman" w:hAnsi="Times New Roman" w:ascii="Times New Roman"/>
          <w:bCs/>
        </w:rPr>
        <w:t xml:space="preserve">već </w:t>
      </w:r>
      <w:r w:rsidR="00AE1CC2">
        <w:rPr>
          <w:rFonts w:cs="Times New Roman" w:hAnsi="Times New Roman" w:ascii="Times New Roman"/>
          <w:bCs/>
        </w:rPr>
        <w:t>izvršene usluge</w:t>
      </w:r>
    </w:p>
    <w:p w:rsidRDefault="002D333B" w:rsidP="002D333B" w:rsidR="002D333B" w:rsidRPr="00C638B4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7E66D4" w:rsidP="002D333B" w:rsidR="002D333B">
      <w:pPr>
        <w:pStyle w:val="Uvuenotijeloteksta"/>
        <w:numPr>
          <w:ilvl w:val="0"/>
          <w:numId w:val="2"/>
        </w:numPr>
        <w:ind w:right="-53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povećanja troškova, posebno financijskih</w:t>
      </w:r>
    </w:p>
    <w:p w:rsidRDefault="00AE1CC2" w:rsidP="00AE1CC2" w:rsidR="00AE1CC2">
      <w:pPr>
        <w:pStyle w:val="Odlomakpopisa"/>
        <w:rPr>
          <w:bCs/>
        </w:rPr>
      </w:pPr>
    </w:p>
    <w:p w:rsidRDefault="00AE1CC2" w:rsidP="00AE1CC2" w:rsidR="00AE1CC2" w:rsidRPr="00C638B4">
      <w:pPr>
        <w:pStyle w:val="Uvuenotijeloteksta"/>
        <w:ind w:firstLine="0" w:right="-53" w:left="720"/>
        <w:jc w:val="both"/>
        <w:rPr>
          <w:rFonts w:cs="Times New Roman" w:hAnsi="Times New Roman" w:ascii="Times New Roman"/>
          <w:bCs/>
        </w:rPr>
      </w:pPr>
    </w:p>
    <w:p w:rsidRDefault="002D333B" w:rsidP="002D333B" w:rsidR="002D333B" w:rsidRPr="00C638B4">
      <w:pPr>
        <w:pStyle w:val="Odlomakpopisa"/>
        <w:rPr>
          <w:bCs/>
        </w:rPr>
      </w:pPr>
    </w:p>
    <w:p w:rsidRDefault="002D333B" w:rsidP="002D333B" w:rsidR="002D333B" w:rsidRPr="00C638B4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2D333B" w:rsidP="00AE1CC2" w:rsidR="00EC6EEE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 xml:space="preserve">Poslovanje kod predloženog dužnika potpuno je prestalo u </w:t>
      </w:r>
      <w:r w:rsidR="00AE1CC2">
        <w:rPr>
          <w:rFonts w:cs="Times New Roman" w:hAnsi="Times New Roman" w:ascii="Times New Roman"/>
          <w:b/>
          <w:bCs/>
        </w:rPr>
        <w:t>2013. godini.</w:t>
      </w:r>
    </w:p>
    <w:p w:rsidRDefault="00AE1CC2" w:rsidP="00AE1CC2" w:rsidR="00AE1CC2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AE1CC2" w:rsidP="00AE1CC2" w:rsidR="00AE1CC2">
      <w:pPr>
        <w:pStyle w:val="Uvuenotijeloteksta"/>
        <w:ind w:right="19"/>
        <w:jc w:val="both"/>
        <w:rPr>
          <w:rFonts w:cs="Times New Roman" w:hAnsi="Times New Roman" w:ascii="Times New Roman"/>
          <w:b/>
          <w:bCs/>
        </w:rPr>
      </w:pPr>
    </w:p>
    <w:p w:rsidRDefault="00053067" w:rsidP="00053067" w:rsidR="00053067" w:rsidRPr="00C638B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PODUZETE RADNJE</w:t>
      </w:r>
    </w:p>
    <w:p w:rsidRDefault="00053067" w:rsidP="00053067" w:rsidR="00053067" w:rsidRPr="00C638B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053067" w:rsidP="00053067" w:rsidR="00053067" w:rsidRPr="00C638B4">
      <w:pPr>
        <w:ind w:firstLine="720"/>
        <w:jc w:val="both"/>
      </w:pPr>
      <w:r w:rsidRPr="00C638B4">
        <w:t xml:space="preserve">O poslovanju predloženog dužnika razgovarao sam s </w:t>
      </w:r>
      <w:r>
        <w:t>odgovornim osobama</w:t>
      </w:r>
      <w:r w:rsidRPr="00C638B4">
        <w:t xml:space="preserve"> društva </w:t>
      </w:r>
      <w:r>
        <w:t>Milanom Martinič i Milivoj Gregurić</w:t>
      </w:r>
      <w:r w:rsidRPr="00C638B4">
        <w:t xml:space="preserve">. </w:t>
      </w:r>
    </w:p>
    <w:p w:rsidRDefault="00053067" w:rsidP="00053067" w:rsidR="00053067" w:rsidRPr="00C638B4">
      <w:pPr>
        <w:ind w:firstLine="720"/>
        <w:jc w:val="both"/>
        <w:rPr>
          <w:highlight w:val="yellow"/>
        </w:rPr>
      </w:pPr>
    </w:p>
    <w:p w:rsidRDefault="00053067" w:rsidP="00053067" w:rsidR="00053067">
      <w:pPr>
        <w:ind w:firstLine="720"/>
        <w:jc w:val="both"/>
      </w:pPr>
      <w:r w:rsidRPr="00595A21">
        <w:t xml:space="preserve">Knjigovodstvene poslove za predloženog dužnika vodio je računovodstveni servis </w:t>
      </w:r>
      <w:r>
        <w:t>Marijan CTO d.o.o.</w:t>
      </w:r>
    </w:p>
    <w:p w:rsidRDefault="00053067" w:rsidP="00053067" w:rsidR="00053067" w:rsidRPr="00C638B4">
      <w:pPr>
        <w:ind w:firstLine="720"/>
        <w:jc w:val="both"/>
      </w:pPr>
    </w:p>
    <w:p w:rsidRDefault="00053067" w:rsidP="00053067" w:rsidR="00053067" w:rsidRPr="00C638B4">
      <w:pPr>
        <w:ind w:firstLine="720"/>
        <w:jc w:val="both"/>
      </w:pPr>
      <w:r>
        <w:t>Odgovorna osoba</w:t>
      </w:r>
      <w:r w:rsidRPr="00C638B4">
        <w:t xml:space="preserve"> društva predloženog dužnika dostavi</w:t>
      </w:r>
      <w:r>
        <w:t>o</w:t>
      </w:r>
      <w:r w:rsidRPr="00C638B4">
        <w:t xml:space="preserve"> </w:t>
      </w:r>
      <w:r>
        <w:t>je</w:t>
      </w:r>
      <w:r w:rsidRPr="00C638B4">
        <w:t xml:space="preserve"> Bruto b</w:t>
      </w:r>
      <w:r>
        <w:t xml:space="preserve">ilancu društva, popis imovine, </w:t>
      </w:r>
      <w:r w:rsidRPr="00C638B4">
        <w:t>te izjavu o poslovanju i razlozima zbog kojih je došlo do trenutnog stanja društva.</w:t>
      </w:r>
    </w:p>
    <w:p w:rsidRDefault="00053067" w:rsidP="00053067" w:rsidR="00053067" w:rsidRPr="00C638B4">
      <w:pPr>
        <w:ind w:firstLine="720"/>
        <w:jc w:val="both"/>
      </w:pPr>
    </w:p>
    <w:p w:rsidRDefault="00053067" w:rsidP="00053067" w:rsidR="00053067" w:rsidRPr="00C638B4">
      <w:pPr>
        <w:ind w:firstLine="720"/>
        <w:jc w:val="both"/>
      </w:pPr>
      <w:r w:rsidRPr="00C638B4">
        <w:t xml:space="preserve">Provjereno je stanje u upisnicima MUP-a, kod nadležnog </w:t>
      </w:r>
      <w:r>
        <w:t>Općinskog suda u Zaboku, Zemljišno knjižni odjel Zabok</w:t>
      </w:r>
      <w:r w:rsidRPr="00C638B4">
        <w:t xml:space="preserve"> i HZMO-a.</w:t>
      </w:r>
    </w:p>
    <w:p w:rsidRDefault="00053067" w:rsidP="00053067" w:rsidR="00053067" w:rsidRPr="00C638B4">
      <w:pPr>
        <w:rPr>
          <w:bCs/>
        </w:rPr>
      </w:pPr>
    </w:p>
    <w:p w:rsidRDefault="00E321F1" w:rsidP="002D333B" w:rsidR="00E321F1" w:rsidRPr="00C638B4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</w:p>
    <w:p w:rsidRDefault="002D333B" w:rsidP="002D333B" w:rsidR="002D333B" w:rsidRPr="00C638B4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POSLOVNE KNJIGE I DOKUMENTACIJA</w:t>
      </w:r>
    </w:p>
    <w:p w:rsidRDefault="002D333B" w:rsidP="002D333B" w:rsidR="002D333B" w:rsidRPr="00C638B4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2D333B" w:rsidP="002D333B" w:rsidR="002D333B" w:rsidRP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ab/>
      </w:r>
      <w:r w:rsidR="00053309" w:rsidRPr="00A37CE0">
        <w:rPr>
          <w:rFonts w:cs="Times New Roman" w:hAnsi="Times New Roman" w:ascii="Times New Roman"/>
        </w:rPr>
        <w:t xml:space="preserve">Direktor društva </w:t>
      </w:r>
      <w:r w:rsidR="00E321F1" w:rsidRPr="00A37CE0">
        <w:rPr>
          <w:rFonts w:cs="Times New Roman" w:hAnsi="Times New Roman" w:ascii="Times New Roman"/>
        </w:rPr>
        <w:t xml:space="preserve">Milivoj Gregurić </w:t>
      </w:r>
      <w:r w:rsidR="00053309" w:rsidRPr="00A37CE0">
        <w:rPr>
          <w:rFonts w:cs="Times New Roman" w:hAnsi="Times New Roman" w:ascii="Times New Roman"/>
        </w:rPr>
        <w:t>dostavio je bruto bilancu društva</w:t>
      </w:r>
      <w:r w:rsidRPr="00A37CE0">
        <w:rPr>
          <w:rFonts w:cs="Times New Roman" w:hAnsi="Times New Roman" w:ascii="Times New Roman"/>
        </w:rPr>
        <w:t xml:space="preserve">, te </w:t>
      </w:r>
      <w:r w:rsidR="0044466D" w:rsidRPr="00A37CE0">
        <w:rPr>
          <w:rFonts w:cs="Times New Roman" w:hAnsi="Times New Roman" w:ascii="Times New Roman"/>
        </w:rPr>
        <w:t xml:space="preserve">ostalu dokumentaciju </w:t>
      </w:r>
      <w:r w:rsidRPr="00A37CE0">
        <w:rPr>
          <w:rFonts w:cs="Times New Roman" w:hAnsi="Times New Roman" w:ascii="Times New Roman"/>
        </w:rPr>
        <w:t xml:space="preserve"> na temelju </w:t>
      </w:r>
      <w:r w:rsidR="0044466D" w:rsidRPr="00A37CE0">
        <w:rPr>
          <w:rFonts w:cs="Times New Roman" w:hAnsi="Times New Roman" w:ascii="Times New Roman"/>
        </w:rPr>
        <w:t xml:space="preserve">koje je </w:t>
      </w:r>
      <w:r w:rsidRPr="00A37CE0">
        <w:rPr>
          <w:rFonts w:cs="Times New Roman" w:hAnsi="Times New Roman" w:ascii="Times New Roman"/>
        </w:rPr>
        <w:t xml:space="preserve"> bilo moguće utvrditi </w:t>
      </w:r>
      <w:r w:rsidR="00053309" w:rsidRPr="00A37CE0">
        <w:rPr>
          <w:rFonts w:cs="Times New Roman" w:hAnsi="Times New Roman" w:ascii="Times New Roman"/>
        </w:rPr>
        <w:t xml:space="preserve">financijsko </w:t>
      </w:r>
      <w:r w:rsidRPr="00A37CE0">
        <w:rPr>
          <w:rFonts w:cs="Times New Roman" w:hAnsi="Times New Roman" w:ascii="Times New Roman"/>
        </w:rPr>
        <w:t xml:space="preserve">stanje Društva. </w:t>
      </w:r>
    </w:p>
    <w:p w:rsidRDefault="00053309" w:rsidP="002D333B" w:rsidR="00053309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</w:p>
    <w:p w:rsidRDefault="002D333B" w:rsidP="002D333B" w:rsidR="002D333B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>Za 201</w:t>
      </w:r>
      <w:r w:rsidR="00757B64">
        <w:rPr>
          <w:rFonts w:cs="Times New Roman" w:hAnsi="Times New Roman" w:ascii="Times New Roman"/>
        </w:rPr>
        <w:t>7</w:t>
      </w:r>
      <w:r w:rsidRPr="00C638B4">
        <w:rPr>
          <w:rFonts w:cs="Times New Roman" w:hAnsi="Times New Roman" w:ascii="Times New Roman"/>
        </w:rPr>
        <w:t>. godinu predan je godišnji financijski izvještaj.</w:t>
      </w:r>
    </w:p>
    <w:p w:rsidRDefault="00A37CE0" w:rsidP="002D333B" w:rsid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6590"/>
        <w:gridCol w:w="222"/>
        <w:gridCol w:w="1108"/>
        <w:gridCol w:w="222"/>
      </w:tblGrid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E048E4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BILANCA - STANJE IMOVINE I OBVEZA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stanje na dan 31.12.201</w:t>
            </w:r>
            <w:r w:rsidR="00E048E4"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>. godine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13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AKTIVA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DUGOTRAJNA IMOVINA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154.566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KRATKOTRAJNA IMOVINA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591.200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UKUPNO AKTIVA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745.766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PASIVA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KAPITAL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-733.300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DUGOROČNE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50782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3. KRATKOROČNE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50782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  <w:r w:rsidR="00E048E4">
              <w:rPr>
                <w:rFonts w:hAnsi="Calibri" w:ascii="Calibri"/>
                <w:color w:val="000000"/>
                <w:sz w:val="22"/>
                <w:szCs w:val="22"/>
              </w:rPr>
              <w:t>479.066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745.766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RAČUN DOBITI I GUBITKA - BILANCA USPJEHA POSLOVANJA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za period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E048E4" w:rsidR="00A37CE0" w:rsidRPr="00473C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01.01.201</w:t>
            </w:r>
            <w:r w:rsidR="00E048E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 do 31.12.201</w:t>
            </w:r>
            <w:r w:rsidR="00E048E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 godine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sz w:val="20"/>
                <w:szCs w:val="20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1. UKUPNI PRIHODI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3.719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2. UKUPNI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40.916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70D7D" w:rsidR="00A37CE0" w:rsidRPr="00473C2B">
        <w:trPr>
          <w:trHeight w:val="2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7CE0" w:rsidP="00670D7D" w:rsidR="00A37CE0" w:rsidRPr="00473C2B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473C2B">
              <w:rPr>
                <w:rFonts w:hAnsi="Calibri" w:ascii="Calibri"/>
                <w:color w:val="000000"/>
                <w:sz w:val="22"/>
                <w:szCs w:val="22"/>
              </w:rPr>
              <w:t>DOBIT/ - GUBITAK RAZDOBLJA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48E4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-37.197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7CE0" w:rsidP="00670D7D" w:rsidR="00A37CE0" w:rsidRPr="00473C2B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A37CE0" w:rsidP="002D333B" w:rsidR="00A37CE0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326FCB" w:rsidP="002D333B" w:rsidR="00326FCB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250782" w:rsidP="00250782" w:rsidR="00250782" w:rsidRPr="00E167B6">
      <w:pPr>
        <w:rPr>
          <w:rFonts w:cs="Arial" w:hAnsi="Arial" w:ascii="Arial"/>
          <w:b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b/>
          <w:lang w:eastAsia="en-US"/>
        </w:rPr>
      </w:pPr>
      <w:r>
        <w:rPr>
          <w:rFonts w:cs="Arial"/>
          <w:b/>
          <w:lang w:eastAsia="en-US"/>
        </w:rPr>
        <w:t>III.</w:t>
      </w:r>
      <w:r w:rsidRPr="00B87AF3">
        <w:rPr>
          <w:rFonts w:cs="Arial"/>
          <w:b/>
          <w:lang w:eastAsia="en-US"/>
        </w:rPr>
        <w:tab/>
        <w:t>TIJEK STEČAJNOG POSTUPKA</w:t>
      </w:r>
    </w:p>
    <w:p w:rsidRDefault="00250782" w:rsidP="00250782" w:rsidR="00250782" w:rsidRPr="00B87AF3">
      <w:pPr>
        <w:jc w:val="both"/>
        <w:rPr>
          <w:rFonts w:cs="Arial"/>
          <w:b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>U razdoblju od otvaranja stečajnog postupka  do održavanja ovog ročišta, po uvođenju u dužnost od strane Stečajnog suca, obavio sam sljedeće radnje: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7"/>
        </w:num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 xml:space="preserve">Izrađen je novi pečat stečajnog dužnika. Od bivših ovlaštenih osoba stečajnog dužnika </w:t>
      </w:r>
      <w:r>
        <w:rPr>
          <w:rFonts w:cs="Arial"/>
          <w:lang w:eastAsia="en-US"/>
        </w:rPr>
        <w:t xml:space="preserve"> </w:t>
      </w:r>
    </w:p>
    <w:p w:rsidRDefault="00250782" w:rsidP="00250782" w:rsidR="00250782">
      <w:pPr>
        <w:ind w:left="360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      </w:t>
      </w:r>
      <w:r w:rsidRPr="00B87AF3">
        <w:rPr>
          <w:rFonts w:cs="Arial"/>
          <w:lang w:eastAsia="en-US"/>
        </w:rPr>
        <w:t>preuzeta su dva stara pečata, te su isti arhivirani.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lang w:eastAsia="en-US"/>
        </w:rPr>
      </w:pPr>
      <w:r w:rsidRPr="00EF4FCE">
        <w:rPr>
          <w:lang w:eastAsia="en-US"/>
        </w:rPr>
        <w:t>Pri Državnom zavodu za statistiku izvršena je registracija promjene tvrtke društva</w:t>
      </w:r>
    </w:p>
    <w:p w:rsidRDefault="00250782" w:rsidP="00250782" w:rsidR="00250782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</w:t>
      </w:r>
      <w:r w:rsidRPr="00EF4FCE">
        <w:rPr>
          <w:lang w:eastAsia="en-US"/>
        </w:rPr>
        <w:t xml:space="preserve"> </w:t>
      </w:r>
      <w:r>
        <w:rPr>
          <w:lang w:eastAsia="en-US"/>
        </w:rPr>
        <w:t xml:space="preserve">  </w:t>
      </w:r>
      <w:r w:rsidRPr="00EF4FCE">
        <w:rPr>
          <w:lang w:eastAsia="en-US"/>
        </w:rPr>
        <w:t>stečajnog dužnika.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 w:rsidRPr="00424211">
      <w:pPr>
        <w:numPr>
          <w:ilvl w:val="0"/>
          <w:numId w:val="26"/>
        </w:numPr>
        <w:jc w:val="both"/>
        <w:rPr>
          <w:rFonts w:cs="Arial"/>
          <w:b/>
          <w:lang w:eastAsia="en-US"/>
        </w:rPr>
      </w:pPr>
      <w:r w:rsidRPr="00B87AF3">
        <w:rPr>
          <w:rFonts w:cs="Arial"/>
          <w:lang w:eastAsia="en-US"/>
        </w:rPr>
        <w:t xml:space="preserve">Otvoren je novi žiro račun stečajnog dužnika kod </w:t>
      </w:r>
      <w:r>
        <w:rPr>
          <w:rFonts w:cs="Arial"/>
          <w:lang w:eastAsia="en-US"/>
        </w:rPr>
        <w:t>Splitske</w:t>
      </w:r>
      <w:r w:rsidRPr="00B87AF3">
        <w:rPr>
          <w:rFonts w:cs="Arial"/>
          <w:b/>
          <w:lang w:eastAsia="en-US"/>
        </w:rPr>
        <w:t xml:space="preserve"> </w:t>
      </w:r>
      <w:r w:rsidRPr="00E401C9">
        <w:rPr>
          <w:rFonts w:cs="Arial"/>
          <w:lang w:eastAsia="en-US"/>
        </w:rPr>
        <w:t xml:space="preserve">banke d.d., </w:t>
      </w:r>
    </w:p>
    <w:p w:rsidRDefault="00250782" w:rsidP="00250782" w:rsidR="00250782" w:rsidRPr="00B87AF3">
      <w:pPr>
        <w:ind w:left="720"/>
        <w:jc w:val="both"/>
        <w:rPr>
          <w:rFonts w:cs="Arial"/>
          <w:b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 w:rsidRPr="00B87AF3">
        <w:rPr>
          <w:rFonts w:cs="Arial"/>
          <w:lang w:eastAsia="en-US"/>
        </w:rPr>
        <w:t>Sa</w:t>
      </w:r>
      <w:r>
        <w:rPr>
          <w:rFonts w:cs="Arial"/>
          <w:lang w:eastAsia="en-US"/>
        </w:rPr>
        <w:t>stavlj</w:t>
      </w:r>
      <w:r w:rsidRPr="00B87AF3">
        <w:rPr>
          <w:rFonts w:cs="Arial"/>
          <w:lang w:eastAsia="en-US"/>
        </w:rPr>
        <w:t xml:space="preserve">en je </w:t>
      </w:r>
      <w:r>
        <w:rPr>
          <w:rFonts w:cs="Arial"/>
          <w:lang w:eastAsia="en-US"/>
        </w:rPr>
        <w:t>P</w:t>
      </w:r>
      <w:r w:rsidRPr="00B87AF3">
        <w:rPr>
          <w:rFonts w:cs="Arial"/>
          <w:lang w:eastAsia="en-US"/>
        </w:rPr>
        <w:t xml:space="preserve">opis </w:t>
      </w:r>
      <w:r>
        <w:rPr>
          <w:rFonts w:cs="Arial"/>
          <w:lang w:eastAsia="en-US"/>
        </w:rPr>
        <w:t>predmeta stečajne mase (sukladno čl.221 SZ)</w:t>
      </w:r>
      <w:r w:rsidRPr="00B87AF3">
        <w:rPr>
          <w:rFonts w:cs="Arial"/>
          <w:lang w:eastAsia="en-US"/>
        </w:rPr>
        <w:t>.</w:t>
      </w:r>
      <w:r>
        <w:rPr>
          <w:rFonts w:cs="Arial"/>
          <w:lang w:eastAsia="en-US"/>
        </w:rPr>
        <w:t>,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lastRenderedPageBreak/>
        <w:t>Sastavljen je Popis vjerovnika (sukladno čl.222.SZ)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Sastavljen je Pregled imovine i obveza (sukladno čl.223 SZ)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 w:rsidRPr="00D06F93">
      <w:pPr>
        <w:numPr>
          <w:ilvl w:val="0"/>
          <w:numId w:val="26"/>
        </w:num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Za bivše zaposlenike stečajnog dužnika nije sastavljen Popis tražbina .</w:t>
      </w:r>
      <w:r w:rsidR="00D7219A">
        <w:rPr>
          <w:rFonts w:cs="Arial"/>
          <w:lang w:eastAsia="en-US"/>
        </w:rPr>
        <w:t xml:space="preserve">Uvidom u </w:t>
      </w:r>
      <w:r>
        <w:rPr>
          <w:rFonts w:cs="Arial"/>
          <w:lang w:eastAsia="en-US"/>
        </w:rPr>
        <w:t>poslovn</w:t>
      </w:r>
      <w:r w:rsidR="00D7219A">
        <w:rPr>
          <w:rFonts w:cs="Arial"/>
          <w:lang w:eastAsia="en-US"/>
        </w:rPr>
        <w:t>u</w:t>
      </w:r>
      <w:r>
        <w:rPr>
          <w:rFonts w:cs="Arial"/>
          <w:lang w:eastAsia="en-US"/>
        </w:rPr>
        <w:t xml:space="preserve"> dokumentacija nije </w:t>
      </w:r>
      <w:r w:rsidR="00D7219A">
        <w:rPr>
          <w:rFonts w:cs="Arial"/>
          <w:lang w:eastAsia="en-US"/>
        </w:rPr>
        <w:t>utvrđena nepodmirena obveza prema ranijim zaposlenicima.</w:t>
      </w:r>
    </w:p>
    <w:p w:rsidRDefault="00250782" w:rsidP="00250782" w:rsidR="00250782">
      <w:pPr>
        <w:pStyle w:val="Odlomakpopisa"/>
        <w:rPr>
          <w:rFonts w:cs="Arial"/>
          <w:lang w:eastAsia="en-US"/>
        </w:rPr>
      </w:pPr>
    </w:p>
    <w:p w:rsidRDefault="00250782" w:rsidP="00250782" w:rsidR="00250782" w:rsidRPr="00B80C39">
      <w:pPr>
        <w:numPr>
          <w:ilvl w:val="0"/>
          <w:numId w:val="26"/>
        </w:numPr>
        <w:jc w:val="both"/>
        <w:rPr>
          <w:rFonts w:cs="Arial"/>
          <w:lang w:eastAsia="en-US"/>
        </w:rPr>
      </w:pPr>
      <w:r w:rsidRPr="00B80C39">
        <w:rPr>
          <w:rFonts w:cs="Arial"/>
          <w:lang w:eastAsia="en-US"/>
        </w:rPr>
        <w:t xml:space="preserve"> Izvršene su i sve druge potrebne radnje u tijeku stečajnog postupka.</w:t>
      </w:r>
    </w:p>
    <w:p w:rsidRDefault="00250782" w:rsidP="00250782" w:rsidR="00250782" w:rsidRPr="00B87AF3">
      <w:pPr>
        <w:jc w:val="both"/>
        <w:rPr>
          <w:rFonts w:cs="Arial"/>
          <w:lang w:eastAsia="en-US"/>
        </w:rPr>
      </w:pPr>
    </w:p>
    <w:p w:rsidRDefault="00250782" w:rsidP="00250782" w:rsidR="0025078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250782" w:rsidP="002D333B" w:rsidR="00250782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 </w:t>
      </w: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</w:rPr>
      </w:pPr>
      <w:r w:rsidRPr="00C638B4">
        <w:rPr>
          <w:rFonts w:cs="Times New Roman" w:hAnsi="Times New Roman" w:ascii="Times New Roman"/>
          <w:b/>
          <w:bCs/>
        </w:rPr>
        <w:t>ZAPOSLENICI</w:t>
      </w:r>
    </w:p>
    <w:p w:rsidRDefault="002D333B" w:rsidP="002D333B" w:rsidR="002D333B" w:rsidRPr="00C638B4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</w:p>
    <w:p w:rsidRDefault="00053309" w:rsidP="002D333B" w:rsidR="002D333B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  <w:b/>
        </w:rPr>
        <w:t>S</w:t>
      </w:r>
      <w:r w:rsidR="002D333B" w:rsidRPr="00C638B4">
        <w:rPr>
          <w:rFonts w:cs="Times New Roman" w:hAnsi="Times New Roman" w:ascii="Times New Roman"/>
          <w:b/>
        </w:rPr>
        <w:t>vi su radnici uredno odjavljeni</w:t>
      </w:r>
      <w:r w:rsidR="002D333B" w:rsidRPr="00C638B4">
        <w:rPr>
          <w:rFonts w:cs="Times New Roman" w:hAnsi="Times New Roman" w:ascii="Times New Roman"/>
        </w:rPr>
        <w:t xml:space="preserve">. </w:t>
      </w:r>
    </w:p>
    <w:p w:rsidRDefault="002D333B" w:rsidP="002D333B" w:rsidR="002D333B">
      <w:pPr>
        <w:pStyle w:val="Uvuenotijeloteksta"/>
        <w:ind w:right="19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Prema </w:t>
      </w:r>
      <w:r w:rsidR="0044466D">
        <w:rPr>
          <w:rFonts w:cs="Times New Roman" w:hAnsi="Times New Roman" w:ascii="Times New Roman"/>
        </w:rPr>
        <w:t xml:space="preserve">dostupnoj dokumentaciji, </w:t>
      </w:r>
      <w:r w:rsidRPr="00C638B4">
        <w:rPr>
          <w:rFonts w:cs="Times New Roman" w:hAnsi="Times New Roman" w:ascii="Times New Roman"/>
        </w:rPr>
        <w:t xml:space="preserve">bivšim zaposlenicima </w:t>
      </w:r>
      <w:r w:rsidRPr="00C638B4">
        <w:rPr>
          <w:rFonts w:cs="Times New Roman" w:hAnsi="Times New Roman" w:ascii="Times New Roman"/>
          <w:b/>
        </w:rPr>
        <w:t>obveze s osnova plaće su u cijelosti izmirene</w:t>
      </w:r>
      <w:r w:rsidRPr="00C638B4">
        <w:rPr>
          <w:rFonts w:cs="Times New Roman" w:hAnsi="Times New Roman" w:ascii="Times New Roman"/>
        </w:rPr>
        <w:t xml:space="preserve">. </w:t>
      </w:r>
    </w:p>
    <w:p w:rsidRDefault="00326FCB" w:rsidP="002D333B" w:rsidR="00326FCB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326FCB" w:rsidP="002D333B" w:rsidR="00326FCB" w:rsidRPr="00C638B4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 w:rsidRPr="00C638B4">
        <w:rPr>
          <w:rFonts w:cs="Times New Roman" w:hAnsi="Times New Roman" w:ascii="Times New Roman"/>
          <w:b/>
        </w:rPr>
        <w:t xml:space="preserve">AKTIVNI SUDSKI PREDMETI </w:t>
      </w: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:rsidRDefault="002D333B" w:rsidP="002D333B" w:rsidR="002D333B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C638B4">
        <w:rPr>
          <w:rFonts w:cs="Times New Roman" w:hAnsi="Times New Roman" w:ascii="Times New Roman"/>
        </w:rPr>
        <w:t xml:space="preserve">Predloženi dužnik </w:t>
      </w:r>
      <w:r w:rsidR="00E321F1">
        <w:rPr>
          <w:rFonts w:cs="Times New Roman" w:hAnsi="Times New Roman" w:ascii="Times New Roman"/>
        </w:rPr>
        <w:t>ima u ti</w:t>
      </w:r>
      <w:r w:rsidRPr="00E321F1">
        <w:rPr>
          <w:rFonts w:cs="Times New Roman" w:hAnsi="Times New Roman" w:ascii="Times New Roman"/>
        </w:rPr>
        <w:t>jeku</w:t>
      </w:r>
      <w:r w:rsidRPr="00C638B4">
        <w:rPr>
          <w:rFonts w:cs="Times New Roman" w:hAnsi="Times New Roman" w:ascii="Times New Roman"/>
        </w:rPr>
        <w:t xml:space="preserve"> aktivnih sudskih predmeta </w:t>
      </w:r>
      <w:r w:rsidR="00E321F1">
        <w:rPr>
          <w:rFonts w:cs="Times New Roman" w:hAnsi="Times New Roman" w:ascii="Times New Roman"/>
        </w:rPr>
        <w:t xml:space="preserve"> </w:t>
      </w:r>
      <w:r w:rsidR="00D57968">
        <w:rPr>
          <w:rFonts w:cs="Times New Roman" w:hAnsi="Times New Roman" w:ascii="Times New Roman"/>
        </w:rPr>
        <w:t>Postupak se vodi kod Općinskog suda u Zlataru, Stalna služba u Zaboku pod brojem O</w:t>
      </w:r>
      <w:r w:rsidR="00D7219A">
        <w:rPr>
          <w:rFonts w:cs="Times New Roman" w:hAnsi="Times New Roman" w:ascii="Times New Roman"/>
        </w:rPr>
        <w:t>vr</w:t>
      </w:r>
      <w:r w:rsidR="00D57968">
        <w:rPr>
          <w:rFonts w:cs="Times New Roman" w:hAnsi="Times New Roman" w:ascii="Times New Roman"/>
        </w:rPr>
        <w:t>-1178/2017.</w:t>
      </w:r>
      <w:r w:rsidRPr="00C638B4">
        <w:rPr>
          <w:rFonts w:cs="Times New Roman" w:hAnsi="Times New Roman" w:ascii="Times New Roman"/>
        </w:rPr>
        <w:t xml:space="preserve"> </w:t>
      </w:r>
    </w:p>
    <w:p w:rsidRDefault="00326FCB" w:rsidP="002D333B" w:rsidR="00326FC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326FCB" w:rsidP="002D333B" w:rsidR="00326FC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30850" w:rsidP="002D333B" w:rsidR="00030850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030850" w:rsidP="002D333B" w:rsidR="00030850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2D333B" w:rsidP="002D333B" w:rsidR="002D333B" w:rsidRPr="00C638B4">
      <w:pPr>
        <w:pStyle w:val="Naslov2"/>
        <w:jc w:val="both"/>
        <w:rPr>
          <w:rFonts w:cs="Times New Roman" w:hAnsi="Times New Roman" w:ascii="Times New Roman"/>
          <w:sz w:val="24"/>
        </w:rPr>
      </w:pPr>
      <w:r w:rsidRPr="00C638B4">
        <w:rPr>
          <w:rFonts w:cs="Times New Roman" w:hAnsi="Times New Roman" w:ascii="Times New Roman"/>
          <w:sz w:val="24"/>
        </w:rPr>
        <w:t>IMOVINA STEČAJNOG DUŽNIKA</w:t>
      </w:r>
    </w:p>
    <w:p w:rsidRDefault="002D333B" w:rsidP="002D333B" w:rsidR="002D333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D57968" w:rsidP="00D57968" w:rsidR="00C638B4" w:rsidRPr="00C638B4">
      <w:pPr>
        <w:jc w:val="both"/>
      </w:pPr>
      <w:r>
        <w:t>U</w:t>
      </w:r>
      <w:r w:rsidR="00C638B4" w:rsidRPr="00C638B4">
        <w:t>vidom u poslovne knjige i poslovnu dokumentaciju predloženog dužnika utvrdio sam slijedeću imovinu:</w:t>
      </w:r>
    </w:p>
    <w:p w:rsidRDefault="00C638B4" w:rsidP="00C638B4" w:rsidR="00C638B4">
      <w:pPr>
        <w:ind w:left="851"/>
        <w:jc w:val="both"/>
      </w:pPr>
    </w:p>
    <w:p w:rsidRDefault="00030850" w:rsidP="00C638B4" w:rsidR="00030850">
      <w:pPr>
        <w:ind w:left="851"/>
        <w:jc w:val="both"/>
      </w:pPr>
    </w:p>
    <w:p w:rsidRDefault="00030850" w:rsidP="00C638B4" w:rsidR="00030850" w:rsidRPr="00C638B4">
      <w:pPr>
        <w:ind w:left="851"/>
        <w:jc w:val="both"/>
      </w:pPr>
    </w:p>
    <w:p w:rsidRDefault="00326FCB" w:rsidP="00326FCB" w:rsidR="00C638B4" w:rsidRPr="00C638B4">
      <w:pPr>
        <w:numPr>
          <w:ilvl w:val="0"/>
          <w:numId w:val="25"/>
        </w:numPr>
        <w:jc w:val="both"/>
      </w:pPr>
      <w:r w:rsidRPr="00326FCB">
        <w:rPr>
          <w:b/>
        </w:rPr>
        <w:t>NEKRETNINE</w:t>
      </w:r>
      <w:r w:rsidR="00C638B4" w:rsidRPr="00C638B4">
        <w:t xml:space="preserve"> ukupne </w:t>
      </w:r>
      <w:r w:rsidR="00D57968">
        <w:t>procijenjene</w:t>
      </w:r>
      <w:r w:rsidR="00C638B4" w:rsidRPr="00C638B4">
        <w:t xml:space="preserve"> vrijednosti od </w:t>
      </w:r>
      <w:r w:rsidR="0044466D" w:rsidRPr="0044466D">
        <w:rPr>
          <w:b/>
        </w:rPr>
        <w:t>108.368,69</w:t>
      </w:r>
      <w:r w:rsidR="00B22DAF">
        <w:rPr>
          <w:b/>
        </w:rPr>
        <w:t xml:space="preserve"> </w:t>
      </w:r>
      <w:r w:rsidR="00C638B4" w:rsidRPr="00C638B4">
        <w:rPr>
          <w:b/>
        </w:rPr>
        <w:t>kuna</w:t>
      </w:r>
      <w:r w:rsidR="00C638B4" w:rsidRPr="00C638B4">
        <w:t xml:space="preserve">, i to: </w:t>
      </w:r>
    </w:p>
    <w:p w:rsidRDefault="00C638B4" w:rsidP="00C638B4" w:rsidR="00C638B4" w:rsidRPr="00C638B4">
      <w:pPr>
        <w:ind w:left="851"/>
        <w:jc w:val="both"/>
      </w:pPr>
    </w:p>
    <w:p w:rsidRDefault="00D57968" w:rsidP="00326FCB" w:rsidR="00D57968">
      <w:pPr>
        <w:ind w:left="1406"/>
        <w:jc w:val="both"/>
        <w:rPr>
          <w:b/>
        </w:rPr>
      </w:pPr>
      <w:r>
        <w:rPr>
          <w:b/>
        </w:rPr>
        <w:t>POSLOVNI PROSTOR I DVORIŠTE, broj ZK uloška: 2197, broj kat.</w:t>
      </w:r>
    </w:p>
    <w:p w:rsidRDefault="00D57968" w:rsidP="00D57968" w:rsidR="00C638B4">
      <w:pPr>
        <w:ind w:left="1406"/>
        <w:jc w:val="both"/>
        <w:rPr>
          <w:b/>
        </w:rPr>
      </w:pPr>
      <w:r>
        <w:rPr>
          <w:b/>
        </w:rPr>
        <w:t xml:space="preserve"> čestice 885/8, površine 270m2, Katastarska općina POZNANOVEC</w:t>
      </w:r>
      <w:r w:rsidR="00264633">
        <w:rPr>
          <w:b/>
        </w:rPr>
        <w:t>.</w:t>
      </w:r>
    </w:p>
    <w:p w:rsidRDefault="00264633" w:rsidP="00D57968" w:rsidR="00264633">
      <w:pPr>
        <w:ind w:left="1406"/>
        <w:jc w:val="both"/>
      </w:pPr>
      <w:r>
        <w:t>Na nekretnini je uknjiženo pravo zaloga u ukupnom iznosu od 78.962,30 kn u korist REPUBLIKA HRVATSKA, MINISTARSTVO FINANCIJA – POREZNA UPRAVA, PODRUČNI URED KRAPINA, OIB: 52634238587</w:t>
      </w:r>
    </w:p>
    <w:p w:rsidRDefault="00264633" w:rsidP="00D57968" w:rsidR="00264633">
      <w:pPr>
        <w:ind w:left="1406"/>
        <w:jc w:val="both"/>
      </w:pPr>
    </w:p>
    <w:p w:rsidRDefault="00326FCB" w:rsidP="00264633" w:rsidR="00264633" w:rsidRPr="005855AC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POKRETNINE</w:t>
      </w:r>
      <w:r w:rsidR="00264633">
        <w:rPr>
          <w:b/>
        </w:rPr>
        <w:t xml:space="preserve"> </w:t>
      </w:r>
      <w:r w:rsidR="00264633">
        <w:t>ukupne procijenjene vrijednosti</w:t>
      </w:r>
      <w:r w:rsidR="00264633" w:rsidRPr="00326FCB">
        <w:rPr>
          <w:b/>
        </w:rPr>
        <w:t xml:space="preserve"> 0,00</w:t>
      </w:r>
      <w:r w:rsidR="00264633">
        <w:t xml:space="preserve"> kn</w:t>
      </w:r>
    </w:p>
    <w:p w:rsidRDefault="005855AC" w:rsidP="005855AC" w:rsidR="005855AC" w:rsidRPr="00264633">
      <w:pPr>
        <w:ind w:left="1406"/>
        <w:jc w:val="both"/>
        <w:rPr>
          <w:b/>
        </w:rPr>
      </w:pPr>
    </w:p>
    <w:p w:rsidRDefault="00264633" w:rsidP="00264633" w:rsidR="00264633">
      <w:pPr>
        <w:ind w:left="1406"/>
        <w:jc w:val="both"/>
      </w:pPr>
      <w:r w:rsidRPr="00264633">
        <w:t>Radi se o vozilu</w:t>
      </w:r>
      <w:r>
        <w:t xml:space="preserve"> TERETNI AUTOMOBIL marke IKARUS IK 152 c-14569, godina proizvodnje 1981. , broj šasije 24438, reg. oznaka KR350BU, odjavljeno 14. 11. 2000. god.  Za vozilo nema podataka o teretima.</w:t>
      </w:r>
    </w:p>
    <w:p w:rsidRDefault="00264633" w:rsidP="00264633" w:rsidR="00114360">
      <w:pPr>
        <w:ind w:left="1406"/>
        <w:jc w:val="both"/>
      </w:pPr>
      <w:r>
        <w:lastRenderedPageBreak/>
        <w:t xml:space="preserve">U naravi radi se o vozilu olupini </w:t>
      </w:r>
      <w:r w:rsidR="005855AC">
        <w:t>koja se nalazi odbačena na privatnom zemljištu.</w:t>
      </w:r>
    </w:p>
    <w:p w:rsidRDefault="005855AC" w:rsidP="00264633" w:rsidR="00264633" w:rsidRPr="00264633">
      <w:pPr>
        <w:ind w:left="1406"/>
        <w:jc w:val="both"/>
      </w:pPr>
      <w:r>
        <w:t xml:space="preserve"> Prema slobodnoj procjeni nema nikakvu tržišnu vrijednost, eventualno bi </w:t>
      </w:r>
      <w:r w:rsidR="00326FCB">
        <w:t xml:space="preserve">se mogla </w:t>
      </w:r>
      <w:r>
        <w:t xml:space="preserve">postići neku manju prodajnu vrijednost kod prodaje kao </w:t>
      </w:r>
      <w:r w:rsidRPr="00114360">
        <w:rPr>
          <w:b/>
        </w:rPr>
        <w:t>staro željezo.</w:t>
      </w:r>
    </w:p>
    <w:p w:rsidRDefault="00264633" w:rsidP="00C638B4" w:rsidR="00264633" w:rsidRPr="00C638B4">
      <w:pPr>
        <w:jc w:val="both"/>
      </w:pPr>
    </w:p>
    <w:p w:rsidRDefault="00C6260B" w:rsidP="00C638B4" w:rsidR="00C6260B">
      <w:pPr>
        <w:jc w:val="both"/>
        <w:rPr>
          <w:bCs/>
        </w:rPr>
      </w:pPr>
    </w:p>
    <w:p w:rsidRDefault="00C6260B" w:rsidP="00C638B4" w:rsidR="00C6260B">
      <w:pPr>
        <w:jc w:val="both"/>
        <w:rPr>
          <w:bCs/>
        </w:rPr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C6260B" w:rsidP="00C6260B" w:rsidR="00C6260B">
      <w:pPr>
        <w:numPr>
          <w:ilvl w:val="0"/>
          <w:numId w:val="28"/>
        </w:numPr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OBVEZE STEČAJNE MASE</w:t>
      </w:r>
    </w:p>
    <w:p w:rsidRDefault="00C6260B" w:rsidP="00C6260B" w:rsidR="00C6260B" w:rsidRPr="00037195">
      <w:pPr>
        <w:ind w:left="1080"/>
        <w:jc w:val="both"/>
        <w:rPr>
          <w:b/>
          <w:lang w:eastAsia="en-US"/>
        </w:rPr>
      </w:pPr>
    </w:p>
    <w:p w:rsidRDefault="00C6260B" w:rsidP="00C6260B" w:rsidR="00C6260B">
      <w:pPr>
        <w:ind w:left="720"/>
        <w:jc w:val="both"/>
        <w:rPr>
          <w:b/>
          <w:lang w:eastAsia="en-US"/>
        </w:rPr>
      </w:pPr>
    </w:p>
    <w:p w:rsidRDefault="00C6260B" w:rsidP="00C6260B" w:rsidR="00C6260B" w:rsidRPr="00037195">
      <w:pPr>
        <w:ind w:left="720"/>
        <w:jc w:val="both"/>
        <w:rPr>
          <w:b/>
          <w:lang w:eastAsia="en-US"/>
        </w:rPr>
      </w:pPr>
    </w:p>
    <w:p w:rsidRDefault="00C6260B" w:rsidP="00C6260B" w:rsidR="00C6260B" w:rsidRPr="00037195">
      <w:pPr>
        <w:ind w:left="284"/>
        <w:jc w:val="both"/>
        <w:rPr>
          <w:b/>
          <w:lang w:eastAsia="en-US"/>
        </w:rPr>
      </w:pPr>
      <w:r>
        <w:rPr>
          <w:b/>
          <w:lang w:eastAsia="en-US"/>
        </w:rPr>
        <w:t>VII</w:t>
      </w:r>
      <w:r w:rsidRPr="00037195">
        <w:rPr>
          <w:b/>
          <w:lang w:eastAsia="en-US"/>
        </w:rPr>
        <w:t>.1. VJEROVNICI STEČAJNOG DUŽNIKA</w:t>
      </w:r>
    </w:p>
    <w:p w:rsidRDefault="00C6260B" w:rsidP="00C6260B" w:rsidR="00C6260B" w:rsidRPr="00037195">
      <w:pPr>
        <w:ind w:left="284"/>
        <w:jc w:val="both"/>
        <w:rPr>
          <w:b/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  <w:r w:rsidRPr="00037195">
        <w:rPr>
          <w:lang w:eastAsia="en-US"/>
        </w:rPr>
        <w:t xml:space="preserve">Stečajni upravitelj </w:t>
      </w:r>
      <w:r>
        <w:rPr>
          <w:lang w:eastAsia="en-US"/>
        </w:rPr>
        <w:t>ni</w:t>
      </w:r>
      <w:r w:rsidRPr="00037195">
        <w:rPr>
          <w:lang w:eastAsia="en-US"/>
        </w:rPr>
        <w:t>je sasta</w:t>
      </w:r>
      <w:r>
        <w:rPr>
          <w:lang w:eastAsia="en-US"/>
        </w:rPr>
        <w:t>vio prijavu tražbina za bivše radnike, jer nikakva dokumentacija nije dostupna, niti jedna osoba - bivši zaposlenik, nije se javila , te nije bilo moguće utvrditi eventualne tražbine koje bi bile svrstane u I viši isplatni red.</w:t>
      </w:r>
    </w:p>
    <w:p w:rsidRDefault="00C6260B" w:rsidP="00C6260B" w:rsidR="00C6260B">
      <w:pPr>
        <w:jc w:val="both"/>
        <w:rPr>
          <w:lang w:eastAsia="en-US"/>
        </w:rPr>
      </w:pPr>
      <w:r>
        <w:rPr>
          <w:lang w:eastAsia="en-US"/>
        </w:rPr>
        <w:t>Jedini tražbina Porezne uprave na osnovu nepodmirenih obveza za doprinose za mirovinsko osiguranje mogu se priznati kao tražbine I višeg isplatnog reda i to u iznosu od 15.791,64 kn.</w:t>
      </w: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jc w:val="both"/>
        <w:rPr>
          <w:rFonts w:eastAsia="Calibri"/>
          <w:lang w:eastAsia="en-US"/>
        </w:rPr>
      </w:pPr>
      <w:r w:rsidRPr="00037195">
        <w:rPr>
          <w:rFonts w:eastAsia="Calibri"/>
          <w:lang w:eastAsia="en-US"/>
        </w:rPr>
        <w:t xml:space="preserve">Ukupan iznos prijavljenih tražbina: </w:t>
      </w:r>
    </w:p>
    <w:p w:rsidRDefault="00C6260B" w:rsidP="00C6260B" w:rsidR="00C6260B" w:rsidRPr="00037195">
      <w:pPr>
        <w:spacing w:after="80"/>
        <w:jc w:val="both"/>
        <w:rPr>
          <w:rFonts w:eastAsia="Calibri"/>
          <w:i/>
          <w:lang w:eastAsia="en-US"/>
        </w:rPr>
      </w:pP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</w:r>
      <w:r w:rsidRPr="00037195">
        <w:rPr>
          <w:rFonts w:eastAsia="Calibri"/>
          <w:b/>
          <w:lang w:eastAsia="en-US"/>
        </w:rPr>
        <w:tab/>
        <w:t xml:space="preserve">   </w:t>
      </w:r>
      <w:r w:rsidRPr="00037195">
        <w:rPr>
          <w:rFonts w:eastAsia="Calibri"/>
          <w:i/>
          <w:lang w:eastAsia="en-US"/>
        </w:rPr>
        <w:t xml:space="preserve">u kunama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726"/>
        <w:gridCol w:w="2061"/>
        <w:gridCol w:w="1823"/>
        <w:gridCol w:w="1625"/>
      </w:tblGrid>
      <w:tr w:rsidTr="00670D7D" w:rsidR="00C6260B" w:rsidRPr="00037195">
        <w:trPr>
          <w:trHeight w:val="324"/>
        </w:trPr>
        <w:tc>
          <w:tcPr>
            <w:tcW w:type="pct" w:w="20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  </w:t>
            </w:r>
          </w:p>
        </w:tc>
        <w:tc>
          <w:tcPr>
            <w:tcW w:type="pct" w:w="11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Prijavljeno </w:t>
            </w:r>
          </w:p>
        </w:tc>
        <w:tc>
          <w:tcPr>
            <w:tcW w:type="pct" w:w="9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Priznato </w:t>
            </w:r>
          </w:p>
        </w:tc>
        <w:tc>
          <w:tcPr>
            <w:tcW w:type="pct" w:w="8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 xml:space="preserve">Osporeno 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12.387,18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12.387,18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C6260B" w:rsidR="00C6260B" w:rsidRPr="00037195">
        <w:trPr>
          <w:trHeight w:val="361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Ukupno: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</w:p>
        </w:tc>
      </w:tr>
    </w:tbl>
    <w:p w:rsidRDefault="00C6260B" w:rsidP="00C6260B" w:rsidR="00C6260B" w:rsidRPr="00037195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numPr>
          <w:ilvl w:val="1"/>
          <w:numId w:val="28"/>
        </w:numPr>
        <w:jc w:val="both"/>
        <w:rPr>
          <w:b/>
          <w:lang w:eastAsia="en-US"/>
        </w:rPr>
      </w:pPr>
      <w:r w:rsidRPr="00037195">
        <w:rPr>
          <w:b/>
          <w:lang w:eastAsia="en-US"/>
        </w:rPr>
        <w:t xml:space="preserve">DOSPJELI NEPODMIRENI TROŠKOVI OD OTVARANJA STEČAJNOG POSTUPKA </w:t>
      </w:r>
      <w:r w:rsidR="00EB7936">
        <w:rPr>
          <w:b/>
          <w:lang w:eastAsia="en-US"/>
        </w:rPr>
        <w:t>3</w:t>
      </w:r>
      <w:r w:rsidRPr="00037195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="00EB7936">
        <w:rPr>
          <w:b/>
          <w:lang w:eastAsia="en-US"/>
        </w:rPr>
        <w:t>rujna</w:t>
      </w: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201</w:t>
      </w:r>
      <w:r>
        <w:rPr>
          <w:b/>
          <w:lang w:eastAsia="en-US"/>
        </w:rPr>
        <w:t>8</w:t>
      </w:r>
      <w:r w:rsidRPr="00037195">
        <w:rPr>
          <w:b/>
          <w:lang w:eastAsia="en-US"/>
        </w:rPr>
        <w:t xml:space="preserve">.G. DO </w:t>
      </w:r>
      <w:r w:rsidR="00EB7936">
        <w:rPr>
          <w:b/>
          <w:lang w:eastAsia="en-US"/>
        </w:rPr>
        <w:t>1</w:t>
      </w:r>
      <w:r>
        <w:rPr>
          <w:b/>
          <w:lang w:eastAsia="en-US"/>
        </w:rPr>
        <w:t>4</w:t>
      </w:r>
      <w:r w:rsidRPr="00037195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="00EB7936">
        <w:rPr>
          <w:b/>
          <w:lang w:eastAsia="en-US"/>
        </w:rPr>
        <w:t>studenoga</w:t>
      </w:r>
      <w:r>
        <w:rPr>
          <w:b/>
          <w:lang w:eastAsia="en-US"/>
        </w:rPr>
        <w:t xml:space="preserve"> </w:t>
      </w:r>
      <w:r w:rsidRPr="00037195">
        <w:rPr>
          <w:b/>
          <w:lang w:eastAsia="en-US"/>
        </w:rPr>
        <w:t>201</w:t>
      </w:r>
      <w:r>
        <w:rPr>
          <w:b/>
          <w:lang w:eastAsia="en-US"/>
        </w:rPr>
        <w:t>8</w:t>
      </w:r>
      <w:r w:rsidRPr="00037195">
        <w:rPr>
          <w:b/>
          <w:lang w:eastAsia="en-US"/>
        </w:rPr>
        <w:t xml:space="preserve">.G.     </w:t>
      </w:r>
    </w:p>
    <w:p w:rsidRDefault="00C6260B" w:rsidP="00C6260B" w:rsidR="00C6260B" w:rsidRPr="00037195">
      <w:pPr>
        <w:contextualSpacing/>
        <w:rPr>
          <w:rFonts w:cs="Arial" w:hAnsi="Arial" w:ascii="Arial"/>
          <w:sz w:val="20"/>
          <w:szCs w:val="20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7415"/>
        <w:gridCol w:w="1216"/>
      </w:tblGrid>
      <w:tr w:rsidTr="00670D7D" w:rsidR="00C6260B" w:rsidRPr="00037195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Troškovi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Iznos u kn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Izrada pečata – posudba stečajni upravitelj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135,00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EB7936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Pr="00037195">
              <w:rPr>
                <w:color w:val="000000"/>
              </w:rPr>
              <w:t xml:space="preserve">njigovodstvene usluge bruto </w:t>
            </w:r>
            <w:r>
              <w:rPr>
                <w:color w:val="000000"/>
              </w:rPr>
              <w:t>62</w:t>
            </w:r>
            <w:r w:rsidRPr="00037195">
              <w:rPr>
                <w:color w:val="000000"/>
              </w:rPr>
              <w:t xml:space="preserve">5,00 kn/mj. </w:t>
            </w:r>
            <w:r w:rsidR="00EB7936">
              <w:rPr>
                <w:color w:val="000000"/>
              </w:rPr>
              <w:t xml:space="preserve"> za 3 mjeseca          …………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B7936" w:rsidP="00EB7936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260B">
              <w:rPr>
                <w:color w:val="000000"/>
              </w:rPr>
              <w:t>.</w:t>
            </w:r>
            <w:r>
              <w:rPr>
                <w:color w:val="000000"/>
              </w:rPr>
              <w:t>87</w:t>
            </w:r>
            <w:r w:rsidR="00C6260B">
              <w:rPr>
                <w:color w:val="000000"/>
              </w:rPr>
              <w:t>5</w:t>
            </w:r>
            <w:r w:rsidR="00C6260B" w:rsidRPr="00037195">
              <w:rPr>
                <w:color w:val="000000"/>
              </w:rPr>
              <w:t>,00</w:t>
            </w:r>
          </w:p>
        </w:tc>
      </w:tr>
      <w:tr w:rsidTr="00670D7D" w:rsidR="00EB7936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7936" w:rsidP="00670D7D" w:rsidR="00EB7936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7936" w:rsidP="00D7219A" w:rsidR="00EB7936">
            <w:pPr>
              <w:rPr>
                <w:color w:val="000000"/>
              </w:rPr>
            </w:pPr>
            <w:r>
              <w:rPr>
                <w:color w:val="000000"/>
              </w:rPr>
              <w:t>Putni troškovi Sv.</w:t>
            </w:r>
            <w:r w:rsidR="00D7219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I.</w:t>
            </w:r>
            <w:r w:rsidR="00D7219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Zelina-Zabo</w:t>
            </w:r>
            <w:r w:rsidR="00D7219A">
              <w:rPr>
                <w:color w:val="000000"/>
              </w:rPr>
              <w:t>k</w:t>
            </w:r>
            <w:r>
              <w:rPr>
                <w:color w:val="000000"/>
              </w:rPr>
              <w:t xml:space="preserve"> 84,4 km x3=253,20 x2</w:t>
            </w:r>
            <w:r w:rsidR="00114360">
              <w:rPr>
                <w:color w:val="000000"/>
              </w:rPr>
              <w:t>,00</w:t>
            </w:r>
            <w:r>
              <w:rPr>
                <w:color w:val="000000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7936" w:rsidP="00EB7936" w:rsidR="00EB793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506,40</w:t>
            </w:r>
          </w:p>
        </w:tc>
      </w:tr>
      <w:tr w:rsidTr="00114360" w:rsidR="00C6260B" w:rsidRPr="00037195">
        <w:trPr>
          <w:trHeight w:val="353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>
            <w:pPr>
              <w:jc w:val="right"/>
              <w:rPr>
                <w:color w:val="000000"/>
              </w:rPr>
            </w:pPr>
          </w:p>
          <w:p w:rsidRDefault="00114360" w:rsidP="00670D7D" w:rsidR="00114360" w:rsidRPr="00037195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Biljezi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  <w:tr w:rsidTr="00670D7D" w:rsidR="00C6260B" w:rsidRPr="00037195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14360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2.616,64</w:t>
            </w:r>
          </w:p>
        </w:tc>
      </w:tr>
    </w:tbl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jc w:val="both"/>
        <w:rPr>
          <w:lang w:eastAsia="en-US"/>
        </w:rPr>
      </w:pPr>
    </w:p>
    <w:p w:rsidRDefault="00C6260B" w:rsidP="00C6260B" w:rsidR="00C6260B" w:rsidRPr="00037195">
      <w:pPr>
        <w:numPr>
          <w:ilvl w:val="1"/>
          <w:numId w:val="28"/>
        </w:numPr>
        <w:jc w:val="both"/>
        <w:rPr>
          <w:b/>
          <w:lang w:eastAsia="en-US"/>
        </w:rPr>
      </w:pPr>
      <w:r w:rsidRPr="00037195">
        <w:rPr>
          <w:b/>
          <w:lang w:eastAsia="en-US"/>
        </w:rPr>
        <w:t>PREDRAČUN TROŠKOVA ZA NAREDNO ŠESTOMJESEČNO RAZDOBLJE</w:t>
      </w:r>
    </w:p>
    <w:p w:rsidRDefault="00C6260B" w:rsidP="00C6260B" w:rsidR="00C6260B" w:rsidRPr="00037195">
      <w:pPr>
        <w:jc w:val="both"/>
        <w:rPr>
          <w:lang w:eastAsia="en-US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5942"/>
        <w:gridCol w:w="1796"/>
      </w:tblGrid>
      <w:tr w:rsidTr="00670D7D" w:rsidR="00C6260B" w:rsidRPr="00037195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color w:val="000000"/>
              </w:rPr>
            </w:pPr>
            <w:r w:rsidRPr="00037195">
              <w:rPr>
                <w:color w:val="000000"/>
              </w:rPr>
              <w:t>Iznos u kn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600,00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420,00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Knjigovodstvene usluge </w:t>
            </w:r>
            <w:r>
              <w:rPr>
                <w:color w:val="000000"/>
              </w:rPr>
              <w:t>67</w:t>
            </w:r>
            <w:r w:rsidRPr="00037195">
              <w:rPr>
                <w:color w:val="000000"/>
              </w:rPr>
              <w:t>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</w:t>
            </w:r>
            <w:r w:rsidRPr="00037195">
              <w:rPr>
                <w:color w:val="000000"/>
              </w:rPr>
              <w:t>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 xml:space="preserve">Telefon </w:t>
            </w:r>
            <w:r>
              <w:rPr>
                <w:color w:val="000000"/>
              </w:rPr>
              <w:t>1</w:t>
            </w:r>
            <w:r w:rsidRPr="00037195">
              <w:rPr>
                <w:color w:val="000000"/>
              </w:rPr>
              <w:t>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037195">
              <w:rPr>
                <w:color w:val="000000"/>
              </w:rPr>
              <w:t>00,00</w:t>
            </w:r>
          </w:p>
        </w:tc>
      </w:tr>
      <w:tr w:rsidTr="00670D7D" w:rsidR="00114360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114360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114360" w:rsidR="00114360" w:rsidRPr="00037195">
            <w:pPr>
              <w:rPr>
                <w:color w:val="000000"/>
              </w:rPr>
            </w:pPr>
            <w:r>
              <w:rPr>
                <w:color w:val="000000"/>
              </w:rPr>
              <w:t>Putni troškovi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14360" w:rsidP="00670D7D" w:rsidR="001143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 w:rsidRPr="00037195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>
              <w:rPr>
                <w:color w:val="000000"/>
              </w:rPr>
              <w:t>Procjena pokretnine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rPr>
                <w:color w:val="000000"/>
              </w:rPr>
            </w:pP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6260B" w:rsidP="00670D7D" w:rsidR="00C6260B" w:rsidRPr="00037195">
            <w:pPr>
              <w:jc w:val="right"/>
              <w:rPr>
                <w:color w:val="000000"/>
              </w:rPr>
            </w:pPr>
          </w:p>
        </w:tc>
      </w:tr>
      <w:tr w:rsidTr="00670D7D" w:rsidR="00C6260B" w:rsidRPr="00037195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rPr>
                <w:color w:val="000000"/>
              </w:rPr>
            </w:pPr>
            <w:r w:rsidRPr="0003719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670D7D" w:rsidR="00C6260B" w:rsidRPr="00037195">
            <w:pPr>
              <w:jc w:val="center"/>
              <w:rPr>
                <w:b/>
                <w:bCs/>
                <w:color w:val="000000"/>
              </w:rPr>
            </w:pPr>
            <w:r w:rsidRPr="00037195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60B" w:rsidP="00114360" w:rsidR="00C6260B" w:rsidRPr="0003719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</w:t>
            </w:r>
            <w:r w:rsidR="00114360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70,00</w:t>
            </w:r>
          </w:p>
        </w:tc>
      </w:tr>
    </w:tbl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037195">
      <w:pPr>
        <w:jc w:val="both"/>
        <w:rPr>
          <w:b/>
          <w:lang w:eastAsia="en-US"/>
        </w:rPr>
      </w:pPr>
      <w:r w:rsidRPr="00037195">
        <w:rPr>
          <w:b/>
          <w:lang w:eastAsia="en-US" w:val="pl-PL"/>
        </w:rPr>
        <w:t>ODNOS IMOVINE I OBVEZA STEČAJNOG DUŽNIKA</w:t>
      </w:r>
    </w:p>
    <w:p w:rsidRDefault="00C6260B" w:rsidP="00C6260B" w:rsidR="00C6260B" w:rsidRPr="00037195">
      <w:pPr>
        <w:jc w:val="both"/>
        <w:rPr>
          <w:b/>
          <w:lang w:eastAsia="en-US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22"/>
        <w:gridCol w:w="2213"/>
      </w:tblGrid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114360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IMOVINA STEČAJNOG DUŽNIKA na dan </w:t>
            </w:r>
            <w:r w:rsidR="00114360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r w:rsidR="00114360">
              <w:rPr>
                <w:rFonts w:hAnsi="Calibri" w:ascii="Calibri"/>
                <w:color w:val="000000"/>
                <w:sz w:val="22"/>
                <w:szCs w:val="22"/>
              </w:rPr>
              <w:t>rujna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>. 2018.</w:t>
            </w: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 xml:space="preserve"> godine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 kunama</w:t>
            </w:r>
          </w:p>
        </w:tc>
      </w:tr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1. Nekretnine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4360" w:rsidP="00114360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108.368,69</w:t>
            </w:r>
          </w:p>
        </w:tc>
      </w:tr>
      <w:tr w:rsidTr="00C6260B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2. Pokretnine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0,00</w:t>
            </w:r>
          </w:p>
        </w:tc>
      </w:tr>
      <w:tr w:rsidTr="00670D7D" w:rsidR="00C6260B" w:rsidRPr="00037195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UKUPNO IMOVINA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108.368,69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OBVEZE STEČAJNOG DUŽNIKA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 kunama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1. Dospjeli nepodmireni troškovi od otvaranja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2.614,64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2. Predračun troškova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9.670,00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3. Priznato 1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0,00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4. Priznato 2.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12.387,18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5. Neprijavljene tražbine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1.466.678,82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UKUPNO OBVEZE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360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1.488.650,64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670D7D" w:rsidR="00C6260B" w:rsidRPr="00037195">
        <w:trPr>
          <w:trHeight w:val="288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260B" w:rsidP="00670D7D" w:rsidR="00C6260B" w:rsidRPr="0003719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037195">
              <w:rPr>
                <w:rFonts w:hAnsi="Calibri" w:ascii="Calibri"/>
                <w:color w:val="000000"/>
                <w:sz w:val="22"/>
                <w:szCs w:val="22"/>
              </w:rPr>
              <w:t>UKUPNA IMOVINA - UKUPNE OBVEZE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518F" w:rsidP="00670D7D" w:rsidR="00C6260B" w:rsidRPr="00037195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-1.380.281,95</w:t>
            </w:r>
          </w:p>
        </w:tc>
      </w:tr>
    </w:tbl>
    <w:p w:rsidRDefault="00C6260B" w:rsidP="00C6260B" w:rsidR="00C6260B" w:rsidRPr="00037195">
      <w:pPr>
        <w:jc w:val="both"/>
        <w:rPr>
          <w:b/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  <w:r w:rsidRPr="00037195">
        <w:rPr>
          <w:lang w:eastAsia="en-US"/>
        </w:rPr>
        <w:t xml:space="preserve">Imovina stečajnog dužnika </w:t>
      </w:r>
      <w:r>
        <w:rPr>
          <w:lang w:eastAsia="en-US"/>
        </w:rPr>
        <w:t xml:space="preserve">prikazana </w:t>
      </w:r>
      <w:r w:rsidRPr="00037195">
        <w:rPr>
          <w:lang w:eastAsia="en-US"/>
        </w:rPr>
        <w:t xml:space="preserve"> je prema </w:t>
      </w:r>
      <w:r>
        <w:rPr>
          <w:lang w:eastAsia="en-US"/>
        </w:rPr>
        <w:t>orijentacionoj vrijednosti, te će se u narednom razdoblju izvršiti realna tržišna procjena vrijednosti pokretnina.</w:t>
      </w:r>
    </w:p>
    <w:p w:rsidRDefault="00C6260B" w:rsidP="00C6260B" w:rsidR="00C6260B" w:rsidRPr="00037195">
      <w:pPr>
        <w:jc w:val="both"/>
        <w:rPr>
          <w:lang w:eastAsia="en-US"/>
        </w:rPr>
      </w:pPr>
      <w:r>
        <w:rPr>
          <w:lang w:eastAsia="en-US"/>
        </w:rPr>
        <w:t>.</w:t>
      </w:r>
      <w:r w:rsidRPr="00037195">
        <w:rPr>
          <w:lang w:eastAsia="en-US"/>
        </w:rPr>
        <w:t xml:space="preserve"> </w:t>
      </w: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 w:rsidRPr="00C638B4">
      <w:pPr>
        <w:pStyle w:val="Uvuenotijeloteksta"/>
        <w:numPr>
          <w:ilvl w:val="0"/>
          <w:numId w:val="29"/>
        </w:num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</w:t>
      </w:r>
      <w:r w:rsidRPr="00C638B4">
        <w:rPr>
          <w:rFonts w:cs="Times New Roman" w:hAnsi="Times New Roman" w:ascii="Times New Roman"/>
          <w:b/>
          <w:bCs/>
        </w:rPr>
        <w:t>ZAKLJUČAK</w:t>
      </w:r>
    </w:p>
    <w:p w:rsidRDefault="00C6260B" w:rsidP="00C6260B" w:rsidR="00C6260B" w:rsidRPr="00C638B4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C6260B" w:rsidP="00C6260B" w:rsidR="00C6260B" w:rsidRPr="009A6787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D</w:t>
      </w:r>
      <w:r>
        <w:rPr>
          <w:lang w:eastAsia="en-US"/>
        </w:rPr>
        <w:t>užnik</w:t>
      </w:r>
      <w:r w:rsidRPr="009A6787">
        <w:rPr>
          <w:lang w:eastAsia="en-US"/>
        </w:rPr>
        <w:t xml:space="preserve"> ima imovinu, a sve sukladno navedenom u ovom Izvješću.</w:t>
      </w: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U trenutku sa</w:t>
      </w:r>
      <w:r>
        <w:rPr>
          <w:lang w:eastAsia="en-US"/>
        </w:rPr>
        <w:t>stavl</w:t>
      </w:r>
      <w:r w:rsidRPr="009A6787">
        <w:rPr>
          <w:lang w:eastAsia="en-US"/>
        </w:rPr>
        <w:t>ja</w:t>
      </w:r>
      <w:r>
        <w:rPr>
          <w:lang w:eastAsia="en-US"/>
        </w:rPr>
        <w:t>nja</w:t>
      </w:r>
      <w:r w:rsidRPr="009A6787">
        <w:rPr>
          <w:lang w:eastAsia="en-US"/>
        </w:rPr>
        <w:t xml:space="preserve"> ovog Izvješća D</w:t>
      </w:r>
      <w:r>
        <w:rPr>
          <w:lang w:eastAsia="en-US"/>
        </w:rPr>
        <w:t>užnik</w:t>
      </w:r>
      <w:r w:rsidRPr="009A6787">
        <w:rPr>
          <w:lang w:eastAsia="en-US"/>
        </w:rPr>
        <w:t xml:space="preserve"> nema zaposlenika.</w:t>
      </w:r>
    </w:p>
    <w:p w:rsidRDefault="00C6260B" w:rsidP="00C6260B" w:rsidR="00C6260B" w:rsidRPr="009A6787">
      <w:pPr>
        <w:jc w:val="both"/>
        <w:rPr>
          <w:lang w:eastAsia="en-US"/>
        </w:rPr>
      </w:pPr>
      <w:r w:rsidRPr="009A6787">
        <w:rPr>
          <w:lang w:eastAsia="en-US"/>
        </w:rPr>
        <w:t>D</w:t>
      </w:r>
      <w:r>
        <w:rPr>
          <w:lang w:eastAsia="en-US"/>
        </w:rPr>
        <w:t xml:space="preserve">užnik </w:t>
      </w:r>
      <w:r w:rsidRPr="009A6787">
        <w:rPr>
          <w:lang w:eastAsia="en-US"/>
        </w:rPr>
        <w:t>nema uvjeta za nastavak poslovanja.</w:t>
      </w:r>
    </w:p>
    <w:p w:rsidRDefault="00D7219A" w:rsidP="00C6260B" w:rsidR="00C6260B" w:rsidRPr="009A6787">
      <w:pPr>
        <w:jc w:val="both"/>
        <w:rPr>
          <w:lang w:eastAsia="en-US"/>
        </w:rPr>
      </w:pPr>
      <w:r>
        <w:rPr>
          <w:lang w:eastAsia="en-US"/>
        </w:rPr>
        <w:t>P</w:t>
      </w:r>
      <w:r w:rsidR="00C6260B" w:rsidRPr="009A6787">
        <w:rPr>
          <w:lang w:eastAsia="en-US"/>
        </w:rPr>
        <w:t>ostoji mogućnost namiren</w:t>
      </w:r>
      <w:r w:rsidR="00C6260B">
        <w:rPr>
          <w:lang w:eastAsia="en-US"/>
        </w:rPr>
        <w:t>ja  troškova stečajnog postupka, te djelomično namirenje i tražbina vjerovnika.</w:t>
      </w:r>
    </w:p>
    <w:p w:rsidRDefault="00D7219A" w:rsidP="00C6260B" w:rsidR="00C6260B">
      <w:pPr>
        <w:jc w:val="both"/>
        <w:rPr>
          <w:lang w:eastAsia="en-US"/>
        </w:rPr>
      </w:pPr>
      <w:r>
        <w:rPr>
          <w:lang w:eastAsia="en-US"/>
        </w:rPr>
        <w:t>N</w:t>
      </w:r>
      <w:r w:rsidR="00C6260B" w:rsidRPr="009A6787">
        <w:rPr>
          <w:lang w:eastAsia="en-US"/>
        </w:rPr>
        <w:t>ema potrebe za osnivanjem odbora vjerovnika.</w:t>
      </w: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lang w:eastAsia="en-US"/>
        </w:rPr>
      </w:pPr>
    </w:p>
    <w:p w:rsidRDefault="00C6260B" w:rsidP="00C6260B" w:rsidR="00C6260B" w:rsidRPr="00AE518F">
      <w:pPr>
        <w:jc w:val="both"/>
        <w:rPr>
          <w:lang w:eastAsia="en-US"/>
        </w:rPr>
      </w:pPr>
      <w:r w:rsidRPr="00AE518F">
        <w:rPr>
          <w:lang w:eastAsia="en-US"/>
        </w:rPr>
        <w:t>Na temelju pročitanog i obrazloženog izvješća stečajnog upravitelja, daje se prijedlog odluke o kojoj nazočni vjerovnici na današnjem ročištu trebaju odlučiti, a koji prijedlog glasi:</w:t>
      </w:r>
    </w:p>
    <w:p w:rsidRDefault="00C6260B" w:rsidP="00C6260B" w:rsidR="00C6260B" w:rsidRPr="00AE518F">
      <w:pPr>
        <w:jc w:val="both"/>
        <w:rPr>
          <w:lang w:eastAsia="en-US"/>
        </w:rPr>
      </w:pPr>
    </w:p>
    <w:p w:rsidRDefault="00C6260B" w:rsidP="00C6260B" w:rsidR="00C6260B" w:rsidRPr="009A6787">
      <w:pPr>
        <w:jc w:val="both"/>
        <w:rPr>
          <w:u w:val="single"/>
          <w:lang w:eastAsia="en-US"/>
        </w:rPr>
      </w:pPr>
    </w:p>
    <w:p w:rsidRDefault="00C6260B" w:rsidP="00C6260B" w:rsidR="00D7219A">
      <w:pPr>
        <w:numPr>
          <w:ilvl w:val="0"/>
          <w:numId w:val="30"/>
        </w:numPr>
        <w:tabs>
          <w:tab w:pos="1352" w:val="clear"/>
          <w:tab w:pos="720" w:val="num"/>
        </w:tabs>
        <w:ind w:left="720"/>
        <w:jc w:val="both"/>
        <w:rPr>
          <w:b/>
          <w:lang w:eastAsia="en-US"/>
        </w:rPr>
      </w:pPr>
      <w:r>
        <w:rPr>
          <w:b/>
          <w:lang w:eastAsia="en-US"/>
        </w:rPr>
        <w:t>P</w:t>
      </w:r>
      <w:r w:rsidRPr="009A6787">
        <w:rPr>
          <w:b/>
          <w:lang w:eastAsia="en-US"/>
        </w:rPr>
        <w:t>rihva</w:t>
      </w:r>
      <w:r>
        <w:rPr>
          <w:b/>
          <w:lang w:eastAsia="en-US"/>
        </w:rPr>
        <w:t>ća se</w:t>
      </w:r>
      <w:r w:rsidRPr="009A6787">
        <w:rPr>
          <w:b/>
          <w:lang w:eastAsia="en-US"/>
        </w:rPr>
        <w:t xml:space="preserve"> Izvješće stečajnog upravitelja o gospodarskom položaju stečajnog dužnika, </w:t>
      </w:r>
    </w:p>
    <w:p w:rsidRDefault="00D7219A" w:rsidP="00C6260B" w:rsidR="00C6260B">
      <w:pPr>
        <w:numPr>
          <w:ilvl w:val="0"/>
          <w:numId w:val="30"/>
        </w:numPr>
        <w:tabs>
          <w:tab w:pos="1352" w:val="clear"/>
          <w:tab w:pos="720" w:val="num"/>
        </w:tabs>
        <w:ind w:left="720"/>
        <w:jc w:val="both"/>
        <w:rPr>
          <w:b/>
          <w:lang w:eastAsia="en-US"/>
        </w:rPr>
      </w:pPr>
      <w:r>
        <w:rPr>
          <w:b/>
          <w:lang w:eastAsia="en-US"/>
        </w:rPr>
        <w:t>O</w:t>
      </w:r>
      <w:r w:rsidR="00C6260B" w:rsidRPr="009A6787">
        <w:rPr>
          <w:b/>
          <w:lang w:eastAsia="en-US"/>
        </w:rPr>
        <w:t>dobr</w:t>
      </w:r>
      <w:r w:rsidR="00C6260B">
        <w:rPr>
          <w:b/>
          <w:lang w:eastAsia="en-US"/>
        </w:rPr>
        <w:t>avaju</w:t>
      </w:r>
      <w:r w:rsidR="00C6260B" w:rsidRPr="009A6787">
        <w:rPr>
          <w:b/>
          <w:lang w:eastAsia="en-US"/>
        </w:rPr>
        <w:t xml:space="preserve"> sve do sada poduzete radnje stečajnog upravitelja.</w:t>
      </w:r>
    </w:p>
    <w:p w:rsidRDefault="00AE518F" w:rsidP="00AE518F" w:rsidR="00AE518F">
      <w:pPr>
        <w:ind w:left="720"/>
        <w:jc w:val="both"/>
        <w:rPr>
          <w:b/>
          <w:lang w:eastAsia="en-US"/>
        </w:rPr>
      </w:pPr>
    </w:p>
    <w:p w:rsidRDefault="00AE518F" w:rsidP="00C6260B" w:rsidR="00AE518F">
      <w:pPr>
        <w:ind w:firstLine="708" w:left="4248"/>
        <w:rPr>
          <w:b/>
        </w:rPr>
      </w:pPr>
    </w:p>
    <w:p w:rsidRDefault="00AE518F" w:rsidP="00C6260B" w:rsidR="00AE518F">
      <w:pPr>
        <w:ind w:firstLine="708" w:left="4248"/>
        <w:rPr>
          <w:b/>
        </w:rPr>
      </w:pPr>
    </w:p>
    <w:p w:rsidRDefault="00C6260B" w:rsidP="00C6260B" w:rsidR="00C6260B" w:rsidRPr="00C638B4">
      <w:pPr>
        <w:ind w:firstLine="708" w:left="4248"/>
        <w:rPr>
          <w:b/>
        </w:rPr>
      </w:pPr>
      <w:r>
        <w:rPr>
          <w:b/>
        </w:rPr>
        <w:t>S</w:t>
      </w:r>
      <w:r w:rsidRPr="00C638B4">
        <w:rPr>
          <w:b/>
        </w:rPr>
        <w:t>tečajni upravitelj</w:t>
      </w:r>
    </w:p>
    <w:p w:rsidRDefault="00C6260B" w:rsidP="00C6260B" w:rsidR="00C6260B">
      <w:pPr>
        <w:ind w:firstLine="708" w:left="4248"/>
        <w:rPr>
          <w:b/>
        </w:rPr>
      </w:pPr>
      <w:r w:rsidRPr="0081010D">
        <w:rPr>
          <w:b/>
        </w:rPr>
        <w:t>Nikola Krvavica, dipl. oec.</w:t>
      </w:r>
    </w:p>
    <w:p w:rsidRDefault="00C6260B" w:rsidP="00C6260B" w:rsidR="00C6260B" w:rsidRPr="00C638B4">
      <w:pPr>
        <w:ind w:firstLine="708" w:left="4248"/>
        <w:rPr>
          <w:b/>
        </w:rPr>
      </w:pPr>
    </w:p>
    <w:p w:rsidRDefault="00C6260B" w:rsidP="00C6260B" w:rsidR="00C6260B">
      <w:pPr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260B" w:rsidR="00C6260B">
      <w:pPr>
        <w:ind w:firstLine="708" w:left="4248"/>
        <w:rPr>
          <w:b/>
        </w:rPr>
      </w:pPr>
    </w:p>
    <w:p w:rsidRDefault="00C6260B" w:rsidP="00C638B4" w:rsidR="00C6260B">
      <w:pPr>
        <w:jc w:val="both"/>
        <w:rPr>
          <w:bCs/>
        </w:rPr>
      </w:pPr>
    </w:p>
    <w:p w:rsidRDefault="00D57968" w:rsidP="00C638B4" w:rsidR="00D57968" w:rsidRPr="00C638B4">
      <w:pPr>
        <w:jc w:val="both"/>
        <w:rPr>
          <w:bCs/>
        </w:rPr>
      </w:pPr>
    </w:p>
    <w:sectPr w:rsidSect="008120E9" w:rsidR="00D57968" w:rsidRPr="00C638B4">
      <w:headerReference w:type="default" r:id="rId10"/>
      <w:pgSz w:h="16838" w:w="11906"/>
      <w:pgMar w:gutter="0" w:footer="709" w:header="709" w:left="1418" w:bottom="1418" w:right="146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A17" w:rsidP="008120E9" w:rsidR="009E1A17">
      <w:r>
        <w:separator/>
      </w:r>
    </w:p>
  </w:endnote>
  <w:endnote w:id="0" w:type="continuationSeparator">
    <w:p w:rsidRDefault="009E1A17" w:rsidP="008120E9" w:rsidR="009E1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A17" w:rsidP="008120E9" w:rsidR="009E1A17">
      <w:r>
        <w:separator/>
      </w:r>
    </w:p>
  </w:footnote>
  <w:footnote w:id="0" w:type="continuationSeparator">
    <w:p w:rsidRDefault="009E1A17" w:rsidP="008120E9" w:rsidR="009E1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E9" w:rsidR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49DB">
      <w:rPr>
        <w:noProof/>
      </w:rPr>
      <w:t>8</w:t>
    </w:r>
    <w:r>
      <w:fldChar w:fldCharType="end"/>
    </w:r>
  </w:p>
  <w:p w:rsidRDefault="008120E9" w:rsidR="008120E9" w:rsidRPr="00255B90">
    <w:pPr>
      <w:pStyle w:val="Zaglavlje"/>
    </w:pPr>
    <w:r w:rsidRPr="00255B90">
      <w:tab/>
    </w:r>
    <w:r w:rsidRPr="00255B90">
      <w:tab/>
    </w:r>
    <w:r w:rsidR="00255B90" w:rsidRPr="00255B90">
      <w:t xml:space="preserve"> St-</w:t>
    </w:r>
    <w:r w:rsidR="001831C6">
      <w:t>2955/16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2272B"/>
    <w:multiLevelType w:val="multilevel"/>
    <w:tmpl w:val="0178CD38"/>
    <w:lvl w:ilvl="0">
      <w:start w:val="1"/>
      <w:numFmt w:val="decimal"/>
      <w:lvlText w:val="%1."/>
      <w:lvlJc w:val="left"/>
      <w:pPr>
        <w:ind w:firstLine="360" w:left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firstLine="1080" w:left="14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firstLine="1980" w:left="2160"/>
      </w:pPr>
      <w:rPr>
        <w:vertAlign w:val="baseline"/>
      </w:rPr>
    </w:lvl>
    <w:lvl w:ilvl="3">
      <w:start w:val="1"/>
      <w:numFmt w:val="decimal"/>
      <w:lvlText w:val="%4."/>
      <w:lvlJc w:val="left"/>
      <w:pPr>
        <w:ind w:firstLine="2520" w:left="28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firstLine="3240" w:left="36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firstLine="4140" w:left="4320"/>
      </w:pPr>
      <w:rPr>
        <w:vertAlign w:val="baseline"/>
      </w:rPr>
    </w:lvl>
    <w:lvl w:ilvl="6">
      <w:start w:val="1"/>
      <w:numFmt w:val="decimal"/>
      <w:lvlText w:val="%7."/>
      <w:lvlJc w:val="left"/>
      <w:pPr>
        <w:ind w:firstLine="4680" w:left="50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firstLine="5400" w:left="57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firstLine="6300" w:left="6480"/>
      </w:pPr>
      <w:rPr>
        <w:vertAlign w:val="baseline"/>
      </w:rPr>
    </w:lvl>
  </w:abstractNum>
  <w:abstractNum w:abstractNumId="1">
    <w:nsid w:val="138E7390"/>
    <w:multiLevelType w:val="hybridMultilevel"/>
    <w:tmpl w:val="A546E7A8"/>
    <w:lvl w:tplc="70BEAE28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424FE2"/>
    <w:multiLevelType w:val="hybridMultilevel"/>
    <w:tmpl w:val="A48CFF50"/>
    <w:lvl w:tplc="79F2C41A" w:ilvl="0">
      <w:start w:val="2"/>
      <w:numFmt w:val="bullet"/>
      <w:lvlText w:val="-"/>
      <w:lvlJc w:val="left"/>
      <w:pPr>
        <w:ind w:hanging="360" w:left="13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3">
    <w:nsid w:val="1530080F"/>
    <w:multiLevelType w:val="hybridMultilevel"/>
    <w:tmpl w:val="80522B24"/>
    <w:lvl w:tplc="8A404A5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1352" w:val="num"/>
        </w:tabs>
        <w:ind w:hanging="360" w:left="13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82" w:val="num"/>
        </w:tabs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tabs>
          <w:tab w:pos="2302" w:val="num"/>
        </w:tabs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tabs>
          <w:tab w:pos="3022" w:val="num"/>
        </w:tabs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tabs>
          <w:tab w:pos="3742" w:val="num"/>
        </w:tabs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tabs>
          <w:tab w:pos="4462" w:val="num"/>
        </w:tabs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tabs>
          <w:tab w:pos="5182" w:val="num"/>
        </w:tabs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tabs>
          <w:tab w:pos="5902" w:val="num"/>
        </w:tabs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tabs>
          <w:tab w:pos="6622" w:val="num"/>
        </w:tabs>
        <w:ind w:hanging="180" w:left="6622"/>
      </w:pPr>
    </w:lvl>
  </w:abstractNum>
  <w:abstractNum w:abstractNumId="5">
    <w:nsid w:val="25CA6B08"/>
    <w:multiLevelType w:val="multilevel"/>
    <w:tmpl w:val="4B70602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2F75572D"/>
    <w:multiLevelType w:val="hybridMultilevel"/>
    <w:tmpl w:val="4864B49A"/>
    <w:lvl w:tplc="38941830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0E414F"/>
    <w:multiLevelType w:val="hybridMultilevel"/>
    <w:tmpl w:val="62F60D9E"/>
    <w:lvl w:tplc="EACE791A" w:ilvl="0">
      <w:start w:val="9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4C512D"/>
    <w:multiLevelType w:val="hybridMultilevel"/>
    <w:tmpl w:val="539CF640"/>
    <w:lvl w:tplc="A432B74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B294DA9"/>
    <w:multiLevelType w:val="hybridMultilevel"/>
    <w:tmpl w:val="3C6ED6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CB93E0A"/>
    <w:multiLevelType w:val="hybridMultilevel"/>
    <w:tmpl w:val="52E0EA5C"/>
    <w:lvl w:tplc="ED32246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5D1BC3"/>
    <w:multiLevelType w:val="hybridMultilevel"/>
    <w:tmpl w:val="68620B22"/>
    <w:lvl w:tplc="A664FA5E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9876B7"/>
    <w:multiLevelType w:val="hybridMultilevel"/>
    <w:tmpl w:val="32009D92"/>
    <w:lvl w:tplc="CD3AC65E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A405A8"/>
    <w:multiLevelType w:val="hybridMultilevel"/>
    <w:tmpl w:val="5386D2D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4BC33D62"/>
    <w:multiLevelType w:val="hybridMultilevel"/>
    <w:tmpl w:val="2CE2457A"/>
    <w:lvl w:tplc="E03E61B0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5">
    <w:nsid w:val="4D962647"/>
    <w:multiLevelType w:val="hybridMultilevel"/>
    <w:tmpl w:val="ED0A5D58"/>
    <w:lvl w:tplc="68DC28C2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6">
    <w:nsid w:val="503A03EB"/>
    <w:multiLevelType w:val="hybridMultilevel"/>
    <w:tmpl w:val="1384EE04"/>
    <w:lvl w:tplc="0568C16E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556D6CE3"/>
    <w:multiLevelType w:val="hybridMultilevel"/>
    <w:tmpl w:val="D89800C8"/>
    <w:lvl w:tplc="D098FCB2" w:ilvl="0">
      <w:start w:val="7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1A3FEE"/>
    <w:multiLevelType w:val="hybridMultilevel"/>
    <w:tmpl w:val="B5F02FA2"/>
    <w:lvl w:tplc="DD9C2FE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583454"/>
    <w:multiLevelType w:val="hybridMultilevel"/>
    <w:tmpl w:val="82EAC884"/>
    <w:lvl w:tplc="6C68489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E83070D"/>
    <w:multiLevelType w:val="hybridMultilevel"/>
    <w:tmpl w:val="430ED392"/>
    <w:lvl w:tplc="B98CC39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FFC01F7"/>
    <w:multiLevelType w:val="hybridMultilevel"/>
    <w:tmpl w:val="545A7AD8"/>
    <w:lvl w:tplc="31C232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A614FAF"/>
    <w:multiLevelType w:val="hybridMultilevel"/>
    <w:tmpl w:val="7C8EF902"/>
    <w:lvl w:tplc="5494155A" w:ilvl="0">
      <w:start w:val="1"/>
      <w:numFmt w:val="decimal"/>
      <w:lvlText w:val="%1."/>
      <w:lvlJc w:val="left"/>
      <w:pPr>
        <w:ind w:hanging="555" w:left="14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4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5">
    <w:nsid w:val="733B77B2"/>
    <w:multiLevelType w:val="hybridMultilevel"/>
    <w:tmpl w:val="556EC2C4"/>
    <w:lvl w:tplc="33D85B0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6">
    <w:nsid w:val="74732023"/>
    <w:multiLevelType w:val="hybridMultilevel"/>
    <w:tmpl w:val="2F424CCE"/>
    <w:lvl w:tplc="7226823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BC0BEF"/>
    <w:multiLevelType w:val="hybridMultilevel"/>
    <w:tmpl w:val="1794E240"/>
    <w:lvl w:tplc="000AE88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97E58"/>
    <w:multiLevelType w:val="hybridMultilevel"/>
    <w:tmpl w:val="C23C0B50"/>
    <w:lvl w:tplc="64C65658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9">
    <w:nsid w:val="7E224561"/>
    <w:multiLevelType w:val="hybridMultilevel"/>
    <w:tmpl w:val="932EE1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C8156C"/>
    <w:multiLevelType w:val="hybridMultilevel"/>
    <w:tmpl w:val="243A1DB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8"/>
  </w:num>
  <w:num w:numId="5">
    <w:abstractNumId w:val="16"/>
  </w:num>
  <w:num w:numId="6">
    <w:abstractNumId w:val="10"/>
  </w:num>
  <w:num w:numId="7">
    <w:abstractNumId w:val="14"/>
  </w:num>
  <w:num w:numId="8">
    <w:abstractNumId w:val="1"/>
  </w:num>
  <w:num w:numId="9">
    <w:abstractNumId w:val="21"/>
  </w:num>
  <w:num w:numId="10">
    <w:abstractNumId w:val="25"/>
  </w:num>
  <w:num w:numId="11">
    <w:abstractNumId w:val="20"/>
  </w:num>
  <w:num w:numId="12">
    <w:abstractNumId w:val="0"/>
  </w:num>
  <w:num w:numId="13">
    <w:abstractNumId w:val="28"/>
  </w:num>
  <w:num w:numId="14">
    <w:abstractNumId w:val="15"/>
  </w:num>
  <w:num w:numId="15">
    <w:abstractNumId w:val="11"/>
  </w:num>
  <w:num w:numId="16">
    <w:abstractNumId w:val="26"/>
  </w:num>
  <w:num w:numId="17">
    <w:abstractNumId w:val="12"/>
  </w:num>
  <w:num w:numId="18">
    <w:abstractNumId w:val="3"/>
  </w:num>
  <w:num w:numId="19">
    <w:abstractNumId w:val="27"/>
  </w:num>
  <w:num w:numId="20">
    <w:abstractNumId w:val="6"/>
  </w:num>
  <w:num w:numId="21">
    <w:abstractNumId w:val="19"/>
  </w:num>
  <w:num w:numId="22">
    <w:abstractNumId w:val="18"/>
  </w:num>
  <w:num w:numId="23">
    <w:abstractNumId w:val="22"/>
  </w:num>
  <w:num w:numId="24">
    <w:abstractNumId w:val="2"/>
  </w:num>
  <w:num w:numId="25">
    <w:abstractNumId w:val="23"/>
  </w:num>
  <w:num w:numId="26">
    <w:abstractNumId w:val="5"/>
  </w:num>
  <w:num w:numId="27">
    <w:abstractNumId w:val="29"/>
  </w:num>
  <w:num w:numId="28">
    <w:abstractNumId w:val="17"/>
  </w:num>
  <w:num w:numId="29">
    <w:abstractNumId w:val="7"/>
  </w:num>
  <w:num w:numId="30">
    <w:abstractNumId w:val="4"/>
  </w:num>
  <w:num w:numId="31">
    <w:abstractNumId w:val="1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09"/>
    <w:rsid w:val="00004486"/>
    <w:rsid w:val="00005F30"/>
    <w:rsid w:val="00014608"/>
    <w:rsid w:val="00016FDC"/>
    <w:rsid w:val="00017DAE"/>
    <w:rsid w:val="00020595"/>
    <w:rsid w:val="00021A2B"/>
    <w:rsid w:val="00024E9E"/>
    <w:rsid w:val="0002740D"/>
    <w:rsid w:val="0002778B"/>
    <w:rsid w:val="00030850"/>
    <w:rsid w:val="000409FC"/>
    <w:rsid w:val="00044D88"/>
    <w:rsid w:val="00052FF1"/>
    <w:rsid w:val="00053067"/>
    <w:rsid w:val="00053309"/>
    <w:rsid w:val="00054114"/>
    <w:rsid w:val="00056C35"/>
    <w:rsid w:val="000608F4"/>
    <w:rsid w:val="00061EE8"/>
    <w:rsid w:val="00066609"/>
    <w:rsid w:val="0006686C"/>
    <w:rsid w:val="0007090D"/>
    <w:rsid w:val="000715AD"/>
    <w:rsid w:val="00071AE9"/>
    <w:rsid w:val="00082072"/>
    <w:rsid w:val="000826DF"/>
    <w:rsid w:val="00084A63"/>
    <w:rsid w:val="000874BC"/>
    <w:rsid w:val="00087667"/>
    <w:rsid w:val="000967CE"/>
    <w:rsid w:val="000A29F1"/>
    <w:rsid w:val="000A48C3"/>
    <w:rsid w:val="000A54E4"/>
    <w:rsid w:val="000A6004"/>
    <w:rsid w:val="000A63B5"/>
    <w:rsid w:val="000A672D"/>
    <w:rsid w:val="000A6C09"/>
    <w:rsid w:val="000B0555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13FA"/>
    <w:rsid w:val="001027B5"/>
    <w:rsid w:val="00104C46"/>
    <w:rsid w:val="00104E7C"/>
    <w:rsid w:val="00104FC7"/>
    <w:rsid w:val="001069E7"/>
    <w:rsid w:val="00106EB2"/>
    <w:rsid w:val="00110BAF"/>
    <w:rsid w:val="00114360"/>
    <w:rsid w:val="0011606C"/>
    <w:rsid w:val="00116589"/>
    <w:rsid w:val="00120201"/>
    <w:rsid w:val="00124620"/>
    <w:rsid w:val="00125C8F"/>
    <w:rsid w:val="0012706C"/>
    <w:rsid w:val="001320CF"/>
    <w:rsid w:val="001320D7"/>
    <w:rsid w:val="00134614"/>
    <w:rsid w:val="00142214"/>
    <w:rsid w:val="00147479"/>
    <w:rsid w:val="00147D6F"/>
    <w:rsid w:val="0016011C"/>
    <w:rsid w:val="00164890"/>
    <w:rsid w:val="00164E86"/>
    <w:rsid w:val="001668D3"/>
    <w:rsid w:val="001743A4"/>
    <w:rsid w:val="00175DF4"/>
    <w:rsid w:val="00182D9B"/>
    <w:rsid w:val="001831C6"/>
    <w:rsid w:val="00185B6F"/>
    <w:rsid w:val="0018635D"/>
    <w:rsid w:val="00190BA4"/>
    <w:rsid w:val="00193BDF"/>
    <w:rsid w:val="00193E2C"/>
    <w:rsid w:val="00193E4F"/>
    <w:rsid w:val="00196E30"/>
    <w:rsid w:val="00197A3D"/>
    <w:rsid w:val="001A7177"/>
    <w:rsid w:val="001B534A"/>
    <w:rsid w:val="001B6210"/>
    <w:rsid w:val="001B6396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02AF"/>
    <w:rsid w:val="001E12E5"/>
    <w:rsid w:val="001E5882"/>
    <w:rsid w:val="001E6509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62F7"/>
    <w:rsid w:val="002063E6"/>
    <w:rsid w:val="00206D85"/>
    <w:rsid w:val="002105B9"/>
    <w:rsid w:val="00211E54"/>
    <w:rsid w:val="00212EE5"/>
    <w:rsid w:val="002145F7"/>
    <w:rsid w:val="002169BD"/>
    <w:rsid w:val="00216D5E"/>
    <w:rsid w:val="0021735E"/>
    <w:rsid w:val="00217896"/>
    <w:rsid w:val="0022011E"/>
    <w:rsid w:val="00225A79"/>
    <w:rsid w:val="00231C1B"/>
    <w:rsid w:val="00231C2F"/>
    <w:rsid w:val="002338C3"/>
    <w:rsid w:val="00234600"/>
    <w:rsid w:val="00234D7E"/>
    <w:rsid w:val="002375D0"/>
    <w:rsid w:val="00237793"/>
    <w:rsid w:val="0024142C"/>
    <w:rsid w:val="00241DA4"/>
    <w:rsid w:val="002424F3"/>
    <w:rsid w:val="002443A7"/>
    <w:rsid w:val="00245EAC"/>
    <w:rsid w:val="0024601F"/>
    <w:rsid w:val="00246404"/>
    <w:rsid w:val="0024665A"/>
    <w:rsid w:val="00250782"/>
    <w:rsid w:val="00252D36"/>
    <w:rsid w:val="00255B90"/>
    <w:rsid w:val="00256EF9"/>
    <w:rsid w:val="00256F1B"/>
    <w:rsid w:val="00262555"/>
    <w:rsid w:val="00264633"/>
    <w:rsid w:val="00264933"/>
    <w:rsid w:val="002705E4"/>
    <w:rsid w:val="00275470"/>
    <w:rsid w:val="002762EE"/>
    <w:rsid w:val="00277083"/>
    <w:rsid w:val="00277B09"/>
    <w:rsid w:val="00281772"/>
    <w:rsid w:val="00286FE7"/>
    <w:rsid w:val="00291819"/>
    <w:rsid w:val="002936EE"/>
    <w:rsid w:val="0029503E"/>
    <w:rsid w:val="002A0348"/>
    <w:rsid w:val="002A2D37"/>
    <w:rsid w:val="002A3109"/>
    <w:rsid w:val="002A7568"/>
    <w:rsid w:val="002A7E04"/>
    <w:rsid w:val="002B137A"/>
    <w:rsid w:val="002B14E7"/>
    <w:rsid w:val="002B21C0"/>
    <w:rsid w:val="002C2C60"/>
    <w:rsid w:val="002C32D4"/>
    <w:rsid w:val="002C4AEB"/>
    <w:rsid w:val="002C6FC4"/>
    <w:rsid w:val="002D1478"/>
    <w:rsid w:val="002D333B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11B32"/>
    <w:rsid w:val="003171E9"/>
    <w:rsid w:val="00320D0B"/>
    <w:rsid w:val="00326FCB"/>
    <w:rsid w:val="00331E88"/>
    <w:rsid w:val="003326D8"/>
    <w:rsid w:val="00333565"/>
    <w:rsid w:val="003401C1"/>
    <w:rsid w:val="00341BF0"/>
    <w:rsid w:val="00341EA2"/>
    <w:rsid w:val="00346337"/>
    <w:rsid w:val="00352F79"/>
    <w:rsid w:val="003544B8"/>
    <w:rsid w:val="003549C2"/>
    <w:rsid w:val="00356ECD"/>
    <w:rsid w:val="00362782"/>
    <w:rsid w:val="00362B51"/>
    <w:rsid w:val="00364537"/>
    <w:rsid w:val="003709D8"/>
    <w:rsid w:val="003729EE"/>
    <w:rsid w:val="003734C9"/>
    <w:rsid w:val="00377574"/>
    <w:rsid w:val="00380BCD"/>
    <w:rsid w:val="003826B1"/>
    <w:rsid w:val="003842E0"/>
    <w:rsid w:val="00385070"/>
    <w:rsid w:val="0038701B"/>
    <w:rsid w:val="003903A9"/>
    <w:rsid w:val="003A182E"/>
    <w:rsid w:val="003A4761"/>
    <w:rsid w:val="003A5044"/>
    <w:rsid w:val="003B5EC8"/>
    <w:rsid w:val="003C11CA"/>
    <w:rsid w:val="003C1E15"/>
    <w:rsid w:val="003C47AB"/>
    <w:rsid w:val="003C4CA6"/>
    <w:rsid w:val="003D168A"/>
    <w:rsid w:val="003D2163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25142"/>
    <w:rsid w:val="00426310"/>
    <w:rsid w:val="004319AE"/>
    <w:rsid w:val="00432AD8"/>
    <w:rsid w:val="0043505A"/>
    <w:rsid w:val="00441572"/>
    <w:rsid w:val="0044257C"/>
    <w:rsid w:val="0044466D"/>
    <w:rsid w:val="0044505B"/>
    <w:rsid w:val="00451E48"/>
    <w:rsid w:val="00456627"/>
    <w:rsid w:val="00461840"/>
    <w:rsid w:val="00463C72"/>
    <w:rsid w:val="00467F7B"/>
    <w:rsid w:val="00470262"/>
    <w:rsid w:val="0047446F"/>
    <w:rsid w:val="004745E1"/>
    <w:rsid w:val="0048361C"/>
    <w:rsid w:val="00484EBA"/>
    <w:rsid w:val="0048602F"/>
    <w:rsid w:val="00486CAC"/>
    <w:rsid w:val="00491153"/>
    <w:rsid w:val="004922E7"/>
    <w:rsid w:val="00494E0C"/>
    <w:rsid w:val="004A2405"/>
    <w:rsid w:val="004A3837"/>
    <w:rsid w:val="004A3A4C"/>
    <w:rsid w:val="004A4453"/>
    <w:rsid w:val="004A4BD5"/>
    <w:rsid w:val="004A641A"/>
    <w:rsid w:val="004A7881"/>
    <w:rsid w:val="004A791C"/>
    <w:rsid w:val="004B16CD"/>
    <w:rsid w:val="004B4644"/>
    <w:rsid w:val="004B6404"/>
    <w:rsid w:val="004B67EE"/>
    <w:rsid w:val="004B7EA0"/>
    <w:rsid w:val="004C0334"/>
    <w:rsid w:val="004C0F1A"/>
    <w:rsid w:val="004C54FD"/>
    <w:rsid w:val="004D0CC9"/>
    <w:rsid w:val="004D22A3"/>
    <w:rsid w:val="004D30C2"/>
    <w:rsid w:val="004D31AA"/>
    <w:rsid w:val="004E201F"/>
    <w:rsid w:val="004E420B"/>
    <w:rsid w:val="0050489A"/>
    <w:rsid w:val="00505779"/>
    <w:rsid w:val="0051039A"/>
    <w:rsid w:val="00510C14"/>
    <w:rsid w:val="00521E4A"/>
    <w:rsid w:val="00527C9E"/>
    <w:rsid w:val="00533FE2"/>
    <w:rsid w:val="0054227B"/>
    <w:rsid w:val="005465E2"/>
    <w:rsid w:val="00550358"/>
    <w:rsid w:val="00551EBB"/>
    <w:rsid w:val="0055351E"/>
    <w:rsid w:val="00553C8D"/>
    <w:rsid w:val="005553E0"/>
    <w:rsid w:val="00557B41"/>
    <w:rsid w:val="00557BF8"/>
    <w:rsid w:val="00561053"/>
    <w:rsid w:val="005612C1"/>
    <w:rsid w:val="005627F7"/>
    <w:rsid w:val="00570339"/>
    <w:rsid w:val="0057217F"/>
    <w:rsid w:val="00573AF4"/>
    <w:rsid w:val="0058075A"/>
    <w:rsid w:val="00582561"/>
    <w:rsid w:val="005830B5"/>
    <w:rsid w:val="00584E27"/>
    <w:rsid w:val="005855AC"/>
    <w:rsid w:val="0059565E"/>
    <w:rsid w:val="00595A21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24E4"/>
    <w:rsid w:val="005D3B92"/>
    <w:rsid w:val="005D3BBB"/>
    <w:rsid w:val="005E08FB"/>
    <w:rsid w:val="005E49E7"/>
    <w:rsid w:val="005F5FED"/>
    <w:rsid w:val="00602043"/>
    <w:rsid w:val="00612C6B"/>
    <w:rsid w:val="006202D5"/>
    <w:rsid w:val="0062176B"/>
    <w:rsid w:val="006324DC"/>
    <w:rsid w:val="0063594B"/>
    <w:rsid w:val="00636C67"/>
    <w:rsid w:val="006419BE"/>
    <w:rsid w:val="0064262B"/>
    <w:rsid w:val="00644249"/>
    <w:rsid w:val="006451C0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0D7D"/>
    <w:rsid w:val="00673AA9"/>
    <w:rsid w:val="00674D94"/>
    <w:rsid w:val="00681074"/>
    <w:rsid w:val="00682C7A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F92"/>
    <w:rsid w:val="006E2676"/>
    <w:rsid w:val="006E4182"/>
    <w:rsid w:val="006F086F"/>
    <w:rsid w:val="006F208D"/>
    <w:rsid w:val="006F2EE3"/>
    <w:rsid w:val="006F6772"/>
    <w:rsid w:val="006F6B95"/>
    <w:rsid w:val="00700DEA"/>
    <w:rsid w:val="00710071"/>
    <w:rsid w:val="00712479"/>
    <w:rsid w:val="0071577B"/>
    <w:rsid w:val="00723772"/>
    <w:rsid w:val="007247D1"/>
    <w:rsid w:val="00724B1B"/>
    <w:rsid w:val="00726634"/>
    <w:rsid w:val="007271CC"/>
    <w:rsid w:val="00731D6E"/>
    <w:rsid w:val="0073413F"/>
    <w:rsid w:val="0073765D"/>
    <w:rsid w:val="00741D97"/>
    <w:rsid w:val="0074322B"/>
    <w:rsid w:val="00745AA8"/>
    <w:rsid w:val="00751175"/>
    <w:rsid w:val="00752A23"/>
    <w:rsid w:val="00757B64"/>
    <w:rsid w:val="007609DE"/>
    <w:rsid w:val="00763608"/>
    <w:rsid w:val="00766F75"/>
    <w:rsid w:val="00766FBA"/>
    <w:rsid w:val="00771849"/>
    <w:rsid w:val="00772230"/>
    <w:rsid w:val="007753C4"/>
    <w:rsid w:val="00784031"/>
    <w:rsid w:val="00787CCA"/>
    <w:rsid w:val="00791E6E"/>
    <w:rsid w:val="00793857"/>
    <w:rsid w:val="00797C7C"/>
    <w:rsid w:val="007A3931"/>
    <w:rsid w:val="007A4D6F"/>
    <w:rsid w:val="007A7D7E"/>
    <w:rsid w:val="007B1B52"/>
    <w:rsid w:val="007C1322"/>
    <w:rsid w:val="007C1AB8"/>
    <w:rsid w:val="007C4992"/>
    <w:rsid w:val="007C5158"/>
    <w:rsid w:val="007C6F5C"/>
    <w:rsid w:val="007C76BC"/>
    <w:rsid w:val="007D2A8E"/>
    <w:rsid w:val="007D2D55"/>
    <w:rsid w:val="007E0749"/>
    <w:rsid w:val="007E1A28"/>
    <w:rsid w:val="007E2DBF"/>
    <w:rsid w:val="007E66D4"/>
    <w:rsid w:val="007E67CC"/>
    <w:rsid w:val="007E7635"/>
    <w:rsid w:val="007E7B5C"/>
    <w:rsid w:val="007F07E8"/>
    <w:rsid w:val="007F2965"/>
    <w:rsid w:val="007F2FBF"/>
    <w:rsid w:val="007F49B6"/>
    <w:rsid w:val="007F539A"/>
    <w:rsid w:val="00802AF2"/>
    <w:rsid w:val="0081010D"/>
    <w:rsid w:val="00811D2E"/>
    <w:rsid w:val="008120E9"/>
    <w:rsid w:val="0081374B"/>
    <w:rsid w:val="0081601C"/>
    <w:rsid w:val="0082228D"/>
    <w:rsid w:val="00827ED8"/>
    <w:rsid w:val="008313DD"/>
    <w:rsid w:val="00834C51"/>
    <w:rsid w:val="0084295C"/>
    <w:rsid w:val="0084377F"/>
    <w:rsid w:val="008477C1"/>
    <w:rsid w:val="00853982"/>
    <w:rsid w:val="00856EEB"/>
    <w:rsid w:val="0086037A"/>
    <w:rsid w:val="008603C4"/>
    <w:rsid w:val="00862BD7"/>
    <w:rsid w:val="0086423D"/>
    <w:rsid w:val="00865975"/>
    <w:rsid w:val="00870369"/>
    <w:rsid w:val="00872BC1"/>
    <w:rsid w:val="00872D9D"/>
    <w:rsid w:val="00876B94"/>
    <w:rsid w:val="008825F1"/>
    <w:rsid w:val="0088478E"/>
    <w:rsid w:val="008953A1"/>
    <w:rsid w:val="00896C53"/>
    <w:rsid w:val="00897B3F"/>
    <w:rsid w:val="00897C65"/>
    <w:rsid w:val="008A2A27"/>
    <w:rsid w:val="008A4A26"/>
    <w:rsid w:val="008A6F0D"/>
    <w:rsid w:val="008B350A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0DA1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3232"/>
    <w:rsid w:val="0093484E"/>
    <w:rsid w:val="009355B2"/>
    <w:rsid w:val="0094380B"/>
    <w:rsid w:val="009455E7"/>
    <w:rsid w:val="00945924"/>
    <w:rsid w:val="00946B1E"/>
    <w:rsid w:val="009542B1"/>
    <w:rsid w:val="00955032"/>
    <w:rsid w:val="00956753"/>
    <w:rsid w:val="009609FB"/>
    <w:rsid w:val="00962739"/>
    <w:rsid w:val="00972BB4"/>
    <w:rsid w:val="00972CCA"/>
    <w:rsid w:val="009734FE"/>
    <w:rsid w:val="009823BE"/>
    <w:rsid w:val="00986BCF"/>
    <w:rsid w:val="0099087B"/>
    <w:rsid w:val="00991D1B"/>
    <w:rsid w:val="009923E6"/>
    <w:rsid w:val="009A12AD"/>
    <w:rsid w:val="009A1F20"/>
    <w:rsid w:val="009A36B0"/>
    <w:rsid w:val="009A3D60"/>
    <w:rsid w:val="009A49B5"/>
    <w:rsid w:val="009A6AFA"/>
    <w:rsid w:val="009B0C46"/>
    <w:rsid w:val="009B583E"/>
    <w:rsid w:val="009B58FA"/>
    <w:rsid w:val="009C0113"/>
    <w:rsid w:val="009C4015"/>
    <w:rsid w:val="009C4080"/>
    <w:rsid w:val="009C46C6"/>
    <w:rsid w:val="009C548F"/>
    <w:rsid w:val="009D13B0"/>
    <w:rsid w:val="009D275E"/>
    <w:rsid w:val="009D3BE2"/>
    <w:rsid w:val="009D3E81"/>
    <w:rsid w:val="009E0937"/>
    <w:rsid w:val="009E0CE1"/>
    <w:rsid w:val="009E1A17"/>
    <w:rsid w:val="009E3130"/>
    <w:rsid w:val="009E35BB"/>
    <w:rsid w:val="009F673A"/>
    <w:rsid w:val="00A04370"/>
    <w:rsid w:val="00A06967"/>
    <w:rsid w:val="00A1628C"/>
    <w:rsid w:val="00A20E92"/>
    <w:rsid w:val="00A2294A"/>
    <w:rsid w:val="00A23712"/>
    <w:rsid w:val="00A27F9E"/>
    <w:rsid w:val="00A30AE8"/>
    <w:rsid w:val="00A37CE0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FF8"/>
    <w:rsid w:val="00AA1127"/>
    <w:rsid w:val="00AB0B55"/>
    <w:rsid w:val="00AB253C"/>
    <w:rsid w:val="00AB55D7"/>
    <w:rsid w:val="00AB6649"/>
    <w:rsid w:val="00AB7C21"/>
    <w:rsid w:val="00AB7C4E"/>
    <w:rsid w:val="00AC0F8A"/>
    <w:rsid w:val="00AC3D5E"/>
    <w:rsid w:val="00AD232C"/>
    <w:rsid w:val="00AD23BD"/>
    <w:rsid w:val="00AD24DC"/>
    <w:rsid w:val="00AD322F"/>
    <w:rsid w:val="00AD5827"/>
    <w:rsid w:val="00AD5C26"/>
    <w:rsid w:val="00AE1CC2"/>
    <w:rsid w:val="00AE2B4A"/>
    <w:rsid w:val="00AE4A79"/>
    <w:rsid w:val="00AE518F"/>
    <w:rsid w:val="00B10EF9"/>
    <w:rsid w:val="00B144B0"/>
    <w:rsid w:val="00B22DAF"/>
    <w:rsid w:val="00B237AF"/>
    <w:rsid w:val="00B305DD"/>
    <w:rsid w:val="00B310B9"/>
    <w:rsid w:val="00B318ED"/>
    <w:rsid w:val="00B3619E"/>
    <w:rsid w:val="00B36C36"/>
    <w:rsid w:val="00B36E02"/>
    <w:rsid w:val="00B36FBE"/>
    <w:rsid w:val="00B376F4"/>
    <w:rsid w:val="00B37B90"/>
    <w:rsid w:val="00B43CFF"/>
    <w:rsid w:val="00B44DAC"/>
    <w:rsid w:val="00B461F7"/>
    <w:rsid w:val="00B4661A"/>
    <w:rsid w:val="00B46F71"/>
    <w:rsid w:val="00B47C48"/>
    <w:rsid w:val="00B50A6B"/>
    <w:rsid w:val="00B52BD1"/>
    <w:rsid w:val="00B56C92"/>
    <w:rsid w:val="00B5723F"/>
    <w:rsid w:val="00B5783E"/>
    <w:rsid w:val="00B60708"/>
    <w:rsid w:val="00B61A5F"/>
    <w:rsid w:val="00B70CE5"/>
    <w:rsid w:val="00B70D18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B5AC4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E20"/>
    <w:rsid w:val="00BE7DD7"/>
    <w:rsid w:val="00BF0C65"/>
    <w:rsid w:val="00BF2790"/>
    <w:rsid w:val="00C00B0E"/>
    <w:rsid w:val="00C01D79"/>
    <w:rsid w:val="00C03816"/>
    <w:rsid w:val="00C061D2"/>
    <w:rsid w:val="00C135F1"/>
    <w:rsid w:val="00C14A3C"/>
    <w:rsid w:val="00C17140"/>
    <w:rsid w:val="00C17158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260B"/>
    <w:rsid w:val="00C638B4"/>
    <w:rsid w:val="00C64094"/>
    <w:rsid w:val="00C667B8"/>
    <w:rsid w:val="00C67762"/>
    <w:rsid w:val="00C72D85"/>
    <w:rsid w:val="00C73EB1"/>
    <w:rsid w:val="00C77766"/>
    <w:rsid w:val="00C805D6"/>
    <w:rsid w:val="00C92D08"/>
    <w:rsid w:val="00CA292D"/>
    <w:rsid w:val="00CA3014"/>
    <w:rsid w:val="00CB0EA1"/>
    <w:rsid w:val="00CB217C"/>
    <w:rsid w:val="00CB35AC"/>
    <w:rsid w:val="00CB5F88"/>
    <w:rsid w:val="00CB7F8F"/>
    <w:rsid w:val="00CC50CC"/>
    <w:rsid w:val="00CC6135"/>
    <w:rsid w:val="00CD0069"/>
    <w:rsid w:val="00CD2D1E"/>
    <w:rsid w:val="00CD3D51"/>
    <w:rsid w:val="00CD4E0A"/>
    <w:rsid w:val="00CD6791"/>
    <w:rsid w:val="00CD720B"/>
    <w:rsid w:val="00CE035A"/>
    <w:rsid w:val="00CE119F"/>
    <w:rsid w:val="00CE30C7"/>
    <w:rsid w:val="00CF1E0D"/>
    <w:rsid w:val="00CF5736"/>
    <w:rsid w:val="00CF586C"/>
    <w:rsid w:val="00CF59F8"/>
    <w:rsid w:val="00D0167D"/>
    <w:rsid w:val="00D04845"/>
    <w:rsid w:val="00D06FFC"/>
    <w:rsid w:val="00D225CD"/>
    <w:rsid w:val="00D237FC"/>
    <w:rsid w:val="00D24030"/>
    <w:rsid w:val="00D269DE"/>
    <w:rsid w:val="00D33509"/>
    <w:rsid w:val="00D37B8C"/>
    <w:rsid w:val="00D41BBE"/>
    <w:rsid w:val="00D429B3"/>
    <w:rsid w:val="00D47165"/>
    <w:rsid w:val="00D54D63"/>
    <w:rsid w:val="00D54F9F"/>
    <w:rsid w:val="00D55638"/>
    <w:rsid w:val="00D57968"/>
    <w:rsid w:val="00D57A7A"/>
    <w:rsid w:val="00D7136A"/>
    <w:rsid w:val="00D7219A"/>
    <w:rsid w:val="00D75BB2"/>
    <w:rsid w:val="00D77724"/>
    <w:rsid w:val="00D92FD4"/>
    <w:rsid w:val="00DA3DBA"/>
    <w:rsid w:val="00DB0139"/>
    <w:rsid w:val="00DB10FA"/>
    <w:rsid w:val="00DB7F1A"/>
    <w:rsid w:val="00DC44F4"/>
    <w:rsid w:val="00DC7B5D"/>
    <w:rsid w:val="00DD2D6D"/>
    <w:rsid w:val="00DD3125"/>
    <w:rsid w:val="00DD4697"/>
    <w:rsid w:val="00DD48EE"/>
    <w:rsid w:val="00DE0419"/>
    <w:rsid w:val="00DE0659"/>
    <w:rsid w:val="00DE529D"/>
    <w:rsid w:val="00DF3F02"/>
    <w:rsid w:val="00DF421E"/>
    <w:rsid w:val="00DF4AA5"/>
    <w:rsid w:val="00DF61BB"/>
    <w:rsid w:val="00DF7BDD"/>
    <w:rsid w:val="00E00FD8"/>
    <w:rsid w:val="00E048E4"/>
    <w:rsid w:val="00E04BA9"/>
    <w:rsid w:val="00E0550B"/>
    <w:rsid w:val="00E124C2"/>
    <w:rsid w:val="00E132D1"/>
    <w:rsid w:val="00E13580"/>
    <w:rsid w:val="00E14E0D"/>
    <w:rsid w:val="00E1552B"/>
    <w:rsid w:val="00E245D0"/>
    <w:rsid w:val="00E30129"/>
    <w:rsid w:val="00E321F1"/>
    <w:rsid w:val="00E3400D"/>
    <w:rsid w:val="00E34C3F"/>
    <w:rsid w:val="00E351EB"/>
    <w:rsid w:val="00E3608C"/>
    <w:rsid w:val="00E41EBF"/>
    <w:rsid w:val="00E44B7C"/>
    <w:rsid w:val="00E60174"/>
    <w:rsid w:val="00E722CA"/>
    <w:rsid w:val="00E76975"/>
    <w:rsid w:val="00E805A9"/>
    <w:rsid w:val="00E80E68"/>
    <w:rsid w:val="00E822A9"/>
    <w:rsid w:val="00E826F7"/>
    <w:rsid w:val="00E83842"/>
    <w:rsid w:val="00E8543C"/>
    <w:rsid w:val="00E908F5"/>
    <w:rsid w:val="00E924B2"/>
    <w:rsid w:val="00E937FB"/>
    <w:rsid w:val="00E93F0C"/>
    <w:rsid w:val="00E95E2A"/>
    <w:rsid w:val="00E9708E"/>
    <w:rsid w:val="00EA1E01"/>
    <w:rsid w:val="00EA328F"/>
    <w:rsid w:val="00EA507D"/>
    <w:rsid w:val="00EB30F6"/>
    <w:rsid w:val="00EB40D0"/>
    <w:rsid w:val="00EB77F7"/>
    <w:rsid w:val="00EB7936"/>
    <w:rsid w:val="00EC30F9"/>
    <w:rsid w:val="00EC4B5C"/>
    <w:rsid w:val="00EC6EEE"/>
    <w:rsid w:val="00EC7E1D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E49DB"/>
    <w:rsid w:val="00F01A6F"/>
    <w:rsid w:val="00F01BEB"/>
    <w:rsid w:val="00F04B56"/>
    <w:rsid w:val="00F110E4"/>
    <w:rsid w:val="00F11CF4"/>
    <w:rsid w:val="00F124EC"/>
    <w:rsid w:val="00F2018D"/>
    <w:rsid w:val="00F21ED7"/>
    <w:rsid w:val="00F23285"/>
    <w:rsid w:val="00F235FF"/>
    <w:rsid w:val="00F26A46"/>
    <w:rsid w:val="00F27D1A"/>
    <w:rsid w:val="00F30417"/>
    <w:rsid w:val="00F31A89"/>
    <w:rsid w:val="00F32C62"/>
    <w:rsid w:val="00F33936"/>
    <w:rsid w:val="00F34726"/>
    <w:rsid w:val="00F45C1C"/>
    <w:rsid w:val="00F52DA6"/>
    <w:rsid w:val="00F53B7D"/>
    <w:rsid w:val="00F55436"/>
    <w:rsid w:val="00F55864"/>
    <w:rsid w:val="00F57F62"/>
    <w:rsid w:val="00F6100A"/>
    <w:rsid w:val="00F6575C"/>
    <w:rsid w:val="00F6677D"/>
    <w:rsid w:val="00F668E4"/>
    <w:rsid w:val="00F741DD"/>
    <w:rsid w:val="00F7605E"/>
    <w:rsid w:val="00F76C7F"/>
    <w:rsid w:val="00F8339A"/>
    <w:rsid w:val="00F84700"/>
    <w:rsid w:val="00F856EE"/>
    <w:rsid w:val="00F90E2A"/>
    <w:rsid w:val="00F932E0"/>
    <w:rsid w:val="00F97C8F"/>
    <w:rsid w:val="00FB2B8D"/>
    <w:rsid w:val="00FC668F"/>
    <w:rsid w:val="00FD0C78"/>
    <w:rsid w:val="00FD139C"/>
    <w:rsid w:val="00FD3FE8"/>
    <w:rsid w:val="00FD4111"/>
    <w:rsid w:val="00FD6D07"/>
    <w:rsid w:val="00FD73C2"/>
    <w:rsid w:val="00FE28F7"/>
    <w:rsid w:val="00FE699F"/>
    <w:rsid w:val="00FE7534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true" w:styleId="UvuenotijelotekstaChar" w:type="character">
    <w:name w:val="Uvučeno tijelo teksta Char"/>
    <w:link w:val="Uvuenotijeloteksta"/>
    <w:rsid w:val="009B58FA"/>
    <w:rPr>
      <w:rFonts w:cs="Arial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6FC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customStyle="true" w:styleId="Naslov2Char" w:type="character">
    <w:name w:val="Naslov 2 Char"/>
    <w:link w:val="Naslov2"/>
    <w:rsid w:val="00C638B4"/>
    <w:rPr>
      <w:rFonts w:cs="Arial" w:hAnsi="Arial" w:ascii="Arial"/>
      <w:b/>
      <w:bCs/>
      <w:sz w:val="28"/>
      <w:szCs w:val="24"/>
      <w:lang w:eastAsia="hr-HR"/>
    </w:rPr>
  </w:style>
  <w:style w:customStyle="true" w:styleId="Normal1" w:type="paragraph">
    <w:name w:val="Normal1"/>
    <w:rsid w:val="005D24E4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E4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9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9D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9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9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1" w:styleId="UvuenotijelotekstaChar" w:type="character">
    <w:name w:val="Uvučeno tijelo teksta Char"/>
    <w:link w:val="Uvuenotijeloteksta"/>
    <w:rsid w:val="009B58FA"/>
    <w:rPr>
      <w:rFonts w:ascii="Arial" w:cs="Arial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6FC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customStyle="1" w:styleId="Naslov2Char" w:type="character">
    <w:name w:val="Naslov 2 Char"/>
    <w:link w:val="Naslov2"/>
    <w:rsid w:val="00C638B4"/>
    <w:rPr>
      <w:rFonts w:ascii="Arial" w:cs="Arial" w:hAnsi="Arial"/>
      <w:b/>
      <w:bCs/>
      <w:sz w:val="28"/>
      <w:szCs w:val="24"/>
      <w:lang w:eastAsia="hr-HR"/>
    </w:rPr>
  </w:style>
  <w:style w:customStyle="1" w:styleId="Normal1" w:type="paragraph">
    <w:name w:val="Normal1"/>
    <w:rsid w:val="005D24E4"/>
    <w:rPr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E4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9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9D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9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9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2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54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69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8755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0FB96-5F40-47EF-9A1D-E193D3106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8</properties:Pages>
  <properties:Words>1292</properties:Words>
  <properties:Characters>7712</properties:Characters>
  <properties:Lines>498</properties:Lines>
  <properties:Paragraphs>213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«NOVI ORION» d</vt:lpstr>
      <vt:lpstr>«NOVI ORION» d</vt:lpstr>
    </vt:vector>
  </properties:TitlesOfParts>
  <properties:LinksUpToDate>false</properties:LinksUpToDate>
  <properties:CharactersWithSpaces>8982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2018-11-05T09:26:00Z</dcterms:created>
  <dc:creator>BOJANA</dc:creator>
  <cp:lastModifiedBy>Kristina Švajger</cp:lastModifiedBy>
  <cp:lastPrinted>2017-11-26T16:07:00Z</cp:lastPrinted>
  <dcterms:modified xmlns:xsi="http://www.w3.org/2001/XMLSchema-instance" xsi:type="dcterms:W3CDTF">2018-11-05T09:27:00Z</dcterms:modified>
  <cp:revision>3</cp:revision>
  <dc:title>«NOVI ORION»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St-2955/2016-31 / Podnesak - Izvješće o financijsko-gospodarskom stanju dužnika (izvješće stečajnog upravitelja, 31.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