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ee75" w14:paraId="b0fee75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7243D2">
        <w:t xml:space="preserve"> St-31</w:t>
      </w:r>
      <w:r w:rsidR="00CD672F">
        <w:t>36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DC4C2D" w:rsidRPr="00B66E44">
        <w:t>WORLD CLASS GRUPA d.o.o., Zagreb, Izidora</w:t>
      </w:r>
      <w:r w:rsidR="00DC4C2D">
        <w:t xml:space="preserve"> </w:t>
      </w:r>
      <w:proofErr w:type="spellStart"/>
      <w:r w:rsidR="00DC4C2D">
        <w:t>Kršnjavoga</w:t>
      </w:r>
      <w:proofErr w:type="spellEnd"/>
      <w:r w:rsidR="00DC4C2D">
        <w:t xml:space="preserve"> 1, OIB: 35611943330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CD672F">
        <w:t>165.092,58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A1E"/>
    <w:rsid w:val="0007056B"/>
    <w:rsid w:val="00075815"/>
    <w:rsid w:val="000821F9"/>
    <w:rsid w:val="000B3D14"/>
    <w:rsid w:val="000C23E7"/>
    <w:rsid w:val="00111057"/>
    <w:rsid w:val="00114018"/>
    <w:rsid w:val="00114EAD"/>
    <w:rsid w:val="001200C9"/>
    <w:rsid w:val="00125AE8"/>
    <w:rsid w:val="00185571"/>
    <w:rsid w:val="00186AF0"/>
    <w:rsid w:val="001C5332"/>
    <w:rsid w:val="001E50FB"/>
    <w:rsid w:val="001F6933"/>
    <w:rsid w:val="00205DD0"/>
    <w:rsid w:val="00215F77"/>
    <w:rsid w:val="00230A63"/>
    <w:rsid w:val="0023674A"/>
    <w:rsid w:val="00260A58"/>
    <w:rsid w:val="00263D6D"/>
    <w:rsid w:val="00264D19"/>
    <w:rsid w:val="00292776"/>
    <w:rsid w:val="00297E94"/>
    <w:rsid w:val="002A51C3"/>
    <w:rsid w:val="002B0B8C"/>
    <w:rsid w:val="00325398"/>
    <w:rsid w:val="0038246E"/>
    <w:rsid w:val="0039524D"/>
    <w:rsid w:val="003B57C1"/>
    <w:rsid w:val="003D35F9"/>
    <w:rsid w:val="003E3A15"/>
    <w:rsid w:val="00413F4C"/>
    <w:rsid w:val="004A18FB"/>
    <w:rsid w:val="004B337A"/>
    <w:rsid w:val="004B750F"/>
    <w:rsid w:val="004D7C50"/>
    <w:rsid w:val="004F3962"/>
    <w:rsid w:val="00527F88"/>
    <w:rsid w:val="0053446F"/>
    <w:rsid w:val="00572798"/>
    <w:rsid w:val="00581D44"/>
    <w:rsid w:val="00582F5B"/>
    <w:rsid w:val="00590AEF"/>
    <w:rsid w:val="00591994"/>
    <w:rsid w:val="005A0039"/>
    <w:rsid w:val="005A7327"/>
    <w:rsid w:val="005D476D"/>
    <w:rsid w:val="005E4AB8"/>
    <w:rsid w:val="005F0073"/>
    <w:rsid w:val="005F4627"/>
    <w:rsid w:val="006103F8"/>
    <w:rsid w:val="00627F6A"/>
    <w:rsid w:val="00657B8E"/>
    <w:rsid w:val="00693392"/>
    <w:rsid w:val="006B0E58"/>
    <w:rsid w:val="006B68EC"/>
    <w:rsid w:val="006C14B3"/>
    <w:rsid w:val="006F3FBA"/>
    <w:rsid w:val="007014B8"/>
    <w:rsid w:val="007243D2"/>
    <w:rsid w:val="00740215"/>
    <w:rsid w:val="007574B5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8D553B"/>
    <w:rsid w:val="00910A89"/>
    <w:rsid w:val="00920CA0"/>
    <w:rsid w:val="009418FE"/>
    <w:rsid w:val="009419D8"/>
    <w:rsid w:val="00946FC6"/>
    <w:rsid w:val="00954CAD"/>
    <w:rsid w:val="0097400B"/>
    <w:rsid w:val="009768CB"/>
    <w:rsid w:val="009B3E24"/>
    <w:rsid w:val="009C2CE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14E82"/>
    <w:rsid w:val="00B36E48"/>
    <w:rsid w:val="00B46251"/>
    <w:rsid w:val="00B82F18"/>
    <w:rsid w:val="00B94B54"/>
    <w:rsid w:val="00BC4F5B"/>
    <w:rsid w:val="00BE0672"/>
    <w:rsid w:val="00BF240D"/>
    <w:rsid w:val="00BF67DE"/>
    <w:rsid w:val="00C04680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D672F"/>
    <w:rsid w:val="00CE7362"/>
    <w:rsid w:val="00CF41E5"/>
    <w:rsid w:val="00D01B78"/>
    <w:rsid w:val="00D2077E"/>
    <w:rsid w:val="00D30777"/>
    <w:rsid w:val="00D3430F"/>
    <w:rsid w:val="00D5128A"/>
    <w:rsid w:val="00D66226"/>
    <w:rsid w:val="00D94805"/>
    <w:rsid w:val="00DC4C2D"/>
    <w:rsid w:val="00DD3C7E"/>
    <w:rsid w:val="00E02DBC"/>
    <w:rsid w:val="00E811DF"/>
    <w:rsid w:val="00EB6927"/>
    <w:rsid w:val="00EC3302"/>
    <w:rsid w:val="00ED5773"/>
    <w:rsid w:val="00ED6AA8"/>
    <w:rsid w:val="00F034D3"/>
    <w:rsid w:val="00F46B9E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6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8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8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8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8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6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8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8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8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8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3136</izvorni_sadrzaj>
    <derivirana_varijabla naziv="DomainObject.Predmet.Broj_1">3136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St-3136/2015</izvorni_sadrzaj>
    <derivirana_varijabla naziv="DomainObject.Predmet.OznakaBroj_1">St-3136/2015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CLASS GRUPA d.o.o. zastupanog po punomoćniku JAN RICHARD HASETH BJORKMANN; MILAN MIRKOVIĆ</izvorni_sadrzaj>
    <derivirana_varijabla naziv="DomainObject.Predmet.ProtustrankaFormated_1">  WORLD CLASS GRUPA d.o.o. zastupanog po punomoćniku JAN RICHARD HASETH BJORKMANN; MILAN MIRKOVIĆ</derivirana_varijabla>
  </DomainObject.Predmet.ProtustrankaFormated>
  <DomainObject.Predmet.ProtustrankaFormatedOIB>
    <izvorni_sadrzaj>  WORLD CLASS GRUPA d.o.o., OIB 35611943330 zastupanog po punomoćniku JAN RICHARD HASETH BJORKMANN; MILAN MIRKOVIĆ</izvorni_sadrzaj>
    <derivirana_varijabla naziv="DomainObject.Predmet.ProtustrankaFormatedOIB_1">  WORLD CLASS GRUPA d.o.o., OIB 35611943330 zastupanog po punomoćniku JAN RICHARD HASETH BJORKMANN; MILAN MIRKOVIĆ</derivirana_varijabla>
  </DomainObject.Predmet.ProtustrankaFormatedOIB>
  <DomainObject.Predmet.ProtustrankaFormatedWithAdress>
    <izvorni_sadrzaj> WORLD CLASS GRUPA d.o.o., Izidora Kršnjavoga 1, 10000 Zagreb zastupanog po punomoćniku JAN RICHARD HASETH BJORKMANN; MILAN MIRKOVIĆ</izvorni_sadrzaj>
    <derivirana_varijabla naziv="DomainObject.Predmet.ProtustrankaFormatedWithAdress_1"> WORLD CLASS GRUPA d.o.o., Izidora Kršnjavoga 1, 10000 Zagreb zastupanog po punomoćniku JAN RICHARD HASETH BJORKMANN; MILAN MIRKOVIĆ</derivirana_varijabla>
  </DomainObject.Predmet.ProtustrankaFormatedWithAdress>
  <DomainObject.Predmet.ProtustrankaFormatedWithAdressOIB>
    <izvorni_sadrzaj> WORLD CLASS GRUPA d.o.o., OIB 35611943330, Izidora Kršnjavoga 1, 10000 Zagreb zastupanog po punomoćniku JAN RICHARD HASETH BJORKMANN; MILAN MIRKOVIĆ</izvorni_sadrzaj>
    <derivirana_varijabla naziv="DomainObject.Predmet.ProtustrankaFormatedWithAdressOIB_1"> WORLD CLASS GRUPA d.o.o., OIB 35611943330, Izidora Kršnjavoga 1, 10000 Zagreb zastupanog po punomoćniku JAN RICHARD HASETH BJORKMANN; MILAN MIRKOVIĆ</derivirana_varijabla>
  </DomainObject.Predmet.ProtustrankaFormatedWithAdressOIB>
  <DomainObject.Predmet.ProtustrankaWithAdress>
    <izvorni_sadrzaj>WORLD CLASS GRUPA d.o.o. Izidora Kršnjavoga 1, 10000 Zagreb</izvorni_sadrzaj>
    <derivirana_varijabla naziv="DomainObject.Predmet.ProtustrankaWithAdress_1">WORLD CLASS GRUPA d.o.o. Izidora Kršnjavoga 1, 10000 Zagreb</derivirana_varijabla>
  </DomainObject.Predmet.ProtustrankaWithAdress>
  <DomainObject.Predmet.ProtustrankaWithAdressOIB>
    <izvorni_sadrzaj>WORLD CLASS GRUPA d.o.o., OIB 35611943330, Izidora Kršnjavoga 1, 10000 Zagreb</izvorni_sadrzaj>
    <derivirana_varijabla naziv="DomainObject.Predmet.ProtustrankaWithAdressOIB_1">WORLD CLASS GRUPA d.o.o., OIB 35611943330, Izidora Kršnjavoga 1, 10000 Zagreb</derivirana_varijabla>
  </DomainObject.Predmet.ProtustrankaWithAdressOIB>
  <DomainObject.Predmet.ProtustrankaNazivFormated>
    <izvorni_sadrzaj>WORLD CLASS GRUPA d.o.o.</izvorni_sadrzaj>
    <derivirana_varijabla naziv="DomainObject.Predmet.ProtustrankaNazivFormated_1">WORLD CLASS GRUPA d.o.o.</derivirana_varijabla>
  </DomainObject.Predmet.ProtustrankaNazivFormated>
  <DomainObject.Predmet.ProtustrankaNazivFormatedOIB>
    <izvorni_sadrzaj>WORLD CLASS GRUPA d.o.o., OIB 35611943330</izvorni_sadrzaj>
    <derivirana_varijabla naziv="DomainObject.Predmet.ProtustrankaNazivFormatedOIB_1">WORLD CLASS GRUPA d.o.o., OIB 35611943330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WORLD CLASS GRUPA d.o.o. zastupanog po punomoćniku JAN RICHARD HASETH BJORKMANN; MILAN MIRKOVIĆ</item>
    </izvorni_sadrzaj>
    <derivirana_varijabla naziv="DomainObject.Predmet.ProtuStrankaListFormated_1">
      <item>WORLD CLASS GRUPA d.o.o. zastupanog po punomoćniku JAN RICHARD HASETH BJORKMANN; MILAN MIRKOVIĆ</item>
    </derivirana_varijabla>
  </DomainObject.Predmet.ProtuStrankaListFormated>
  <DomainObject.Predmet.ProtuStrankaListFormatedOIB>
    <izvorni_sadrzaj>
      <item>WORLD CLASS GRUPA d.o.o., OIB 35611943330 zastupanog po punomoćniku JAN RICHARD HASETH BJORKMANN; MILAN MIRKOVIĆ</item>
    </izvorni_sadrzaj>
    <derivirana_varijabla naziv="DomainObject.Predmet.ProtuStrankaListFormatedOIB_1">
      <item>WORLD CLASS GRUPA d.o.o., OIB 35611943330 zastupanog po punomoćniku JAN RICHARD HASETH BJORKMANN; MILAN MIRKOVIĆ</item>
    </derivirana_varijabla>
  </DomainObject.Predmet.ProtuStrankaListFormatedOIB>
  <DomainObject.Predmet.ProtuStrankaListFormatedWithAdress>
    <izvorni_sadrzaj>
      <item>WORLD CLASS GRUPA d.o.o., Izidora Kršnjavoga 1, 10000 Zagreb zastupanog po punomoćniku JAN RICHARD HASETH BJORKMANN; MILAN MIRKOVIĆ</item>
    </izvorni_sadrzaj>
    <derivirana_varijabla naziv="DomainObject.Predmet.ProtuStrankaListFormatedWithAdress_1">
      <item>WORLD CLASS GRUPA d.o.o., Izidora Kršnjavoga 1, 10000 Zagreb zastupanog po punomoćniku JAN RICHARD HASETH BJORKMANN; MILAN MIRKOVIĆ</item>
    </derivirana_varijabla>
  </DomainObject.Predmet.ProtuStrankaListFormatedWithAdress>
  <DomainObject.Predmet.ProtuStrankaListFormatedWithAdressOIB>
    <izvorni_sadrzaj>
      <item>WORLD CLASS GRUPA d.o.o., OIB 35611943330, Izidora Kršnjavoga 1, 10000 Zagreb zastupanog po punomoćniku JAN RICHARD HASETH BJORKMANN; MILAN MIRKOVIĆ</item>
    </izvorni_sadrzaj>
    <derivirana_varijabla naziv="DomainObject.Predmet.ProtuStrankaListFormatedWithAdressOIB_1">
      <item>WORLD CLASS GRUPA d.o.o., OIB 35611943330, Izidora Kršnjavoga 1, 10000 Zagreb zastupanog po punomoćniku JAN RICHARD HASETH BJORKMANN; MILAN MIRKOVIĆ</item>
    </derivirana_varijabla>
  </DomainObject.Predmet.ProtuStrankaListFormatedWithAdressOIB>
  <DomainObject.Predmet.ProtuStrankaListNazivFormated>
    <izvorni_sadrzaj>
      <item>WORLD CLASS GRUPA d.o.o.</item>
    </izvorni_sadrzaj>
    <derivirana_varijabla naziv="DomainObject.Predmet.ProtuStrankaListNazivFormated_1">
      <item>WORLD CLASS GRUPA d.o.o.</item>
    </derivirana_varijabla>
  </DomainObject.Predmet.ProtuStrankaListNazivFormated>
  <DomainObject.Predmet.ProtuStrankaListNazivFormatedOIB>
    <izvorni_sadrzaj>
      <item>WORLD CLASS GRUPA d.o.o., OIB 35611943330</item>
    </izvorni_sadrzaj>
    <derivirana_varijabla naziv="DomainObject.Predmet.ProtuStrankaListNazivFormatedOIB_1">
      <item>WORLD CLASS GRUPA d.o.o., OIB 35611943330</item>
    </derivirana_varijabla>
  </DomainObject.Predmet.ProtuStrankaListNazivFormatedOIB>
  <DomainObject.Predmet.OstaliListFormated>
    <izvorni_sadrzaj>
      <item>JAN RICHARD HASETH BJORKMANN punomoćnik sudionika u postupku WORLD CLASS GRUPA d.o.o.</item>
      <item>MILAN MIRKOVIĆ punomoćnik sudionika u postupku WORLD CLASS GRUPA d.o.o.</item>
    </izvorni_sadrzaj>
    <derivirana_varijabla naziv="DomainObject.Predmet.OstaliListFormated_1">
      <item>JAN RICHARD HASETH BJORKMANN punomoćnik sudionika u postupku WORLD CLASS GRUPA d.o.o.</item>
      <item>MILAN MIRKOVIĆ punomoćnik sudionika u postupku WORLD CLASS GRUPA d.o.o.</item>
    </derivirana_varijabla>
  </DomainObject.Predmet.OstaliListFormated>
  <DomainObject.Predmet.OstaliListFormatedOIB>
    <izvorni_sadrzaj>
      <item>JAN RICHARD HASETH BJORKMANN, OIB 08009860286 punomoćnik sudionika u postupku WORLD CLASS GRUPA d.o.o.</item>
      <item>MILAN MIRKOVIĆ, OIB 91898230693 punomoćnik sudionika u postupku WORLD CLASS GRUPA d.o.o.</item>
    </izvorni_sadrzaj>
    <derivirana_varijabla naziv="DomainObject.Predmet.OstaliListFormatedOIB_1">
      <item>JAN RICHARD HASETH BJORKMANN, OIB 08009860286 punomoćnik sudionika u postupku WORLD CLASS GRUPA d.o.o.</item>
      <item>MILAN MIRKOVIĆ, OIB 91898230693 punomoćnik sudionika u postupku WORLD CLASS GRUPA d.o.o.</item>
    </derivirana_varijabla>
  </DomainObject.Predmet.OstaliListFormatedOIB>
  <DomainObject.Predmet.OstaliListFormatedWithAdress>
    <izvorni_sadrzaj>
      <item>JAN RICHARD HASETH BJORKMANN, Sverrestien 31, Blommenholm punomoćnik sudionika u postupku WORLD CLASS GRUPA d.o.o.</item>
      <item>MILAN MIRKOVIĆ, Katarina Bangata 52, Stochkholm punomoćnik sudionika u postupku WORLD CLASS GRUPA d.o.o.</item>
    </izvorni_sadrzaj>
    <derivirana_varijabla naziv="DomainObject.Predmet.OstaliListFormatedWithAdress_1">
      <item>JAN RICHARD HASETH BJORKMANN, Sverrestien 31, Blommenholm punomoćnik sudionika u postupku WORLD CLASS GRUPA d.o.o.</item>
      <item>MILAN MIRKOVIĆ, Katarina Bangata 52, Stochkholm punomoćnik sudionika u postupku WORLD CLASS GRUPA d.o.o.</item>
    </derivirana_varijabla>
  </DomainObject.Predmet.OstaliListFormatedWithAdress>
  <DomainObject.Predmet.OstaliListFormatedWithAdressOIB>
    <izvorni_sadrzaj>
      <item>JAN RICHARD HASETH BJORKMANN, OIB 08009860286, Sverrestien 31, Blommenholm punomoćnik sudionika u postupku WORLD CLASS GRUPA d.o.o.</item>
      <item>MILAN MIRKOVIĆ, OIB 91898230693, Katarina Bangata 52, Stochkholm punomoćnik sudionika u postupku WORLD CLASS GRUPA d.o.o.</item>
    </izvorni_sadrzaj>
    <derivirana_varijabla naziv="DomainObject.Predmet.OstaliListFormatedWithAdressOIB_1">
      <item>JAN RICHARD HASETH BJORKMANN, OIB 08009860286, Sverrestien 31, Blommenholm punomoćnik sudionika u postupku WORLD CLASS GRUPA d.o.o.</item>
      <item>MILAN MIRKOVIĆ, OIB 91898230693, Katarina Bangata 52, Stochkholm punomoćnik sudionika u postupku WORLD CLASS GRUPA d.o.o.</item>
    </derivirana_varijabla>
  </DomainObject.Predmet.OstaliListFormatedWithAdressOIB>
  <DomainObject.Predmet.OstaliListNazivFormated>
    <izvorni_sadrzaj>
      <item>JAN RICHARD HASETH BJORKMANN</item>
      <item>MILAN MIRKOVIĆ</item>
    </izvorni_sadrzaj>
    <derivirana_varijabla naziv="DomainObject.Predmet.OstaliListNazivFormated_1">
      <item>JAN RICHARD HASETH BJORKMANN</item>
      <item>MILAN MIRKOVIĆ</item>
    </derivirana_varijabla>
  </DomainObject.Predmet.OstaliListNazivFormated>
  <DomainObject.Predmet.OstaliListNazivFormatedOIB>
    <izvorni_sadrzaj>
      <item>JAN RICHARD HASETH BJORKMANN, OIB 08009860286</item>
      <item>MILAN MIRKOVIĆ, OIB 91898230693</item>
    </izvorni_sadrzaj>
    <derivirana_varijabla naziv="DomainObject.Predmet.OstaliListNazivFormatedOIB_1">
      <item>JAN RICHARD HASETH BJORKMANN, OIB 08009860286</item>
      <item>MILAN MIRKOVIĆ, OIB 91898230693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WORLD CLASS GRUPA d.o.o.</izvorni_sadrzaj>
    <derivirana_varijabla naziv="DomainObject.Predmet.ProtustrankaIDrugi_1">WORLD CLASS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WORLD CLASS GRUPA d.o.o., OIB 35611943330, Izidora Kršnjavoga 1, 10000 Zagreb</izvorni_sadrzaj>
    <derivirana_varijabla naziv="DomainObject.Predmet.ProtustrankaIDrugiAdressOIB_1">WORLD CLASS GRUPA d.o.o., OIB 35611943330, Izidora Kršnjavoga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WORLD CLASS GRUPA d.o.o.</item>
      <item>JAN RICHARD HASETH BJORKMANN</item>
      <item>MILAN MIRKOVIĆ</item>
    </izvorni_sadrzaj>
    <derivirana_varijabla naziv="DomainObject.Predmet.SudioniciListNaziv_1">
      <item>FINA Regionalni centar Zagreb</item>
      <item>WORLD CLASS GRUPA d.o.o.</item>
      <item>JAN RICHARD HASETH BJORKMANN</item>
      <item>MILAN MIRKOVIĆ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WORLD CLASS GRUPA d.o.o., OIB 35611943330, Izidora Kršnjavoga 1,10000 Zagreb</item>
      <item>JAN RICHARD HASETH BJORKMANN, OIB 08009860286, Sverrestien 31,Blommenholm</item>
      <item>MILAN MIRKOVIĆ, OIB 91898230693, Katarina Bangata 52,Stochkholm</item>
    </izvorni_sadrzaj>
    <derivirana_varijabla naziv="DomainObject.Predmet.SudioniciListAdressOIB_1">
      <item>FINA Regionalni centar Zagreb, OIB 85821130368, Trg svibanjskih žrtava 1995. 1,10000 Zagreb</item>
      <item>WORLD CLASS GRUPA d.o.o., OIB 35611943330, Izidora Kršnjavoga 1,10000 Zagreb</item>
      <item>JAN RICHARD HASETH BJORKMANN, OIB 08009860286, Sverrestien 31,Blommenholm</item>
      <item>MILAN MIRKOVIĆ, OIB 91898230693, Katarina Bangata 52,Stochkholm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35611943330</item>
      <item>, OIB 08009860286</item>
      <item>, OIB 91898230693</item>
    </izvorni_sadrzaj>
    <derivirana_varijabla naziv="DomainObject.Predmet.SudioniciListNazivOIB_1">
      <item>, OIB 85821130368</item>
      <item>, OIB 35611943330</item>
      <item>, OIB 08009860286</item>
      <item>, OIB 91898230693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1372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2016-01-14T13:56:00Z</dcterms:created>
  <dc:creator>ilukac</dc:creator>
  <cp:lastModifiedBy>Nevenka Furić</cp:lastModifiedBy>
  <cp:lastPrinted>2016-01-14T13:50:00Z</cp:lastPrinted>
  <dcterms:modified xmlns:xsi="http://www.w3.org/2001/XMLSchema-instance" xsi:type="dcterms:W3CDTF">2016-01-14T14:04:00Z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