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119a" w14:paraId="c57119a" w:rsidRDefault="000255CF" w:rsidP="000255CF" w:rsidR="0073769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691">
        <w:rPr>
          <w:b/>
        </w:rPr>
        <w:t xml:space="preserve"> </w:t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</w:r>
      <w:r w:rsidR="00737691">
        <w:rPr>
          <w:b/>
        </w:rPr>
        <w:tab/>
        <w:t xml:space="preserve"> </w:t>
      </w:r>
      <w:r w:rsidR="005F2132">
        <w:rPr>
          <w:b/>
        </w:rPr>
        <w:t xml:space="preserve"> 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55CF" w:rsidP="000255CF" w:rsidR="00737691">
      <w:pPr>
        <w:jc w:val="both"/>
        <w:rPr>
          <w:b/>
        </w:rPr>
      </w:pPr>
      <w:r>
        <w:rPr>
          <w:b/>
        </w:rPr>
        <w:t>TRGOVAČKI SUD U OSIJEKU</w:t>
      </w:r>
      <w:r w:rsidR="00737691">
        <w:rPr>
          <w:b/>
        </w:rPr>
        <w:t xml:space="preserve">                                           </w:t>
      </w:r>
      <w:r w:rsidR="00737691" w:rsidRPr="00737691">
        <w:rPr>
          <w:b/>
        </w:rPr>
        <w:t>Broj:7/St-654/2011-</w:t>
      </w:r>
      <w:r w:rsidR="00737691">
        <w:rPr>
          <w:b/>
        </w:rPr>
        <w:t>18</w:t>
      </w:r>
      <w:r w:rsidR="009E0874">
        <w:rPr>
          <w:b/>
        </w:rPr>
        <w:t>3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Trg pobjede 13</w:t>
      </w:r>
    </w:p>
    <w:p w:rsidRDefault="000255CF" w:rsidP="000255CF" w:rsidR="000255CF">
      <w:pPr>
        <w:jc w:val="both"/>
        <w:rPr>
          <w:b/>
        </w:rPr>
      </w:pPr>
      <w:r>
        <w:rPr>
          <w:b/>
        </w:rPr>
        <w:t>SLAVONSKI BROD</w:t>
      </w:r>
    </w:p>
    <w:p w:rsidRDefault="000255CF" w:rsidP="000255CF" w:rsidR="000255CF">
      <w:pPr>
        <w:jc w:val="both"/>
        <w:rPr>
          <w:b/>
        </w:rPr>
      </w:pPr>
    </w:p>
    <w:p w:rsidRDefault="000255CF" w:rsidP="000255CF" w:rsidR="000255CF">
      <w:pPr>
        <w:jc w:val="center"/>
        <w:rPr>
          <w:b/>
        </w:rPr>
      </w:pPr>
      <w:r>
        <w:rPr>
          <w:b/>
        </w:rPr>
        <w:t>Z A K L J U Č A K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737691" w:rsidRPr="00737691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737691" w:rsidRPr="00737691">
        <w:t>Slobodnica</w:t>
      </w:r>
      <w:proofErr w:type="spellEnd"/>
      <w:r w:rsidR="00737691" w:rsidRPr="00737691">
        <w:t xml:space="preserve"> 188, OIB 65921625689,</w:t>
      </w:r>
      <w:r w:rsidR="00737691">
        <w:t xml:space="preserve"> dana 07</w:t>
      </w:r>
      <w:r>
        <w:t xml:space="preserve">. </w:t>
      </w:r>
      <w:r w:rsidR="00737691">
        <w:t>studenoga</w:t>
      </w:r>
      <w:r>
        <w:t xml:space="preserve"> 201</w:t>
      </w:r>
      <w:r w:rsidR="00D1736E">
        <w:t>7</w:t>
      </w:r>
      <w:r>
        <w:t>. godine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center"/>
      </w:pPr>
      <w:r>
        <w:t>z a k l j u č i o    j e</w:t>
      </w:r>
    </w:p>
    <w:p w:rsidRDefault="00D1736E" w:rsidP="000255CF" w:rsidR="00D1736E">
      <w:pPr>
        <w:jc w:val="center"/>
      </w:pP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  <w:t xml:space="preserve">Nalaže se Financijskoj agenciji Regionalnom centru </w:t>
      </w:r>
      <w:r w:rsidR="00737691">
        <w:t>Osijek</w:t>
      </w:r>
      <w:r w:rsidR="00456AF9">
        <w:t xml:space="preserve"> ( dalje Agencija )</w:t>
      </w:r>
      <w:r>
        <w:t xml:space="preserve"> </w:t>
      </w:r>
      <w:r w:rsidR="004574FD">
        <w:t xml:space="preserve">izvršiti povrat </w:t>
      </w:r>
      <w:r>
        <w:t xml:space="preserve"> uplaćen</w:t>
      </w:r>
      <w:r w:rsidR="004574FD">
        <w:t>e</w:t>
      </w:r>
      <w:r>
        <w:t xml:space="preserve"> jamčevin</w:t>
      </w:r>
      <w:r w:rsidR="004574FD">
        <w:t>e</w:t>
      </w:r>
      <w:r>
        <w:t xml:space="preserve"> </w:t>
      </w:r>
      <w:r w:rsidR="003911C5">
        <w:t xml:space="preserve">uplatitelju </w:t>
      </w:r>
      <w:r w:rsidR="00737691">
        <w:t xml:space="preserve">KS-Gradnja d.o.o., </w:t>
      </w:r>
      <w:proofErr w:type="spellStart"/>
      <w:r w:rsidR="00737691">
        <w:t>Oprisavci</w:t>
      </w:r>
      <w:proofErr w:type="spellEnd"/>
      <w:r w:rsidR="00737691">
        <w:t xml:space="preserve">, Poljanica 69, OIB08525444865 </w:t>
      </w:r>
      <w:r w:rsidR="003911C5">
        <w:t xml:space="preserve">koju je ovaj uplatitelj uplatio izvan roka </w:t>
      </w:r>
      <w:r w:rsidR="004473E6">
        <w:t xml:space="preserve">određenog u Pozivu </w:t>
      </w:r>
      <w:r>
        <w:t>za sudjelovanje na elektroni</w:t>
      </w:r>
      <w:r w:rsidR="00737691">
        <w:t>čkoj javnoj dražbi ID nadmetanja 4</w:t>
      </w:r>
      <w:r w:rsidR="00737691" w:rsidRPr="00737691">
        <w:rPr>
          <w:b/>
        </w:rPr>
        <w:t>7</w:t>
      </w:r>
      <w:r w:rsidR="00737691" w:rsidRPr="00737691">
        <w:t>14</w:t>
      </w:r>
      <w:r w:rsidR="00737691" w:rsidRPr="00737691">
        <w:rPr>
          <w:b/>
        </w:rPr>
        <w:t xml:space="preserve"> </w:t>
      </w:r>
      <w:r w:rsidR="00737691">
        <w:t xml:space="preserve">u iznosu od 4.400,00 Kn </w:t>
      </w:r>
      <w:r>
        <w:t xml:space="preserve"> koja je evidentirana na posebnom računu</w:t>
      </w:r>
      <w:r w:rsidR="004574FD">
        <w:t xml:space="preserve"> </w:t>
      </w:r>
      <w:r>
        <w:t xml:space="preserve"> Agencije broj HR</w:t>
      </w:r>
      <w:r w:rsidR="00F369A0">
        <w:t>33239</w:t>
      </w:r>
      <w:r w:rsidR="00456AF9">
        <w:t>000</w:t>
      </w:r>
      <w:r w:rsidR="00F369A0">
        <w:t xml:space="preserve">11300028779, </w:t>
      </w:r>
      <w:r w:rsidR="00834B89">
        <w:t xml:space="preserve">a </w:t>
      </w:r>
      <w:r w:rsidR="00B911AF">
        <w:t>na račun</w:t>
      </w:r>
      <w:r w:rsidR="004574FD">
        <w:t xml:space="preserve"> ovog </w:t>
      </w:r>
      <w:r w:rsidR="004473E6">
        <w:t>uplatitelja</w:t>
      </w:r>
      <w:r w:rsidR="00737691">
        <w:t xml:space="preserve"> s kojeg je jamčevina uplaćena</w:t>
      </w:r>
      <w:r w:rsidR="00072CE9" w:rsidRPr="00072CE9">
        <w:t xml:space="preserve"> HR</w:t>
      </w:r>
      <w:r w:rsidR="00737691">
        <w:t xml:space="preserve"> 8823600001102041394</w:t>
      </w:r>
      <w:r w:rsidR="00072CE9">
        <w:t>,</w:t>
      </w:r>
      <w:r w:rsidR="00A573D9">
        <w:t xml:space="preserve"> a</w:t>
      </w:r>
      <w:r w:rsidR="00B911AF">
        <w:t xml:space="preserve"> u roku od osam dana </w:t>
      </w:r>
      <w:r w:rsidR="00072CE9">
        <w:t xml:space="preserve">od dana </w:t>
      </w:r>
      <w:r w:rsidR="00B911AF">
        <w:t>primitka ovoga zaključka.</w:t>
      </w:r>
    </w:p>
    <w:p w:rsidRDefault="00737691" w:rsidP="00D1736E" w:rsidR="00737691">
      <w:pPr>
        <w:jc w:val="both"/>
      </w:pPr>
    </w:p>
    <w:p w:rsidRDefault="000255CF" w:rsidP="000255CF" w:rsidR="000255CF">
      <w:pPr>
        <w:jc w:val="center"/>
      </w:pPr>
      <w:r>
        <w:t>Obrazloženje</w:t>
      </w:r>
    </w:p>
    <w:p w:rsidRDefault="00D1736E" w:rsidP="000255CF" w:rsidR="00D1736E">
      <w:pPr>
        <w:jc w:val="center"/>
      </w:pPr>
    </w:p>
    <w:p w:rsidRDefault="00D1736E" w:rsidP="00E92813" w:rsidR="00737691">
      <w:pPr>
        <w:jc w:val="both"/>
      </w:pPr>
      <w:r>
        <w:t xml:space="preserve"> </w:t>
      </w:r>
      <w:r>
        <w:tab/>
      </w:r>
      <w:r>
        <w:tab/>
      </w:r>
      <w:r w:rsidR="00E92813">
        <w:t xml:space="preserve">Financijska </w:t>
      </w:r>
      <w:r w:rsidR="00072CE9">
        <w:t xml:space="preserve"> a</w:t>
      </w:r>
      <w:r w:rsidR="00E92813">
        <w:t xml:space="preserve">gencija Regionalni centar </w:t>
      </w:r>
      <w:r w:rsidR="00737691">
        <w:t>Osijek</w:t>
      </w:r>
      <w:r w:rsidR="00227E2C">
        <w:t xml:space="preserve"> ( dalje Agencija )</w:t>
      </w:r>
      <w:r w:rsidR="00E92813">
        <w:t xml:space="preserve"> </w:t>
      </w:r>
      <w:r w:rsidR="00737691">
        <w:t>obavijestila je sud da je dana 20. listopada 2017. godine zaprimila Zahtjev za povrat jamčevine u iznosu 4.400,00 kn uplatitelja</w:t>
      </w:r>
      <w:r w:rsidR="00737691" w:rsidRPr="00737691">
        <w:t xml:space="preserve"> KS-Gradnja d.o.o., </w:t>
      </w:r>
      <w:proofErr w:type="spellStart"/>
      <w:r w:rsidR="00737691" w:rsidRPr="00737691">
        <w:t>Oprisavci</w:t>
      </w:r>
      <w:proofErr w:type="spellEnd"/>
      <w:r w:rsidR="00737691" w:rsidRPr="00737691">
        <w:t>, Poljanica 69, OIB08525444865</w:t>
      </w:r>
      <w:r w:rsidR="00737691">
        <w:t xml:space="preserve">, a koja jamčevina je uplaćena dana 17. listopada 2017. godine izvan roka valute i van roka evidencije </w:t>
      </w:r>
      <w:r w:rsidR="00651B20">
        <w:t xml:space="preserve">za elektroničku javnu dražbu </w:t>
      </w:r>
      <w:r w:rsidR="00737691">
        <w:t>– ID nadmetanja  4714</w:t>
      </w:r>
      <w:r w:rsidR="00651B20">
        <w:t>.</w:t>
      </w:r>
      <w:r w:rsidR="00737691">
        <w:t xml:space="preserve"> </w:t>
      </w:r>
    </w:p>
    <w:p w:rsidRDefault="003911C5" w:rsidP="00360656" w:rsidR="00D1736E">
      <w:pPr>
        <w:jc w:val="both"/>
      </w:pPr>
      <w:r>
        <w:tab/>
      </w:r>
      <w:r>
        <w:tab/>
        <w:t xml:space="preserve"> Ka</w:t>
      </w:r>
      <w:r w:rsidR="00970BF4">
        <w:t xml:space="preserve">ko je </w:t>
      </w:r>
      <w:r w:rsidR="00D037BB">
        <w:t>A</w:t>
      </w:r>
      <w:r>
        <w:t>gencija zatražila obavijest o daljnjem postupanju s uplaćenom jamčevinom, a evidentno je da uplatitelj jamčevine</w:t>
      </w:r>
      <w:r w:rsidRPr="003911C5">
        <w:t xml:space="preserve"> </w:t>
      </w:r>
      <w:r w:rsidR="00737691" w:rsidRPr="00737691">
        <w:t xml:space="preserve">KS-Gradnja d.o.o., </w:t>
      </w:r>
      <w:proofErr w:type="spellStart"/>
      <w:r w:rsidR="00737691" w:rsidRPr="00737691">
        <w:t>Oprisavci</w:t>
      </w:r>
      <w:proofErr w:type="spellEnd"/>
      <w:r w:rsidR="00737691" w:rsidRPr="00737691">
        <w:t>, Poljanica 69, OIB08525444865</w:t>
      </w:r>
      <w:r w:rsidR="00737691">
        <w:t xml:space="preserve"> </w:t>
      </w:r>
      <w:r>
        <w:t>jamčevinu za sudjelovanje u elektroničkoj javnoj dražbi</w:t>
      </w:r>
      <w:r w:rsidR="00970BF4">
        <w:t xml:space="preserve"> u ovoj pravnoj stvari</w:t>
      </w:r>
      <w:r>
        <w:t xml:space="preserve"> uplatio izvan roka te tako nije </w:t>
      </w:r>
      <w:r w:rsidR="00402DC1">
        <w:t xml:space="preserve"> ispunio zakonske pretpostavke za</w:t>
      </w:r>
      <w:r>
        <w:t xml:space="preserve"> sudjelova</w:t>
      </w:r>
      <w:r w:rsidR="00402DC1">
        <w:t>nje</w:t>
      </w:r>
      <w:r>
        <w:t xml:space="preserve"> u nadmetanju</w:t>
      </w:r>
      <w:r w:rsidR="00970BF4">
        <w:t>,</w:t>
      </w:r>
      <w:r>
        <w:t xml:space="preserve">  </w:t>
      </w:r>
      <w:r w:rsidR="00D1736E">
        <w:t xml:space="preserve">valjalo je naložiti </w:t>
      </w:r>
      <w:r w:rsidR="00402DC1">
        <w:t>A</w:t>
      </w:r>
      <w:r w:rsidR="00D1736E">
        <w:t>genciji uplaćenu jamčevinu</w:t>
      </w:r>
      <w:r w:rsidR="00402DC1">
        <w:t xml:space="preserve"> vratiti uplatitelju</w:t>
      </w:r>
      <w:r>
        <w:t xml:space="preserve"> uz poziv na odredbu čl.132.e.</w:t>
      </w:r>
      <w:r w:rsidR="004574FD">
        <w:t xml:space="preserve"> Ovršnog zakona ( NN </w:t>
      </w:r>
      <w:r w:rsidR="00763588">
        <w:t>112/12, 25/13, 93/14 )</w:t>
      </w:r>
      <w:r w:rsidR="00456AF9">
        <w:t xml:space="preserve"> </w:t>
      </w:r>
      <w:r w:rsidR="00763588">
        <w:t>i odredb</w:t>
      </w:r>
      <w:r w:rsidR="009F145C">
        <w:t>u</w:t>
      </w:r>
      <w:r w:rsidR="00763588">
        <w:t xml:space="preserve"> čl. 13</w:t>
      </w:r>
      <w:r w:rsidR="00A573D9">
        <w:t xml:space="preserve"> Pravilnika o </w:t>
      </w:r>
      <w:r w:rsidR="004574FD">
        <w:t>načinu i postupku provedbe prodaje nekretnina i pokretnina u ovršnom postupku  ( NN 156/14</w:t>
      </w:r>
      <w:r w:rsidR="00763588">
        <w:t xml:space="preserve"> )</w:t>
      </w:r>
      <w:r w:rsidR="00970BF4">
        <w:t>.</w:t>
      </w:r>
    </w:p>
    <w:p w:rsidRDefault="00D1736E" w:rsidP="00D1736E" w:rsidR="00D1736E">
      <w:pPr>
        <w:jc w:val="both"/>
      </w:pPr>
      <w:r>
        <w:t xml:space="preserve"> </w:t>
      </w:r>
      <w:r>
        <w:tab/>
      </w:r>
      <w:r>
        <w:tab/>
      </w:r>
    </w:p>
    <w:p w:rsidRDefault="00737691" w:rsidP="000255CF" w:rsidR="00BD6602">
      <w:pPr>
        <w:jc w:val="center"/>
      </w:pPr>
      <w:r>
        <w:t>U Slavonskom Brodu, 07</w:t>
      </w:r>
      <w:r w:rsidR="000255CF">
        <w:t xml:space="preserve">. </w:t>
      </w:r>
      <w:r>
        <w:t>studenoga</w:t>
      </w:r>
      <w:r w:rsidR="000255CF">
        <w:t xml:space="preserve"> 201</w:t>
      </w:r>
      <w:r w:rsidR="00970BF4">
        <w:t>7</w:t>
      </w:r>
      <w:r w:rsidR="000255CF">
        <w:t xml:space="preserve">. </w:t>
      </w:r>
      <w:r w:rsidR="00BD6602">
        <w:t>godine</w:t>
      </w:r>
    </w:p>
    <w:p w:rsidRDefault="000255CF" w:rsidP="000255CF" w:rsidR="000255CF">
      <w:pPr>
        <w:ind w:firstLine="708" w:left="708"/>
        <w:jc w:val="both"/>
      </w:pPr>
    </w:p>
    <w:p w:rsidRDefault="000255CF" w:rsidP="000255CF" w:rsidR="001A0597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3D4DF2">
        <w:rPr>
          <w:lang w:eastAsia="en-US"/>
        </w:rPr>
        <w:t xml:space="preserve">                  </w:t>
      </w:r>
      <w:r>
        <w:rPr>
          <w:lang w:eastAsia="en-US"/>
        </w:rPr>
        <w:t xml:space="preserve"> Stečajna sutkinja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</w:t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</w:r>
      <w:r w:rsidR="003D4DF2">
        <w:rPr>
          <w:lang w:eastAsia="en-US"/>
        </w:rPr>
        <w:tab/>
        <w:t xml:space="preserve">                 </w:t>
      </w:r>
      <w:r>
        <w:rPr>
          <w:lang w:eastAsia="en-US"/>
        </w:rPr>
        <w:t xml:space="preserve">  </w:t>
      </w:r>
      <w:r w:rsidR="003D4DF2">
        <w:rPr>
          <w:lang w:eastAsia="en-US"/>
        </w:rPr>
        <w:t xml:space="preserve">  </w:t>
      </w:r>
      <w:r w:rsidR="001A0597">
        <w:rPr>
          <w:lang w:eastAsia="en-US"/>
        </w:rPr>
        <w:t xml:space="preserve"> </w:t>
      </w:r>
      <w:r>
        <w:rPr>
          <w:lang w:eastAsia="en-US"/>
        </w:rPr>
        <w:t xml:space="preserve"> Mirna Vujčić </w:t>
      </w:r>
    </w:p>
    <w:p w:rsidRDefault="00BD6602" w:rsidP="000255CF" w:rsidR="000255CF" w:rsidRPr="00651B20">
      <w:pPr>
        <w:jc w:val="both"/>
        <w:rPr>
          <w:b/>
        </w:rPr>
      </w:pPr>
      <w:r w:rsidRPr="00651B20">
        <w:rPr>
          <w:b/>
          <w:sz w:val="20"/>
          <w:szCs w:val="20"/>
        </w:rPr>
        <w:t>POUKA O PRAVNOM LIJEKU</w:t>
      </w:r>
      <w:r w:rsidR="000255CF" w:rsidRPr="00651B20">
        <w:rPr>
          <w:b/>
        </w:rPr>
        <w:t>:</w:t>
      </w:r>
    </w:p>
    <w:p w:rsidRDefault="000255CF" w:rsidP="000255CF" w:rsidR="000255CF">
      <w:pPr>
        <w:jc w:val="both"/>
      </w:pPr>
      <w:r w:rsidRPr="00BD6602">
        <w:rPr>
          <w:sz w:val="18"/>
          <w:szCs w:val="18"/>
        </w:rPr>
        <w:t>Protiv ovog zaključka žalba nije dopuštena</w:t>
      </w:r>
      <w:r>
        <w:t>.</w:t>
      </w: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</w:p>
    <w:p w:rsidRDefault="000255CF" w:rsidP="000255CF" w:rsidR="000255CF">
      <w:pPr>
        <w:jc w:val="both"/>
      </w:pPr>
      <w:r>
        <w:t>DNA:</w:t>
      </w:r>
    </w:p>
    <w:p w:rsidRDefault="000255CF" w:rsidP="000255CF" w:rsidR="000255CF">
      <w:pPr>
        <w:jc w:val="both"/>
      </w:pPr>
      <w:r>
        <w:t xml:space="preserve">1. Objaviti na mrežnoj stranici e-Oglasna ploča sudova </w:t>
      </w:r>
    </w:p>
    <w:p w:rsidRDefault="000255CF" w:rsidP="000255CF" w:rsidR="000255CF">
      <w:pPr>
        <w:jc w:val="both"/>
      </w:pPr>
      <w:r>
        <w:t>2. Dostaviti radi obavijesti:</w:t>
      </w:r>
    </w:p>
    <w:p w:rsidRDefault="00402DC1" w:rsidP="000255CF" w:rsidR="00402DC1">
      <w:pPr>
        <w:jc w:val="both"/>
      </w:pPr>
      <w:r>
        <w:t>- stečajno</w:t>
      </w:r>
      <w:r w:rsidR="00737691">
        <w:t>m</w:t>
      </w:r>
      <w:r>
        <w:t xml:space="preserve"> upravitelj</w:t>
      </w:r>
      <w:r w:rsidR="00737691">
        <w:t>u</w:t>
      </w:r>
    </w:p>
    <w:p w:rsidRDefault="000255CF" w:rsidP="000255CF" w:rsidR="000255CF">
      <w:pPr>
        <w:jc w:val="both"/>
      </w:pPr>
      <w:r>
        <w:t xml:space="preserve">- </w:t>
      </w:r>
      <w:r w:rsidR="00E25357">
        <w:t xml:space="preserve"> FINA</w:t>
      </w:r>
    </w:p>
    <w:p w:rsidRDefault="00402DC1" w:rsidP="000255CF" w:rsidR="00402DC1">
      <w:pPr>
        <w:jc w:val="both"/>
      </w:pPr>
      <w:r>
        <w:t xml:space="preserve">- </w:t>
      </w:r>
      <w:r w:rsidR="00737691" w:rsidRPr="00737691">
        <w:t xml:space="preserve">KS-Gradnja d.o.o., </w:t>
      </w:r>
      <w:proofErr w:type="spellStart"/>
      <w:r w:rsidR="00737691" w:rsidRPr="00737691">
        <w:t>Oprisavci</w:t>
      </w:r>
      <w:proofErr w:type="spellEnd"/>
    </w:p>
    <w:p w:rsidRDefault="00DB052E" w:rsidP="000255CF" w:rsidR="00DB052E" w:rsidRPr="000255CF"/>
    <w:sectPr w:rsidR="00DB052E" w:rsidRPr="00025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CF"/>
    <w:rsid w:val="000153A3"/>
    <w:rsid w:val="000255CF"/>
    <w:rsid w:val="00072CE9"/>
    <w:rsid w:val="00181972"/>
    <w:rsid w:val="001A0597"/>
    <w:rsid w:val="00227E2C"/>
    <w:rsid w:val="00360656"/>
    <w:rsid w:val="003911C5"/>
    <w:rsid w:val="003D4DF2"/>
    <w:rsid w:val="00402DC1"/>
    <w:rsid w:val="00407886"/>
    <w:rsid w:val="004273B3"/>
    <w:rsid w:val="004473E6"/>
    <w:rsid w:val="00456AF9"/>
    <w:rsid w:val="004574FD"/>
    <w:rsid w:val="005F2132"/>
    <w:rsid w:val="00651B20"/>
    <w:rsid w:val="00737691"/>
    <w:rsid w:val="007378BB"/>
    <w:rsid w:val="00763588"/>
    <w:rsid w:val="00834B89"/>
    <w:rsid w:val="00970BF4"/>
    <w:rsid w:val="009E0874"/>
    <w:rsid w:val="009F145C"/>
    <w:rsid w:val="00A573D9"/>
    <w:rsid w:val="00B66E35"/>
    <w:rsid w:val="00B77FC9"/>
    <w:rsid w:val="00B911AF"/>
    <w:rsid w:val="00BD6602"/>
    <w:rsid w:val="00D037BB"/>
    <w:rsid w:val="00D1736E"/>
    <w:rsid w:val="00DB052E"/>
    <w:rsid w:val="00E25357"/>
    <w:rsid w:val="00E92813"/>
    <w:rsid w:val="00F369A0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3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5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5C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3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60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2049</properties:Characters>
  <properties:Lines>56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2017-11-07T09:45:00Z</dcterms:created>
  <dc:creator>wsadmin</dc:creator>
  <cp:lastModifiedBy>wsadmin</cp:lastModifiedBy>
  <cp:lastPrinted>2017-11-07T09:58:00Z</cp:lastPrinted>
  <dcterms:modified xmlns:xsi="http://www.w3.org/2001/XMLSchema-instance" xsi:type="dcterms:W3CDTF">2017-11-07T10:36:00Z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