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8c99" w14:paraId="d578c99" w:rsidRDefault="006C5837" w:rsidP="006C5837" w:rsidR="006C5837">
      <w:pPr>
        <w:widowControl w:val="false"/>
        <w:autoSpaceDE w:val="false"/>
        <w:autoSpaceDN w:val="false"/>
        <w:adjustRightInd w:val="false"/>
        <w:ind w:firstLine="708" w:left="5664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St-114/2015-2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 radi skraćenog stečajnog postupka nad dužnikom METIĆ poduzeće za proizvodnju i trgovinu, uvoz-izvoz d.o.o. Stara Jošava, Ulica Glavna 15, OIB: 25580412516,  dana  10. prosinca 2015. godine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6C5837" w:rsidP="00A121C9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Prijedlog za otvaranje skraćenog stečajnog postupka nad dužnikom METIĆ poduzeće za proizvodnju i trgovinu, uvoz-izvoz d.o.o. Stara Jošava, Ulica Glavna 15, OIB: 25580412516, se odbacuje.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Dana 29. listopada  2015.  godine FINA Regionalni centar Zagreb, Podružnica Bjelovar  je podnijela  prijedlog ovome sudu da se nad dužnikom METIĆ poduzeće za proizvodnju i trgovinu, uvoz-izvoz d.o.o. Stara Jošava, Ulica Glavna 15, OIB: 25580412516, otvori skraćeni stečajni postupak.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Provjerom u sudskom registru utvrđeno je da navedena tvrtka pod imenom METIĆ poduzeće za proizvodnju i trgovinu, uvoz-izvoz d.o.o. Stara Jošava, Ulica Glavna 15, OIB: 25580412516, ne postoji upisana u sudskom registru Trgovačkih sudova u Republici Hrvatskoj.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Dopisom od 10. studenog 2015. godine sud je pozvao FINU RC Zagreb da u roku od 8 dana ispravi prijedlog na način da pravilno naznači naziv dužnika, </w:t>
      </w:r>
      <w:r w:rsidR="00A121C9">
        <w:rPr>
          <w:noProof/>
        </w:rPr>
        <w:t xml:space="preserve">što FINA nije učinila, </w:t>
      </w:r>
      <w:r>
        <w:rPr>
          <w:noProof/>
        </w:rPr>
        <w:t xml:space="preserve"> pa je sud  temeljem članka  128. st. 9.  Stečajnog zakona (NN br. 44/96, 29/99, 123/03, 82/06, 116/10, 25/12, 133/12 i 71/15, dalje: SZ), odbacio prijedlog radi pokretanja skraćenog stečajnog postupka nad dužnikom METIĆ poduzeće za proizvodnju i trgovinu, uvoz-izvoz d.o.o. Stara Jošava, Ulica Glavna 15, OIB: 25580412516 i riješio kao u izreci ovog rješenja. 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 10. prosinca  2015.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z.z. dužnika – putem e-oglasne ploče suda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Sc. pravomoćnost</w:t>
      </w:r>
    </w:p>
    <w:p w:rsidRDefault="006C5837" w:rsidP="006C5837" w:rsidR="006C583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10. 12. 2015. </w:t>
      </w:r>
    </w:p>
    <w:p w:rsidRDefault="006C5837" w:rsidP="006C5837" w:rsidR="006C5837"/>
    <w:p w:rsidRDefault="005634ED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837"/>
    <w:rsid w:val="005634ED"/>
    <w:rsid w:val="006C5837"/>
    <w:rsid w:val="00A121C9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8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4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4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4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4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8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6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4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4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4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4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84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"METIĆ" PODUZEĆE ZA PROIZVODNJU I TRGOVINU, UVOZ-IZVOZ D.O.O. Stara Jošava</izvorni_sadrzaj>
    <derivirana_varijabla naziv="DomainObject.Predmet.ProtustrankaFormated_1">  "METIĆ" PODUZEĆE ZA PROIZVODNJU I TRGOVINU, UVOZ-IZVOZ D.O.O. Stara Jošava</derivirana_varijabla>
  </DomainObject.Predmet.ProtustrankaFormated>
  <DomainObject.Predmet.ProtustrankaFormatedOIB>
    <izvorni_sadrzaj>  "METIĆ" PODUZEĆE ZA PROIZVODNJU I TRGOVINU, UVOZ-IZVOZ D.O.O. Stara Jošava, OIB 25580412516</izvorni_sadrzaj>
    <derivirana_varijabla naziv="DomainObject.Predmet.ProtustrankaFormatedOIB_1">  "METIĆ" PODUZEĆE ZA PROIZVODNJU I TRGOVINU, UVOZ-IZVOZ D.O.O. Stara Jošava, OIB 25580412516</derivirana_varijabla>
  </DomainObject.Predmet.ProtustrankaFormatedOIB>
  <DomainObject.Predmet.ProtustrankaFormatedWithAdress>
    <izvorni_sadrzaj> "METIĆ" PODUZEĆE ZA PROIZVODNJU I TRGOVINU, UVOZ-IZVOZ D.O.O. Stara Jošava, Ulica Glavna 15, 33515 Stara Jošava</izvorni_sadrzaj>
    <derivirana_varijabla naziv="DomainObject.Predmet.ProtustrankaFormatedWithAdress_1"> "METIĆ" PODUZEĆE ZA PROIZVODNJU I TRGOVINU, UVOZ-IZVOZ D.O.O. Stara Jošava, Ulica Glavna 15, 33515 Stara Jošava</derivirana_varijabla>
  </DomainObject.Predmet.ProtustrankaFormatedWithAdress>
  <DomainObject.Predmet.ProtustrankaFormatedWithAdressOIB>
    <izvorni_sadrzaj> "METIĆ" PODUZEĆE ZA PROIZVODNJU I TRGOVINU, UVOZ-IZVOZ D.O.O. Stara Jošava, OIB 25580412516, Ulica Glavna 15, 33515 Stara Jošava</izvorni_sadrzaj>
    <derivirana_varijabla naziv="DomainObject.Predmet.ProtustrankaFormatedWithAdressOIB_1"> "METIĆ" PODUZEĆE ZA PROIZVODNJU I TRGOVINU, UVOZ-IZVOZ D.O.O. Stara Jošava, OIB 25580412516, Ulica Glavna 15, 33515 Stara Jošava</derivirana_varijabla>
  </DomainObject.Predmet.ProtustrankaFormatedWithAdressOIB>
  <DomainObject.Predmet.ProtustrankaWithAdress>
    <izvorni_sadrzaj>"METIĆ" PODUZEĆE ZA PROIZVODNJU I TRGOVINU, UVOZ-IZVOZ D.O.O. Stara Jošava Ulica Glavna 15, 33515 Stara Jošava</izvorni_sadrzaj>
    <derivirana_varijabla naziv="DomainObject.Predmet.ProtustrankaWithAdress_1">"METIĆ" PODUZEĆE ZA PROIZVODNJU I TRGOVINU, UVOZ-IZVOZ D.O.O. Stara Jošava Ulica Glavna 15, 33515 Stara Jošava</derivirana_varijabla>
  </DomainObject.Predmet.ProtustrankaWithAdress>
  <DomainObject.Predmet.ProtustrankaWithAdressOIB>
    <izvorni_sadrzaj>"METIĆ" PODUZEĆE ZA PROIZVODNJU I TRGOVINU, UVOZ-IZVOZ D.O.O. Stara Jošava, OIB 25580412516, Ulica Glavna 15, 33515 Stara Jošava</izvorni_sadrzaj>
    <derivirana_varijabla naziv="DomainObject.Predmet.ProtustrankaWithAdressOIB_1">"METIĆ" PODUZEĆE ZA PROIZVODNJU I TRGOVINU, UVOZ-IZVOZ D.O.O. Stara Jošava, OIB 25580412516, Ulica Glavna 15, 33515 Stara Jošava</derivirana_varijabla>
  </DomainObject.Predmet.ProtustrankaWithAdressOIB>
  <DomainObject.Predmet.ProtustrankaNazivFormated>
    <izvorni_sadrzaj>"METIĆ" PODUZEĆE ZA PROIZVODNJU I TRGOVINU, UVOZ-IZVOZ D.O.O. Stara Jošava</izvorni_sadrzaj>
    <derivirana_varijabla naziv="DomainObject.Predmet.ProtustrankaNazivFormated_1">"METIĆ" PODUZEĆE ZA PROIZVODNJU I TRGOVINU, UVOZ-IZVOZ D.O.O. Stara Jošava</derivirana_varijabla>
  </DomainObject.Predmet.ProtustrankaNazivFormated>
  <DomainObject.Predmet.ProtustrankaNazivFormatedOIB>
    <izvorni_sadrzaj>"METIĆ" PODUZEĆE ZA PROIZVODNJU I TRGOVINU, UVOZ-IZVOZ D.O.O. Stara Jošava, OIB 25580412516</izvorni_sadrzaj>
    <derivirana_varijabla naziv="DomainObject.Predmet.ProtustrankaNazivFormatedOIB_1">"METIĆ" PODUZEĆE ZA PROIZVODNJU I TRGOVINU, UVOZ-IZVOZ D.O.O. Stara Jošava, OIB 25580412516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"METIĆ" PODUZEĆE ZA PROIZVODNJU I TRGOVINU, UVOZ-IZVOZ D.O.O. Stara Jošava</item>
    </izvorni_sadrzaj>
    <derivirana_varijabla naziv="DomainObject.Predmet.ProtuStrankaListFormated_1">
      <item>"METIĆ" PODUZEĆE ZA PROIZVODNJU I TRGOVINU, UVOZ-IZVOZ D.O.O. Stara Jošava</item>
    </derivirana_varijabla>
  </DomainObject.Predmet.ProtuStrankaListFormated>
  <DomainObject.Predmet.ProtuStrankaListFormatedOIB>
    <izvorni_sadrzaj>
      <item>"METIĆ" PODUZEĆE ZA PROIZVODNJU I TRGOVINU, UVOZ-IZVOZ D.O.O. Stara Jošava, OIB 25580412516</item>
    </izvorni_sadrzaj>
    <derivirana_varijabla naziv="DomainObject.Predmet.ProtuStrankaListFormatedOIB_1">
      <item>"METIĆ" PODUZEĆE ZA PROIZVODNJU I TRGOVINU, UVOZ-IZVOZ D.O.O. Stara Jošava, OIB 25580412516</item>
    </derivirana_varijabla>
  </DomainObject.Predmet.ProtuStrankaListFormatedOIB>
  <DomainObject.Predmet.ProtuStrankaListFormatedWithAdress>
    <izvorni_sadrzaj>
      <item>"METIĆ" PODUZEĆE ZA PROIZVODNJU I TRGOVINU, UVOZ-IZVOZ D.O.O. Stara Jošava, Ulica Glavna 15, 33515 Stara Jošava</item>
    </izvorni_sadrzaj>
    <derivirana_varijabla naziv="DomainObject.Predmet.ProtuStrankaListFormatedWithAdress_1">
      <item>"METIĆ" PODUZEĆE ZA PROIZVODNJU I TRGOVINU, UVOZ-IZVOZ D.O.O. Stara Jošava, Ulica Glavna 15, 33515 Stara Jošava</item>
    </derivirana_varijabla>
  </DomainObject.Predmet.ProtuStrankaListFormatedWithAdress>
  <DomainObject.Predmet.ProtuStrankaListFormatedWithAdressOIB>
    <izvorni_sadrzaj>
      <item>"METIĆ" PODUZEĆE ZA PROIZVODNJU I TRGOVINU, UVOZ-IZVOZ D.O.O. Stara Jošava, OIB 25580412516, Ulica Glavna 15, 33515 Stara Jošava</item>
    </izvorni_sadrzaj>
    <derivirana_varijabla naziv="DomainObject.Predmet.ProtuStrankaListFormatedWithAdressOIB_1">
      <item>"METIĆ" PODUZEĆE ZA PROIZVODNJU I TRGOVINU, UVOZ-IZVOZ D.O.O. Stara Jošava, OIB 25580412516, Ulica Glavna 15, 33515 Stara Jošava</item>
    </derivirana_varijabla>
  </DomainObject.Predmet.ProtuStrankaListFormatedWithAdressOIB>
  <DomainObject.Predmet.ProtuStrankaListNazivFormated>
    <izvorni_sadrzaj>
      <item>"METIĆ" PODUZEĆE ZA PROIZVODNJU I TRGOVINU, UVOZ-IZVOZ D.O.O. Stara Jošava</item>
    </izvorni_sadrzaj>
    <derivirana_varijabla naziv="DomainObject.Predmet.ProtuStrankaListNazivFormated_1">
      <item>"METIĆ" PODUZEĆE ZA PROIZVODNJU I TRGOVINU, UVOZ-IZVOZ D.O.O. Stara Jošava</item>
    </derivirana_varijabla>
  </DomainObject.Predmet.ProtuStrankaListNazivFormated>
  <DomainObject.Predmet.ProtuStrankaListNazivFormatedOIB>
    <izvorni_sadrzaj>
      <item>"METIĆ" PODUZEĆE ZA PROIZVODNJU I TRGOVINU, UVOZ-IZVOZ D.O.O. Stara Jošava, OIB 25580412516</item>
    </izvorni_sadrzaj>
    <derivirana_varijabla naziv="DomainObject.Predmet.ProtuStrankaListNazivFormatedOIB_1">
      <item>"METIĆ" PODUZEĆE ZA PROIZVODNJU I TRGOVINU, UVOZ-IZVOZ D.O.O. Stara Jošava, OIB 25580412516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"METIĆ" PODUZEĆE ZA PROIZVODNJU I TRGOVINU, UVOZ-IZVOZ D.O.O. Stara Jošava</izvorni_sadrzaj>
    <derivirana_varijabla naziv="DomainObject.Predmet.ProtustrankaIDrugi_1">"METIĆ" PODUZEĆE ZA PROIZVODNJU I TRGOVINU, UVOZ-IZVOZ D.O.O. Stara Jošava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"METIĆ" PODUZEĆE ZA PROIZVODNJU I TRGOVINU, UVOZ-IZVOZ D.O.O. Stara Jošava, OIB 25580412516, Ulica Glavna 15, 33515 Stara Jošava</izvorni_sadrzaj>
    <derivirana_varijabla naziv="DomainObject.Predmet.ProtustrankaIDrugiAdressOIB_1">"METIĆ" PODUZEĆE ZA PROIZVODNJU I TRGOVINU, UVOZ-IZVOZ D.O.O. Stara Jošava, OIB 25580412516, Ulica Glavna 15, 33515 Stara Jošava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"METIĆ" PODUZEĆE ZA PROIZVODNJU I TRGOVINU, UVOZ-IZVOZ D.O.O. Stara Jošava</item>
    </izvorni_sadrzaj>
    <derivirana_varijabla naziv="DomainObject.Predmet.SudioniciListNaziv_1">
      <item>FINA, RC ZAGREB, Podružnica Bjelovar</item>
      <item>"METIĆ" PODUZEĆE ZA PROIZVODNJU I TRGOVINU, UVOZ-IZVOZ D.O.O. Stara Jošava</item>
    </derivirana_varijabla>
  </DomainObject.Predmet.SudioniciListNaziv>
  <DomainObject.Predmet.SudioniciListAdressOIB>
    <izvorni_sadrzaj>
      <item>FINA, RC ZAGREB, Podružnica Bjelovar, OIB 85821130368, F. Supila 4,43000 Bjelovar</item>
      <item>"METIĆ" PODUZEĆE ZA PROIZVODNJU I TRGOVINU, UVOZ-IZVOZ D.O.O. Stara Jošava, OIB 25580412516, Ulica Glavna 15,33515 Stara Jošava</item>
    </izvorni_sadrzaj>
    <derivirana_varijabla naziv="DomainObject.Predmet.SudioniciListAdressOIB_1">
      <item>FINA, RC ZAGREB, Podružnica Bjelovar, OIB 85821130368, F. Supila 4,43000 Bjelovar</item>
      <item>"METIĆ" PODUZEĆE ZA PROIZVODNJU I TRGOVINU, UVOZ-IZVOZ D.O.O. Stara Jošava, OIB 25580412516, Ulica Glavna 15,33515 Stara Jošava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25580412516</item>
    </izvorni_sadrzaj>
    <derivirana_varijabla naziv="DomainObject.Predmet.SudioniciListNazivOIB_1">
      <item>, OIB 85821130368</item>
      <item>, OIB 25580412516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1726</properties:Characters>
  <properties:Lines>63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2015-12-10T08:01:00Z</dcterms:created>
  <dc:creator>Vesna Dragišić</dc:creator>
  <cp:lastModifiedBy>Vesna Dragišić</cp:lastModifiedBy>
  <cp:lastPrinted>2015-12-10T08:14:00Z</cp:lastPrinted>
  <dcterms:modified xmlns:xsi="http://www.w3.org/2001/XMLSchema-instance" xsi:type="dcterms:W3CDTF">2015-12-10T08:16:00Z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