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7815" w14:paraId="39c7815" w:rsidRDefault="002E393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1899285</wp:posOffset>
            </wp:positionH>
            <wp:positionV relativeFrom="page">
              <wp:posOffset>505460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E393F" w:rsidP="002E393F" w:rsidR="00AE649C">
      <w:pPr>
        <w:pStyle w:val="NormaleSPIS"/>
        <w:spacing w:after="0"/>
      </w:pPr>
      <w:r>
        <w:t xml:space="preserve">        Republika Hrvatska</w:t>
      </w:r>
    </w:p>
    <w:p w:rsidRDefault="002E393F" w:rsidP="002E393F" w:rsidR="002E393F">
      <w:pPr>
        <w:pStyle w:val="NormaleSPIS"/>
        <w:spacing w:after="0"/>
      </w:pPr>
      <w:r>
        <w:t xml:space="preserve">       Trgovački sud u Bjelovaru</w:t>
      </w:r>
    </w:p>
    <w:p w:rsidRDefault="002E393F" w:rsidP="004F27AE" w:rsidR="002E393F" w:rsidRPr="00B76F3C">
      <w:pPr>
        <w:pStyle w:val="NormaleSPIS"/>
      </w:pPr>
      <w:r>
        <w:t>Bjelovar, Šetalište dr.I.Lebovića 42.</w:t>
      </w:r>
    </w:p>
    <w:p w:rsidRDefault="002E393F" w:rsidP="002E393F" w:rsidR="002E393F">
      <w:pPr>
        <w:jc w:val="right"/>
        <w:outlineLvl w:val="0"/>
        <w:rPr>
          <w:noProof/>
        </w:rPr>
      </w:pPr>
      <w:r>
        <w:rPr>
          <w:noProof/>
        </w:rPr>
        <w:t>Poslovni broj:7 St-12/2018-2</w:t>
      </w:r>
    </w:p>
    <w:p w:rsidRDefault="002E393F" w:rsidP="002E393F" w:rsidR="002E393F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2E393F" w:rsidP="002E393F" w:rsidR="002E393F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2E393F" w:rsidP="002E393F" w:rsidR="002E393F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Mrazović, </w:t>
      </w:r>
      <w:r>
        <w:t xml:space="preserve">povodom prijedloga FINANCIJSKE AGENCIJE, OIB 85821130368, RC Zagreb, Podružnica Varaždin,  za otvaranje stečajnog postupka nad dužnikom HIDRAULIČNI SISTEMI d.o.o. za proizvodnju, trgovinu i usluge iz </w:t>
      </w:r>
      <w:proofErr w:type="spellStart"/>
      <w:r>
        <w:t>Trnovca</w:t>
      </w:r>
      <w:proofErr w:type="spellEnd"/>
      <w:r>
        <w:t>, Gospodarska 1, MBS 070144880, OIB 42513274915, 8. ožujka 2018.</w:t>
      </w:r>
    </w:p>
    <w:p w:rsidRDefault="002E393F" w:rsidP="002E393F" w:rsidR="002E393F">
      <w:pPr>
        <w:jc w:val="center"/>
      </w:pPr>
      <w:r>
        <w:t>r i j e š i o   j e</w:t>
      </w:r>
    </w:p>
    <w:p w:rsidRDefault="002E393F" w:rsidP="002E393F" w:rsidR="002E393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I. Pokreće se postupak radi utvrđivanja uvjeta za otvaranje stečajnog postupka nad dužnikom HIDRAULIČNI SISTEMI d.o.o. za proizvodnju, trgovinu i usluge iz </w:t>
      </w:r>
      <w:proofErr w:type="spellStart"/>
      <w:r>
        <w:t>Trnovca</w:t>
      </w:r>
      <w:proofErr w:type="spellEnd"/>
      <w:r>
        <w:t>, Gospodarska 1, MBS 070144880, OIB 42513274915.</w:t>
      </w:r>
    </w:p>
    <w:p w:rsidRDefault="002E393F" w:rsidP="002E393F" w:rsidR="002E393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2E393F" w:rsidP="002E393F" w:rsidR="002E393F">
      <w:pPr>
        <w:ind w:firstLine="851"/>
        <w:jc w:val="both"/>
        <w:rPr>
          <w:noProof/>
        </w:rPr>
      </w:pPr>
      <w:r>
        <w:t>II.</w:t>
      </w:r>
      <w:r>
        <w:rPr>
          <w:noProof/>
        </w:rPr>
        <w:t xml:space="preserve"> Dužniku</w:t>
      </w:r>
      <w:r>
        <w:t xml:space="preserve"> HIDRAULIČNI SISTEMI d.o.o. za proizvodnju, trgovinu i usluge iz </w:t>
      </w:r>
      <w:proofErr w:type="spellStart"/>
      <w:r>
        <w:t>Trnovca</w:t>
      </w:r>
      <w:proofErr w:type="spellEnd"/>
      <w:r>
        <w:t>, Gospodarska 1, MBS 070144880, OIB 42513274915, p</w:t>
      </w:r>
      <w:r>
        <w:rPr>
          <w:noProof/>
        </w:rPr>
        <w:t>ostavlja se privremeni stečajni upravitelj.</w:t>
      </w:r>
    </w:p>
    <w:p w:rsidRDefault="002E393F" w:rsidP="002E393F" w:rsidR="002E393F">
      <w:pPr>
        <w:ind w:firstLine="851"/>
        <w:jc w:val="both"/>
        <w:rPr>
          <w:noProof/>
        </w:rPr>
      </w:pPr>
      <w:r>
        <w:rPr>
          <w:noProof/>
        </w:rPr>
        <w:t>III. Za privremenog stečajnog upravitelja imenuje se Vinko Pečanić iz Lipika, Frankopanska 17, OIB 03918439681.</w:t>
      </w:r>
    </w:p>
    <w:p w:rsidRDefault="002E393F" w:rsidP="002E393F" w:rsidR="002E393F">
      <w:pPr>
        <w:ind w:firstLine="851"/>
        <w:jc w:val="both"/>
        <w:rPr>
          <w:noProof/>
        </w:rPr>
      </w:pPr>
      <w:r>
        <w:rPr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2E393F" w:rsidP="002E393F" w:rsidR="002E393F">
      <w:pPr>
        <w:ind w:firstLine="851"/>
        <w:jc w:val="both"/>
        <w:rPr>
          <w:noProof/>
        </w:rPr>
      </w:pPr>
      <w:r>
        <w:rPr>
          <w:noProof/>
        </w:rPr>
        <w:t>Dužnik je dužan privremenom stečajnom upravitelju dopustiti uvid u knjige i poslovnu dokumentaciju.</w:t>
      </w:r>
    </w:p>
    <w:p w:rsidRDefault="002E393F" w:rsidP="002E393F" w:rsidR="002E393F">
      <w:pPr>
        <w:ind w:firstLine="851"/>
        <w:jc w:val="both"/>
        <w:rPr>
          <w:noProof/>
        </w:rPr>
      </w:pPr>
      <w:r>
        <w:rPr>
          <w:noProof/>
        </w:rPr>
        <w:t xml:space="preserve">Privremeni stečajni upravitelj je dužan sastaviti pisano izvješće o postojanju razloga za otvaranje stečajnog postupka i dostaviti ga sudu u roku od 15 dana, u tri primjerka.            </w:t>
      </w:r>
    </w:p>
    <w:p w:rsidRDefault="002E393F" w:rsidP="002E393F" w:rsidR="002E393F">
      <w:pPr>
        <w:ind w:firstLine="851"/>
        <w:jc w:val="both"/>
        <w:rPr>
          <w:noProof/>
        </w:rPr>
      </w:pPr>
      <w:r>
        <w:rPr>
          <w:noProof/>
        </w:rPr>
        <w:t xml:space="preserve">V. Saziva se ročište radi izjašnjenja o prijedlogu i rasprave o uvjetima za otvaranje stečajnog postupka za dan </w:t>
      </w:r>
      <w:r>
        <w:rPr>
          <w:b/>
          <w:noProof/>
        </w:rPr>
        <w:t>26. travnja 2018</w:t>
      </w:r>
      <w:r>
        <w:rPr>
          <w:noProof/>
        </w:rPr>
        <w:t>.</w:t>
      </w:r>
      <w:r>
        <w:rPr>
          <w:b/>
          <w:noProof/>
        </w:rPr>
        <w:t xml:space="preserve"> godine u 10,00 sati</w:t>
      </w:r>
      <w:r>
        <w:rPr>
          <w:noProof/>
        </w:rPr>
        <w:t xml:space="preserve"> u ovome sudu u Bjelovaru, Šetalište dr. Ivše Lebovića 42, sudnica br. 2, na koje se pozivaju dostavom ovoga rješenja:</w:t>
      </w:r>
    </w:p>
    <w:p w:rsidRDefault="002E393F" w:rsidP="002E393F" w:rsidR="002E393F">
      <w:pPr>
        <w:ind w:firstLine="851"/>
        <w:jc w:val="both"/>
        <w:rPr>
          <w:noProof/>
        </w:rPr>
      </w:pPr>
      <w:r>
        <w:rPr>
          <w:noProof/>
        </w:rPr>
        <w:t>-predlagatelj FINA, RC Zagreb, Podružnica Varaždin,</w:t>
      </w:r>
    </w:p>
    <w:p w:rsidRDefault="002E393F" w:rsidP="002E393F" w:rsidR="002E393F">
      <w:pPr>
        <w:ind w:firstLine="851"/>
        <w:jc w:val="both"/>
        <w:rPr>
          <w:noProof/>
        </w:rPr>
      </w:pPr>
      <w:r>
        <w:rPr>
          <w:noProof/>
        </w:rPr>
        <w:t>-zakonski zastupnik dužnika Domagoj Kristović iz Osijeka, Šandora Petefija 204,</w:t>
      </w:r>
    </w:p>
    <w:p w:rsidRDefault="002E393F" w:rsidP="002E393F" w:rsidR="002E393F">
      <w:pPr>
        <w:ind w:firstLine="851"/>
        <w:jc w:val="both"/>
        <w:rPr>
          <w:noProof/>
        </w:rPr>
      </w:pPr>
    </w:p>
    <w:p w:rsidRDefault="002E393F" w:rsidP="002E393F" w:rsidR="002E393F">
      <w:pPr>
        <w:ind w:firstLine="851"/>
        <w:jc w:val="center"/>
        <w:rPr>
          <w:noProof/>
        </w:rPr>
      </w:pPr>
      <w:r>
        <w:rPr>
          <w:noProof/>
        </w:rPr>
        <w:t>2</w:t>
      </w:r>
    </w:p>
    <w:p w:rsidRDefault="002E393F" w:rsidP="002E393F" w:rsidR="002E393F">
      <w:pPr>
        <w:ind w:firstLine="851"/>
        <w:jc w:val="right"/>
        <w:rPr>
          <w:noProof/>
        </w:rPr>
      </w:pPr>
      <w:r>
        <w:rPr>
          <w:noProof/>
        </w:rPr>
        <w:t>Poslovni broj:7 St-12/2018-2</w:t>
      </w:r>
      <w:bookmarkStart w:name="_GoBack" w:id="0"/>
      <w:bookmarkEnd w:id="0"/>
    </w:p>
    <w:p w:rsidRDefault="002E393F" w:rsidP="002E393F" w:rsidR="002E393F">
      <w:pPr>
        <w:ind w:firstLine="851"/>
        <w:jc w:val="both"/>
        <w:rPr>
          <w:noProof/>
        </w:rPr>
      </w:pPr>
      <w:r>
        <w:rPr>
          <w:noProof/>
        </w:rPr>
        <w:t>- privremeni stečajni upravitelj Vinko Pečanić iz Lipika, Frankopanska 17.</w:t>
      </w:r>
    </w:p>
    <w:p w:rsidRDefault="002E393F" w:rsidP="002E393F" w:rsidR="002E393F">
      <w:pPr>
        <w:ind w:left="851"/>
        <w:jc w:val="both"/>
        <w:rPr>
          <w:rFonts w:eastAsia="Times New Roman"/>
          <w:lang w:eastAsia="hr-HR"/>
        </w:rPr>
      </w:pPr>
      <w:r>
        <w:rPr>
          <w:noProof/>
        </w:rPr>
        <w:t>VI. Rješenje se dostavlja sudskom registru ovog suda.</w:t>
      </w:r>
      <w:r>
        <w:rPr>
          <w:rFonts w:eastAsia="Times New Roman"/>
          <w:lang w:eastAsia="hr-HR"/>
        </w:rPr>
        <w:t xml:space="preserve"> </w:t>
      </w:r>
    </w:p>
    <w:p w:rsidRDefault="002E393F" w:rsidP="002E393F" w:rsidR="002E393F">
      <w:pPr>
        <w:jc w:val="center"/>
        <w:outlineLvl w:val="0"/>
        <w:rPr>
          <w:rFonts w:eastAsia="Times New Roman"/>
          <w:noProof/>
        </w:rPr>
      </w:pPr>
      <w:r>
        <w:rPr>
          <w:noProof/>
        </w:rPr>
        <w:t>Obrazloženje</w:t>
      </w:r>
    </w:p>
    <w:p w:rsidRDefault="002E393F" w:rsidP="002E393F" w:rsidR="002E393F">
      <w:pPr>
        <w:ind w:firstLine="720"/>
        <w:jc w:val="both"/>
      </w:pPr>
      <w:r>
        <w:t>Financijska agencija je temeljem odredbe čl.110.st.1.Stečajnog zakona (Narodne novine br. 71/15, dalje SZ) podnijela Trgovačkom sudu u Varaždinu prijedlog za otvaranje stečaja nad dužnikom. U prijedlogu navodi da na dan 25.05.2017. godine dužnik u Očevidniku redoslijeda osnova za plaćanje ima evidentirane neizvršene osnove za plaćanje u neprekinutom razdoblju od 120 dana, u ukupnom iznosu od 340.128,83 kuna, u koji iznos je uračunata kamata i naknada Financijske agencije za provedbu ovrhe na novčanim sredstvima. Prema podacima koje je FINI dostavio Hrvatski zavod za mirovinsko osiguranje dužnik ima jednog zaposlenika.</w:t>
      </w:r>
    </w:p>
    <w:p w:rsidRDefault="002E393F" w:rsidP="002E393F" w:rsidR="002E393F">
      <w:pPr>
        <w:jc w:val="both"/>
      </w:pPr>
      <w:r>
        <w:t xml:space="preserve">              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2E393F" w:rsidP="002E393F" w:rsidR="002E393F">
      <w:pPr>
        <w:ind w:firstLine="851"/>
        <w:jc w:val="both"/>
        <w:rPr>
          <w:noProof/>
        </w:rPr>
      </w:pPr>
      <w:r>
        <w:t>S</w:t>
      </w:r>
      <w:r>
        <w:rPr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t xml:space="preserve">                    </w:t>
      </w:r>
    </w:p>
    <w:p w:rsidRDefault="002E393F" w:rsidP="002E393F" w:rsidR="002E393F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</w:t>
      </w:r>
      <w:r>
        <w:rPr>
          <w:noProof/>
        </w:rPr>
        <w:tab/>
        <w:t xml:space="preserve"> </w:t>
      </w:r>
    </w:p>
    <w:p w:rsidRDefault="002E393F" w:rsidP="002E393F" w:rsidR="002E393F">
      <w:pPr>
        <w:jc w:val="center"/>
        <w:outlineLvl w:val="0"/>
        <w:rPr>
          <w:noProof/>
        </w:rPr>
      </w:pPr>
      <w:r>
        <w:rPr>
          <w:noProof/>
        </w:rPr>
        <w:t xml:space="preserve">Bjelovar 8. ožujka 2018. </w:t>
      </w:r>
    </w:p>
    <w:p w:rsidRDefault="002E393F" w:rsidP="002E393F" w:rsidR="002E393F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Sudac</w:t>
      </w:r>
      <w:r>
        <w:t xml:space="preserve">   </w:t>
      </w:r>
    </w:p>
    <w:p w:rsidRDefault="002E393F" w:rsidP="002E393F" w:rsidR="002E393F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Tomislav Mrazović,v.r.</w:t>
      </w:r>
    </w:p>
    <w:p w:rsidRDefault="002E393F" w:rsidP="002E393F" w:rsidR="002E393F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2E393F" w:rsidP="002E393F" w:rsidR="002E393F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   Jasmina Tubić</w:t>
      </w:r>
    </w:p>
    <w:p w:rsidRDefault="002E393F" w:rsidP="002E393F" w:rsidR="002E393F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toč.I. ovog rješenja nije dopuštena posebna žalba (čl.115. st.1. SZ-a), dok se protiv toč.II., III. i IV. može izjaviti žalba</w:t>
      </w:r>
      <w:r>
        <w:t xml:space="preserve"> u roku od 8 dana od dostave</w:t>
      </w:r>
      <w:r>
        <w:rPr>
          <w:noProof/>
        </w:rPr>
        <w:t xml:space="preserve"> rješenja, Visokom trgovačkom sudu RH u Zagrebu, putem ovoga suda</w:t>
      </w:r>
      <w: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2E393F" w:rsidP="002E393F" w:rsidR="002E393F">
      <w:pPr>
        <w:jc w:val="both"/>
      </w:pPr>
    </w:p>
    <w:p w:rsidRDefault="002E393F" w:rsidP="002E393F" w:rsidR="002E393F"/>
    <w:p w:rsidRDefault="002E393F" w:rsidP="002E393F" w:rsidR="002E393F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93F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110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St-12/2018-2</izvorni_sadrzaj>
    <derivirana_varijabla naziv="DomainObject.Oznaka_1">St-12/2018-2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St-12/2018</izvorni_sadrzaj>
    <derivirana_varijabla naziv="DomainObject.Predmet.OznakaBroj_1">St-12/2018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HIDRAULIČNI SISTEMI d.o.o. za proizvodnju, trgovinu i usluge</izvorni_sadrzaj>
    <derivirana_varijabla naziv="DomainObject.Predmet.ProtustrankaFormated_1">  HIDRAULIČNI SISTEMI d.o.o. za proizvodnju, trgovinu i usluge</derivirana_varijabla>
  </DomainObject.Predmet.ProtustrankaFormated>
  <DomainObject.Predmet.ProtustrankaFormatedOIB>
    <izvorni_sadrzaj>  HIDRAULIČNI SISTEMI d.o.o. za proizvodnju, trgovinu i usluge, OIB 42513274915</izvorni_sadrzaj>
    <derivirana_varijabla naziv="DomainObject.Predmet.ProtustrankaFormatedOIB_1">  HIDRAULIČNI SISTEMI d.o.o. za proizvodnju, trgovinu i usluge, OIB 42513274915</derivirana_varijabla>
  </DomainObject.Predmet.ProtustrankaFormatedOIB>
  <DomainObject.Predmet.ProtustrankaFormatedWithAdress>
    <izvorni_sadrzaj> HIDRAULIČNI SISTEMI d.o.o. za proizvodnju, trgovinu i usluge, Gospodarska 1, 42202 Trnovec</izvorni_sadrzaj>
    <derivirana_varijabla naziv="DomainObject.Predmet.ProtustrankaFormatedWithAdress_1"> HIDRAULIČNI SISTEMI d.o.o. za proizvodnju, trgovinu i usluge, Gospodarska 1, 42202 Trnovec</derivirana_varijabla>
  </DomainObject.Predmet.ProtustrankaFormatedWithAdress>
  <DomainObject.Predmet.ProtustrankaFormatedWithAdressOIB>
    <izvorni_sadrzaj> HIDRAULIČNI SISTEMI d.o.o. za proizvodnju, trgovinu i usluge, OIB 42513274915, Gospodarska 1, 42202 Trnovec</izvorni_sadrzaj>
    <derivirana_varijabla naziv="DomainObject.Predmet.ProtustrankaFormatedWithAdressOIB_1"> HIDRAULIČNI SISTEMI d.o.o. za proizvodnju, trgovinu i usluge, OIB 42513274915, Gospodarska 1, 42202 Trnovec</derivirana_varijabla>
  </DomainObject.Predmet.ProtustrankaFormatedWithAdressOIB>
  <DomainObject.Predmet.ProtustrankaWithAdress>
    <izvorni_sadrzaj>HIDRAULIČNI SISTEMI d.o.o. za proizvodnju, trgovinu i usluge Gospodarska 1, 42202 Trnovec</izvorni_sadrzaj>
    <derivirana_varijabla naziv="DomainObject.Predmet.ProtustrankaWithAdress_1">HIDRAULIČNI SISTEMI d.o.o. za proizvodnju, trgovinu i usluge Gospodarska 1, 42202 Trnovec</derivirana_varijabla>
  </DomainObject.Predmet.ProtustrankaWithAdress>
  <DomainObject.Predmet.ProtustrankaWithAdressOIB>
    <izvorni_sadrzaj>HIDRAULIČNI SISTEMI d.o.o. za proizvodnju, trgovinu i usluge, OIB 42513274915, Gospodarska 1, 42202 Trnovec</izvorni_sadrzaj>
    <derivirana_varijabla naziv="DomainObject.Predmet.ProtustrankaWithAdressOIB_1">HIDRAULIČNI SISTEMI d.o.o. za proizvodnju, trgovinu i usluge, OIB 42513274915, Gospodarska 1, 42202 Trnovec</derivirana_varijabla>
  </DomainObject.Predmet.ProtustrankaWithAdressOIB>
  <DomainObject.Predmet.ProtustrankaNazivFormated>
    <izvorni_sadrzaj>HIDRAULIČNI SISTEMI d.o.o. za proizvodnju, trgovinu i usluge</izvorni_sadrzaj>
    <derivirana_varijabla naziv="DomainObject.Predmet.ProtustrankaNazivFormated_1">HIDRAULIČNI SISTEMI d.o.o. za proizvodnju, trgovinu i usluge</derivirana_varijabla>
  </DomainObject.Predmet.ProtustrankaNazivFormated>
  <DomainObject.Predmet.ProtustrankaNazivFormatedOIB>
    <izvorni_sadrzaj>HIDRAULIČNI SISTEMI d.o.o. za proizvodnju, trgovinu i usluge, OIB 42513274915</izvorni_sadrzaj>
    <derivirana_varijabla naziv="DomainObject.Predmet.ProtustrankaNazivFormatedOIB_1">HIDRAULIČNI SISTEMI d.o.o. za proizvodnju, trgovinu i usluge, OIB 42513274915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HIDRAULIČNI SISTEMI d.o.o. za proizvodnju, trgovinu i usluge</item>
    </izvorni_sadrzaj>
    <derivirana_varijabla naziv="DomainObject.Predmet.ProtuStrankaListFormated_1">
      <item>HIDRAULIČNI SISTEMI d.o.o. za proizvodnju, trgovinu i usluge</item>
    </derivirana_varijabla>
  </DomainObject.Predmet.ProtuStrankaListFormated>
  <DomainObject.Predmet.ProtuStrankaListFormatedOIB>
    <izvorni_sadrzaj>
      <item>HIDRAULIČNI SISTEMI d.o.o. za proizvodnju, trgovinu i usluge, OIB 42513274915</item>
    </izvorni_sadrzaj>
    <derivirana_varijabla naziv="DomainObject.Predmet.ProtuStrankaListFormatedOIB_1">
      <item>HIDRAULIČNI SISTEMI d.o.o. za proizvodnju, trgovinu i usluge, OIB 42513274915</item>
    </derivirana_varijabla>
  </DomainObject.Predmet.ProtuStrankaListFormatedOIB>
  <DomainObject.Predmet.ProtuStrankaListFormatedWithAdress>
    <izvorni_sadrzaj>
      <item>HIDRAULIČNI SISTEMI d.o.o. za proizvodnju, trgovinu i usluge, Gospodarska 1, 42202 Trnovec</item>
    </izvorni_sadrzaj>
    <derivirana_varijabla naziv="DomainObject.Predmet.ProtuStrankaListFormatedWithAdress_1">
      <item>HIDRAULIČNI SISTEMI d.o.o. za proizvodnju, trgovinu i usluge, Gospodarska 1, 42202 Trnovec</item>
    </derivirana_varijabla>
  </DomainObject.Predmet.ProtuStrankaListFormatedWithAdress>
  <DomainObject.Predmet.ProtuStrankaListFormatedWithAdressOIB>
    <izvorni_sadrzaj>
      <item>HIDRAULIČNI SISTEMI d.o.o. za proizvodnju, trgovinu i usluge, OIB 42513274915, Gospodarska 1, 42202 Trnovec</item>
    </izvorni_sadrzaj>
    <derivirana_varijabla naziv="DomainObject.Predmet.ProtuStrankaListFormatedWithAdressOIB_1">
      <item>HIDRAULIČNI SISTEMI d.o.o. za proizvodnju, trgovinu i usluge, OIB 42513274915, Gospodarska 1, 42202 Trnovec</item>
    </derivirana_varijabla>
  </DomainObject.Predmet.ProtuStrankaListFormatedWithAdressOIB>
  <DomainObject.Predmet.ProtuStrankaListNazivFormated>
    <izvorni_sadrzaj>
      <item>HIDRAULIČNI SISTEMI d.o.o. za proizvodnju, trgovinu i usluge</item>
    </izvorni_sadrzaj>
    <derivirana_varijabla naziv="DomainObject.Predmet.ProtuStrankaListNazivFormated_1">
      <item>HIDRAULIČNI SISTEMI d.o.o. za proizvodnju, trgovinu i usluge</item>
    </derivirana_varijabla>
  </DomainObject.Predmet.ProtuStrankaListNazivFormated>
  <DomainObject.Predmet.ProtuStrankaListNazivFormatedOIB>
    <izvorni_sadrzaj>
      <item>HIDRAULIČNI SISTEMI d.o.o. za proizvodnju, trgovinu i usluge, OIB 42513274915</item>
    </izvorni_sadrzaj>
    <derivirana_varijabla naziv="DomainObject.Predmet.ProtuStrankaListNazivFormatedOIB_1">
      <item>HIDRAULIČNI SISTEMI d.o.o. za proizvodnju, trgovinu i usluge, OIB 42513274915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St-12/2018-2</izvorni_sadrzaj>
    <derivirana_varijabla naziv="DomainObject.PoslovniBrojDokumenta_1">St-12/2018-2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HIDRAULIČNI SISTEMI d.o.o. za proizvodnju, trgovinu i usluge</izvorni_sadrzaj>
    <derivirana_varijabla naziv="DomainObject.Predmet.ProtustrankaIDrugi_1">HIDRAULIČNI SISTEMI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HIDRAULIČNI SISTEMI d.o.o. za proizvodnju, trgovinu i usluge, OIB 42513274915, Gospodarska 1, 42202 Trnovec</izvorni_sadrzaj>
    <derivirana_varijabla naziv="DomainObject.Predmet.ProtustrankaIDrugiAdressOIB_1">HIDRAULIČNI SISTEMI d.o.o. za proizvodnju, trgovinu i usluge, OIB 42513274915, Gospodarska 1,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HIDRAULIČNI SISTEMI d.o.o. za proizvodnju, trgovinu i usluge</item>
    </izvorni_sadrzaj>
    <derivirana_varijabla naziv="DomainObject.Predmet.SudioniciListNaziv_1">
      <item>Financijska agencija</item>
      <item>HIDRAULIČNI SISTEMI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HIDRAULIČNI SISTEMI d.o.o. za proizvodnju, trgovinu i usluge, OIB 42513274915, Gospodarska 1,42202 Trnovec</item>
    </izvorni_sadrzaj>
    <derivirana_varijabla naziv="DomainObject.Predmet.SudioniciListAdressOIB_1">
      <item>Financijska agencija, OIB 85821130368, Ulica grada Vukovara 70,10000 Zagreb</item>
      <item>HIDRAULIČNI SISTEMI d.o.o. za proizvodnju, trgovinu i usluge, OIB 42513274915, Gospodarska 1,42202 Trnovec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35E0E1-CF62-4E19-8202-5B352799FC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618</properties:Words>
  <properties:Characters>3526</properties:Characters>
  <properties:Lines>74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2018-03-08T06:48:00Z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