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b667" w14:paraId="c94b667" w:rsidRDefault="00917194" w:rsidR="006A5E5B" w:rsidRPr="00BD3A85">
      <w:pPr>
        <w15:collapsed w:val="false"/>
      </w:pPr>
      <w:bookmarkStart w:name="_GoBack" w:id="0"/>
      <w:bookmarkEnd w:id="0"/>
      <w:r w:rsidRPr="00BD3A85">
        <w:t>REPUBLIKA HRVATSKA</w:t>
      </w:r>
    </w:p>
    <w:p w:rsidRDefault="00917194" w:rsidR="00917194" w:rsidRPr="00BD3A85">
      <w:r w:rsidRPr="00BD3A85">
        <w:t>TRG</w:t>
      </w:r>
      <w:r w:rsidR="00471A6A" w:rsidRPr="00BD3A85">
        <w:t>O</w:t>
      </w:r>
      <w:r w:rsidRPr="00BD3A85">
        <w:t xml:space="preserve">VAČKI SUD U PAZINU                   </w:t>
      </w:r>
      <w:r w:rsidR="00636C78" w:rsidRPr="00BD3A85">
        <w:t xml:space="preserve">                             </w:t>
      </w:r>
      <w:r w:rsidR="00DA2CB1" w:rsidRPr="00BD3A85">
        <w:t>Poslovni broj 1</w:t>
      </w:r>
      <w:r w:rsidRPr="00BD3A85">
        <w:t xml:space="preserve"> St-</w:t>
      </w:r>
      <w:r w:rsidR="00D552DA">
        <w:t>841/16-25</w:t>
      </w:r>
    </w:p>
    <w:p w:rsidRDefault="00917194" w:rsidR="00917194" w:rsidRPr="00BD3A85"/>
    <w:p w:rsidRDefault="00917194" w:rsidP="00917194" w:rsidR="00917194" w:rsidRPr="00BD3A85">
      <w:pPr>
        <w:jc w:val="center"/>
      </w:pPr>
      <w:r w:rsidRPr="00BD3A85">
        <w:t>ZAPISNIK</w:t>
      </w:r>
    </w:p>
    <w:p w:rsidRDefault="00917194" w:rsidP="00917194" w:rsidR="00917194" w:rsidRPr="00BD3A85">
      <w:pPr>
        <w:jc w:val="center"/>
      </w:pPr>
      <w:r w:rsidRPr="00BD3A85">
        <w:t>(ispitno ročište)</w:t>
      </w:r>
    </w:p>
    <w:p w:rsidRDefault="00917194" w:rsidP="00917194" w:rsidR="00917194" w:rsidRPr="00BD3A85">
      <w:pPr>
        <w:jc w:val="center"/>
      </w:pPr>
    </w:p>
    <w:p w:rsidRDefault="00250C34" w:rsidP="00917194" w:rsidR="00917194" w:rsidRPr="00BD3A85">
      <w:pPr>
        <w:jc w:val="center"/>
      </w:pPr>
      <w:r w:rsidRPr="00BD3A85">
        <w:t>Održano</w:t>
      </w:r>
      <w:r w:rsidR="00917194" w:rsidRPr="00BD3A85">
        <w:t xml:space="preserve"> dana </w:t>
      </w:r>
      <w:r w:rsidR="00330E35">
        <w:t>11</w:t>
      </w:r>
      <w:r w:rsidR="001870DD">
        <w:t>. svibnja</w:t>
      </w:r>
      <w:r w:rsidR="006257F5" w:rsidRPr="00BD3A85">
        <w:t xml:space="preserve"> 2017</w:t>
      </w:r>
      <w:r w:rsidR="001226A0" w:rsidRPr="00BD3A85">
        <w:t>.</w:t>
      </w:r>
      <w:r w:rsidR="00917194" w:rsidRPr="00BD3A85">
        <w:t xml:space="preserve"> godine na Trgovačkom sudu u Pazinu, </w:t>
      </w:r>
    </w:p>
    <w:p w:rsidRDefault="00917194" w:rsidP="00917194" w:rsidR="00917194" w:rsidRPr="00BD3A85">
      <w:pPr>
        <w:jc w:val="center"/>
      </w:pPr>
      <w:r w:rsidRPr="00BD3A85">
        <w:t xml:space="preserve">u stečajnom postupku nad stečajnim dužnikom </w:t>
      </w:r>
    </w:p>
    <w:p w:rsidRDefault="00426297" w:rsidP="000A3230" w:rsidR="000A3230">
      <w:pPr>
        <w:jc w:val="center"/>
      </w:pPr>
      <w:r>
        <w:t>INFINET - TRADE d.o.o. Labin, Dubrova 102</w:t>
      </w:r>
      <w:r w:rsidR="00330E35">
        <w:t>,</w:t>
      </w:r>
      <w:r w:rsidR="000A3230" w:rsidRPr="00BD3A85">
        <w:t xml:space="preserve"> OIB: </w:t>
      </w:r>
      <w:r w:rsidRPr="00426297">
        <w:t>74041841809</w:t>
      </w:r>
    </w:p>
    <w:p w:rsidRDefault="007502E5" w:rsidP="00917194" w:rsidR="007502E5" w:rsidRPr="00BD3A85">
      <w:pPr>
        <w:jc w:val="center"/>
      </w:pPr>
    </w:p>
    <w:p w:rsidRDefault="00917194" w:rsidP="00917194" w:rsidR="00917194" w:rsidRPr="00BD3A85">
      <w:pPr>
        <w:jc w:val="both"/>
      </w:pPr>
      <w:r w:rsidRPr="00BD3A85">
        <w:t>OD SUDA NAZOČNI:</w:t>
      </w:r>
    </w:p>
    <w:p w:rsidRDefault="00E90C58" w:rsidP="00917194" w:rsidR="00917194" w:rsidRPr="00BD3A85">
      <w:pPr>
        <w:jc w:val="both"/>
      </w:pPr>
      <w:r w:rsidRPr="00E90C58">
        <w:t>Adrijana Labinjan Skok</w:t>
      </w:r>
      <w:r w:rsidR="00917194" w:rsidRPr="00E90C58">
        <w:t xml:space="preserve">, </w:t>
      </w:r>
      <w:r w:rsidR="00917194" w:rsidRPr="00BD3A85">
        <w:t>stečajni sudac</w:t>
      </w:r>
    </w:p>
    <w:p w:rsidRDefault="00FF79F4" w:rsidP="00917194" w:rsidR="00917194" w:rsidRPr="00BD3A85">
      <w:pPr>
        <w:jc w:val="both"/>
      </w:pPr>
      <w:r w:rsidRPr="00BD3A85">
        <w:t>Lorena Paris Aničić</w:t>
      </w:r>
      <w:r w:rsidR="00917194" w:rsidRPr="00BD3A85">
        <w:t>, zapisničar</w:t>
      </w:r>
    </w:p>
    <w:p w:rsidRDefault="00426297" w:rsidP="00917194" w:rsidR="00917194" w:rsidRPr="00BD3A85">
      <w:pPr>
        <w:jc w:val="both"/>
      </w:pPr>
      <w:r>
        <w:t>Ana Glavan Dukić</w:t>
      </w:r>
      <w:r w:rsidR="00917194" w:rsidRPr="00BD3A85">
        <w:t>, stečajn</w:t>
      </w:r>
      <w:r>
        <w:t>a</w:t>
      </w:r>
      <w:r w:rsidR="00330E35">
        <w:t xml:space="preserve"> upravitelj</w:t>
      </w:r>
      <w:r>
        <w:t>ica</w:t>
      </w:r>
    </w:p>
    <w:p w:rsidRDefault="00917194" w:rsidP="00917194" w:rsidR="00917194" w:rsidRPr="00BD3A85">
      <w:pPr>
        <w:jc w:val="both"/>
      </w:pPr>
    </w:p>
    <w:p w:rsidRDefault="00E90C58" w:rsidP="00E90C58" w:rsidR="00C22BBB">
      <w:pPr>
        <w:ind w:firstLine="708"/>
        <w:jc w:val="both"/>
      </w:pPr>
      <w:r>
        <w:t xml:space="preserve">Nazočne se upoznaje da stečajni sudac Damir Rabar je spriječen održati današnje ročište te izjavljuju suglasnost da ročište vodi sutkinja Adrijana Labinjan Skok. </w:t>
      </w:r>
    </w:p>
    <w:p w:rsidRDefault="00E90C58" w:rsidP="00E90C58" w:rsidR="00E90C58" w:rsidRPr="00BD3A85">
      <w:pPr>
        <w:ind w:firstLine="708"/>
        <w:jc w:val="both"/>
      </w:pPr>
    </w:p>
    <w:p w:rsidRDefault="001226A0" w:rsidP="00917194" w:rsidR="00917194" w:rsidRPr="00BD3A85">
      <w:pPr>
        <w:jc w:val="center"/>
      </w:pPr>
      <w:r w:rsidRPr="00BD3A85">
        <w:t xml:space="preserve">Početak u </w:t>
      </w:r>
      <w:r w:rsidR="00426297">
        <w:t>10</w:t>
      </w:r>
      <w:r w:rsidR="00250C34" w:rsidRPr="00BD3A85">
        <w:t>:</w:t>
      </w:r>
      <w:r w:rsidR="0038186B">
        <w:t>1</w:t>
      </w:r>
      <w:r w:rsidR="007A723D" w:rsidRPr="00BD3A85">
        <w:t>0</w:t>
      </w:r>
      <w:r w:rsidR="00917194" w:rsidRPr="00BD3A85">
        <w:t xml:space="preserve"> sati.</w:t>
      </w:r>
    </w:p>
    <w:p w:rsidRDefault="00917194" w:rsidP="00917194" w:rsidR="00917194" w:rsidRPr="00BD3A85">
      <w:pPr>
        <w:jc w:val="center"/>
      </w:pPr>
    </w:p>
    <w:p w:rsidRDefault="00917194" w:rsidP="00917194" w:rsidR="00917194" w:rsidRPr="00BD3A85">
      <w:pPr>
        <w:jc w:val="both"/>
      </w:pPr>
      <w:r w:rsidRPr="00BD3A85">
        <w:tab/>
        <w:t>Utvrđuje se da su na današnje ročište pristupili slijedeći vjerovnici:</w:t>
      </w:r>
    </w:p>
    <w:p w:rsidRDefault="00D1765E" w:rsidP="00917194" w:rsidR="00D1765E" w:rsidRPr="00BD3A85">
      <w:pPr>
        <w:jc w:val="both"/>
      </w:pPr>
    </w:p>
    <w:p w:rsidRDefault="00FA363F" w:rsidP="00007A8A" w:rsidR="00FF79F4" w:rsidRPr="00E90C58">
      <w:pPr>
        <w:numPr>
          <w:ilvl w:val="0"/>
          <w:numId w:val="2"/>
        </w:numPr>
        <w:jc w:val="both"/>
      </w:pPr>
      <w:r w:rsidRPr="00BD3A85">
        <w:t>za</w:t>
      </w:r>
      <w:r w:rsidR="00745836" w:rsidRPr="00BD3A85">
        <w:t xml:space="preserve"> </w:t>
      </w:r>
      <w:r w:rsidR="00E90C58">
        <w:t>REPUBLIKU HRVATSKU</w:t>
      </w:r>
      <w:r w:rsidR="00050836" w:rsidRPr="00BD3A85">
        <w:t xml:space="preserve">, </w:t>
      </w:r>
      <w:r w:rsidR="00E90C58">
        <w:t>zamjenica</w:t>
      </w:r>
      <w:r w:rsidR="00050836" w:rsidRPr="00BA4E96">
        <w:t xml:space="preserve"> </w:t>
      </w:r>
      <w:r w:rsidR="00050836" w:rsidRPr="00E90C58">
        <w:t>ŽDO</w:t>
      </w:r>
      <w:r w:rsidR="00E90C58" w:rsidRPr="00E90C58">
        <w:t xml:space="preserve"> Pula,</w:t>
      </w:r>
      <w:r w:rsidR="00050836" w:rsidRPr="00E90C58">
        <w:t xml:space="preserve"> </w:t>
      </w:r>
      <w:r w:rsidR="00E90C58" w:rsidRPr="00E90C58">
        <w:t>Nevenka Kovčalija</w:t>
      </w:r>
    </w:p>
    <w:p w:rsidRDefault="00E90C58" w:rsidP="00707B3B" w:rsidR="00007A8A">
      <w:pPr>
        <w:ind w:left="705"/>
        <w:jc w:val="both"/>
      </w:pPr>
      <w:r>
        <w:t>-  za VARGA ANTONA, zamjenica punomoćnica Helena Derosi, odvjetnička vježbenica u uredu odvjetnika Bojana Zustovića iz Pazina</w:t>
      </w:r>
    </w:p>
    <w:p w:rsidRDefault="005A42E1" w:rsidP="00707B3B" w:rsidR="00E90C58">
      <w:pPr>
        <w:ind w:left="705"/>
        <w:jc w:val="both"/>
      </w:pPr>
      <w:r>
        <w:t>-   An</w:t>
      </w:r>
      <w:r w:rsidR="00E90C58">
        <w:t xml:space="preserve">te Anušić koji navodi da je bivši direktor i vlasnik društva HRVAŠTINA d.o.o. koje društva je sada u stečaju, a stečajni upravitelj nije bio u mogućnosti pristupiti na današnje ročište. </w:t>
      </w:r>
    </w:p>
    <w:p w:rsidRDefault="00E90C58" w:rsidP="00707B3B" w:rsidR="00E90C58" w:rsidRPr="00BD3A85">
      <w:pPr>
        <w:ind w:left="705"/>
        <w:jc w:val="both"/>
      </w:pPr>
      <w:r>
        <w:t>- IVAN DUŠAN, vlasnik obrta "DUŠAN" iz Pazina, Dušani 78</w:t>
      </w:r>
    </w:p>
    <w:p w:rsidRDefault="0053592B" w:rsidP="0053592B" w:rsidR="0053592B" w:rsidRPr="00BD3A85">
      <w:pPr>
        <w:ind w:left="705"/>
        <w:jc w:val="both"/>
      </w:pPr>
    </w:p>
    <w:p w:rsidRDefault="00C22BBB" w:rsidP="00C22BBB" w:rsidR="00C22BBB" w:rsidRPr="00BD3A85">
      <w:pPr>
        <w:ind w:firstLine="705"/>
        <w:jc w:val="both"/>
      </w:pPr>
      <w:r w:rsidRPr="00BD3A85">
        <w:t>Utvrđuje se da je stečajn</w:t>
      </w:r>
      <w:r w:rsidR="00426297">
        <w:t>a</w:t>
      </w:r>
      <w:r w:rsidR="007502E5" w:rsidRPr="00BD3A85">
        <w:t xml:space="preserve"> upravitelj</w:t>
      </w:r>
      <w:r w:rsidR="00426297">
        <w:t>ica</w:t>
      </w:r>
      <w:r w:rsidR="007502E5" w:rsidRPr="00BD3A85">
        <w:t xml:space="preserve"> preda</w:t>
      </w:r>
      <w:r w:rsidR="00426297">
        <w:t>la</w:t>
      </w:r>
      <w:r w:rsidRPr="00BD3A85">
        <w:t xml:space="preserve"> u spis prijave potraživanja.</w:t>
      </w:r>
    </w:p>
    <w:p w:rsidRDefault="00BA50C1" w:rsidP="00050836" w:rsidR="00BA50C1" w:rsidRPr="00BD3A85">
      <w:pPr>
        <w:jc w:val="both"/>
      </w:pPr>
    </w:p>
    <w:p w:rsidRDefault="00250C34" w:rsidP="00250C34" w:rsidR="00250C34" w:rsidRPr="00BD3A85">
      <w:pPr>
        <w:ind w:firstLine="720"/>
        <w:jc w:val="both"/>
      </w:pPr>
      <w:r w:rsidRPr="00BD3A85">
        <w:t>Stečajni sudac otvara raspravu i objavljuje da je predmet današnjeg ročišta ispitivanje naknadno prijavljenih tražbina, prema iznosima i redu kako su unesene u tablicu koju je sudu dostavio stečajni upravitelj.</w:t>
      </w:r>
    </w:p>
    <w:p w:rsidRDefault="00250C34" w:rsidP="00250C34" w:rsidR="00250C34" w:rsidRPr="00BD3A85">
      <w:pPr>
        <w:ind w:firstLine="720"/>
        <w:jc w:val="both"/>
      </w:pPr>
    </w:p>
    <w:p w:rsidRDefault="006106E0" w:rsidP="006106E0" w:rsidR="006106E0" w:rsidRPr="00BD3A85">
      <w:pPr>
        <w:ind w:firstLine="720"/>
        <w:jc w:val="both"/>
      </w:pPr>
      <w:r w:rsidRPr="00BD3A85">
        <w:t xml:space="preserve">Stečajni sudac upozorava vjerovnike čije će tražbine biti utvrđene na današnjem ročištu, da o tome neće biti posebno obaviješteni. Oni mogu na svoj trošak tražiti da im se izda ovjerovljeni izvadak rješenja </w:t>
      </w:r>
      <w:r w:rsidRPr="00BD3A85">
        <w:rPr>
          <w:bCs/>
        </w:rPr>
        <w:t>(čl. 265. st. 4. SZ</w:t>
      </w:r>
      <w:r w:rsidRPr="00BD3A85">
        <w:t>).</w:t>
      </w:r>
    </w:p>
    <w:p w:rsidRDefault="006106E0" w:rsidP="006106E0" w:rsidR="006106E0" w:rsidRPr="00BD3A85">
      <w:pPr>
        <w:ind w:firstLine="720"/>
        <w:jc w:val="both"/>
      </w:pPr>
    </w:p>
    <w:p w:rsidRDefault="006106E0" w:rsidP="006106E0" w:rsidR="006106E0" w:rsidRPr="00BD3A85">
      <w:pPr>
        <w:ind w:firstLine="720"/>
        <w:jc w:val="both"/>
      </w:pPr>
      <w:r w:rsidRPr="00BD3A85">
        <w:t xml:space="preserve">Tražbine koje su osporili stečajni upravitelj, dužnik pojedinac ili koji od stečajnih vjerovnika moraju se posebno raspraviti. Razlučna prava nisu predmet ispitivanja </w:t>
      </w:r>
      <w:r w:rsidRPr="00BD3A85">
        <w:rPr>
          <w:bCs/>
        </w:rPr>
        <w:t>(čl. 260. st.</w:t>
      </w:r>
      <w:r w:rsidRPr="00BD3A85">
        <w:t xml:space="preserve"> </w:t>
      </w:r>
      <w:r w:rsidRPr="00BD3A85">
        <w:rPr>
          <w:bCs/>
        </w:rPr>
        <w:t>3. i 4. SZ)</w:t>
      </w:r>
      <w:r w:rsidRPr="00BD3A85">
        <w:t>.</w:t>
      </w:r>
    </w:p>
    <w:p w:rsidRDefault="006106E0" w:rsidP="006106E0" w:rsidR="006106E0" w:rsidRPr="00BD3A85">
      <w:pPr>
        <w:ind w:firstLine="720"/>
        <w:jc w:val="both"/>
      </w:pPr>
    </w:p>
    <w:p w:rsidRDefault="006106E0" w:rsidP="006106E0" w:rsidR="006106E0" w:rsidRPr="00BD3A85">
      <w:pPr>
        <w:ind w:firstLine="720"/>
        <w:jc w:val="both"/>
        <w:rPr>
          <w:bCs/>
        </w:rPr>
      </w:pPr>
      <w:r w:rsidRPr="00BD3A85">
        <w:t xml:space="preserve">Stečajni sudac ukazuje stečajnom upravitelju na njegovu dužnost da se određeno izjasni priznaje li ili osporava svaku prijavljenu tražbinu, sukladno </w:t>
      </w:r>
      <w:hyperlink r:id="rId9" w:history="true">
        <w:r w:rsidRPr="00BD3A85">
          <w:rPr>
            <w:rStyle w:val="Hiperveza"/>
            <w:color w:val="auto"/>
            <w:u w:val="none"/>
          </w:rPr>
          <w:t xml:space="preserve">čl. </w:t>
        </w:r>
        <w:r w:rsidRPr="00BD3A85">
          <w:rPr>
            <w:rStyle w:val="Hiperveza"/>
            <w:bCs/>
            <w:color w:val="auto"/>
            <w:u w:val="none"/>
          </w:rPr>
          <w:t>260. st. 2.</w:t>
        </w:r>
        <w:r w:rsidRPr="00BD3A85">
          <w:rPr>
            <w:rStyle w:val="Hiperveza"/>
            <w:color w:val="auto"/>
            <w:u w:val="none"/>
          </w:rPr>
          <w:t xml:space="preserve"> Stečajnog</w:t>
        </w:r>
      </w:hyperlink>
      <w:r w:rsidRPr="00BD3A85">
        <w:t xml:space="preserve"> zakona </w:t>
      </w:r>
      <w:r w:rsidRPr="00BD3A85">
        <w:rPr>
          <w:bCs/>
        </w:rPr>
        <w:t>(NN 71/15).</w:t>
      </w:r>
    </w:p>
    <w:p w:rsidRDefault="00250C34" w:rsidP="00250C34" w:rsidR="00250C34" w:rsidRPr="00BD3A85">
      <w:pPr>
        <w:ind w:firstLine="720"/>
        <w:jc w:val="both"/>
      </w:pPr>
    </w:p>
    <w:p w:rsidRDefault="00250C34" w:rsidP="00250C34" w:rsidR="00250C34" w:rsidRPr="00BD3A85">
      <w:pPr>
        <w:ind w:firstLine="720"/>
        <w:jc w:val="both"/>
      </w:pPr>
      <w:r w:rsidRPr="00BD3A85">
        <w:lastRenderedPageBreak/>
        <w:t xml:space="preserve">Utvrđuje se da je poziv vjerovnicima za današnje posebno ispitno ročište javno priopćen i objavljen </w:t>
      </w:r>
      <w:r w:rsidR="007E2BE5" w:rsidRPr="00BD3A85">
        <w:t xml:space="preserve">na e-oglasnoj ploči sudova </w:t>
      </w:r>
      <w:r w:rsidRPr="00BD3A85">
        <w:t xml:space="preserve">od </w:t>
      </w:r>
      <w:r w:rsidR="00330E35">
        <w:t>2. ožujka</w:t>
      </w:r>
      <w:r w:rsidR="006257F5" w:rsidRPr="00BD3A85">
        <w:t xml:space="preserve"> 201</w:t>
      </w:r>
      <w:r w:rsidR="007502E5" w:rsidRPr="00BD3A85">
        <w:t>7</w:t>
      </w:r>
      <w:r w:rsidRPr="00BD3A85">
        <w:t xml:space="preserve">. godine. Utvrđuje se da </w:t>
      </w:r>
      <w:r w:rsidR="00330E35">
        <w:t>je</w:t>
      </w:r>
      <w:r w:rsidRPr="00BD3A85">
        <w:t xml:space="preserve"> ukupno </w:t>
      </w:r>
      <w:r w:rsidR="00DA2CB1" w:rsidRPr="00BD3A85">
        <w:t>pristigl</w:t>
      </w:r>
      <w:r w:rsidR="00330E35">
        <w:t>o</w:t>
      </w:r>
      <w:r w:rsidRPr="00BD3A85">
        <w:t xml:space="preserve"> </w:t>
      </w:r>
      <w:r w:rsidR="0013724C">
        <w:t>30</w:t>
      </w:r>
      <w:r w:rsidRPr="00BD3A85">
        <w:t xml:space="preserve"> prijav</w:t>
      </w:r>
      <w:r w:rsidR="00330E35">
        <w:t>a</w:t>
      </w:r>
      <w:r w:rsidR="00DA2CB1" w:rsidRPr="00BD3A85">
        <w:t xml:space="preserve"> tražbina</w:t>
      </w:r>
      <w:r w:rsidR="00E90C58">
        <w:t>.</w:t>
      </w:r>
      <w:r w:rsidR="00724F6B" w:rsidRPr="00BD3A85">
        <w:t xml:space="preserve"> </w:t>
      </w:r>
    </w:p>
    <w:p w:rsidRDefault="00713E96" w:rsidP="00713E96" w:rsidR="00713E96" w:rsidRPr="00BD3A85">
      <w:pPr>
        <w:jc w:val="both"/>
      </w:pPr>
    </w:p>
    <w:p w:rsidRDefault="00713E96" w:rsidP="009D3C65" w:rsidR="004C3668" w:rsidRPr="00BD3A85">
      <w:pPr>
        <w:ind w:firstLine="708"/>
        <w:jc w:val="both"/>
      </w:pPr>
      <w:r w:rsidRPr="00BD3A85">
        <w:t>Prelazi se na ispitivanje svake prijavljene tražbine:</w:t>
      </w:r>
    </w:p>
    <w:p w:rsidRDefault="00E9611A" w:rsidP="005652ED" w:rsidR="00945DDD">
      <w:pPr>
        <w:spacing w:lineRule="auto" w:line="276"/>
        <w:ind w:firstLine="708"/>
        <w:jc w:val="both"/>
      </w:pPr>
      <w:r w:rsidRPr="00BD3A85">
        <w:t xml:space="preserve">1. </w:t>
      </w:r>
      <w:r w:rsidR="0013724C">
        <w:t>UNICHEM AGRO d.o.o. Jakovlje, Dvorska 2,</w:t>
      </w:r>
      <w:r w:rsidR="00945DDD" w:rsidRPr="00BD3A85">
        <w:t xml:space="preserve"> OIB: </w:t>
      </w:r>
      <w:r w:rsidR="0013724C">
        <w:t>99204724315</w:t>
      </w:r>
      <w:r w:rsidR="007502E5" w:rsidRPr="00BD3A85">
        <w:t>,</w:t>
      </w:r>
      <w:r w:rsidR="0013724C">
        <w:t xml:space="preserve"> zastupan po punomoćnicima odvjetnicima iz Odvjetničkog društva Ravlić &amp; Šurjak d.o.o. iz Zagreba,</w:t>
      </w:r>
      <w:r w:rsidR="00834CBC" w:rsidRPr="00BD3A85">
        <w:t xml:space="preserve"> prijavi</w:t>
      </w:r>
      <w:r w:rsidR="00330E35">
        <w:t>o</w:t>
      </w:r>
      <w:r w:rsidR="00CA11A3" w:rsidRPr="00BD3A85">
        <w:t xml:space="preserve"> je tražbinu u iznosu od </w:t>
      </w:r>
      <w:r w:rsidR="0013724C">
        <w:t>26.337,48</w:t>
      </w:r>
      <w:r w:rsidR="00834CBC" w:rsidRPr="00BD3A85">
        <w:t xml:space="preserve"> </w:t>
      </w:r>
      <w:r w:rsidR="00CA11A3" w:rsidRPr="00BD3A85">
        <w:t xml:space="preserve">kn s osnova </w:t>
      </w:r>
      <w:r w:rsidR="0013724C">
        <w:t>nepravomoćne presude</w:t>
      </w:r>
      <w:r w:rsidR="00330E35">
        <w:t>.</w:t>
      </w:r>
    </w:p>
    <w:p w:rsidRDefault="003765AF" w:rsidP="005652ED" w:rsidR="003765AF" w:rsidRPr="00BD3A85">
      <w:pPr>
        <w:spacing w:lineRule="auto" w:line="276"/>
        <w:ind w:firstLine="708"/>
        <w:jc w:val="both"/>
      </w:pPr>
      <w:r>
        <w:t>Na upit vjerovnika REPUBLIKE HRVATSKE stečajna upraviteljica izjavljuje da je uvidom u nepravomoćnu presudu kao i isprave utvrdila da je riječ o osnovanoj tražbini na temelju izdanih računa a da je žalba dužnika izjavljena formalno, radi dobivanja na vremenu.</w:t>
      </w:r>
    </w:p>
    <w:p w:rsidRDefault="0013724C" w:rsidP="0013724C" w:rsidR="0013724C" w:rsidRPr="00BD3A85">
      <w:pPr>
        <w:ind w:firstLine="708"/>
        <w:jc w:val="both"/>
      </w:pPr>
      <w:r w:rsidRPr="00BD3A85">
        <w:t>Stečajni upravitelj tražbinu priznaje u cijelosti.</w:t>
      </w:r>
    </w:p>
    <w:p w:rsidRDefault="0013724C" w:rsidP="0013724C" w:rsidR="0013724C" w:rsidRPr="00BD3A85">
      <w:pPr>
        <w:ind w:firstLine="708"/>
        <w:jc w:val="both"/>
      </w:pPr>
      <w:r w:rsidRPr="00BD3A85">
        <w:t>Utvrđuje se da nijedan od stečajnih vjerovnika nije osporio tražbinu.</w:t>
      </w:r>
    </w:p>
    <w:p w:rsidRDefault="0013724C" w:rsidP="0013724C" w:rsidR="0013724C">
      <w:pPr>
        <w:jc w:val="both"/>
      </w:pPr>
      <w:r w:rsidRPr="00BD3A85">
        <w:t xml:space="preserve">Stečajni sudac objavljuje da se tražbina stečajnog vjerovnika </w:t>
      </w:r>
      <w:r w:rsidR="00E90C58">
        <w:t>UNICHEM AGRO d.o.o. Jakovlje, Dvorska 2,</w:t>
      </w:r>
      <w:r w:rsidR="00E90C58" w:rsidRPr="00BD3A85">
        <w:t xml:space="preserve"> OIB: </w:t>
      </w:r>
      <w:r w:rsidR="00E90C58">
        <w:t xml:space="preserve">99204724315, </w:t>
      </w:r>
      <w:r w:rsidRPr="00BD3A85">
        <w:t xml:space="preserve">smatra utvrđenom u iznosu od </w:t>
      </w:r>
      <w:r>
        <w:t>26.337,48</w:t>
      </w:r>
      <w:r w:rsidRPr="00BD3A85">
        <w:t xml:space="preserve"> kn i razvrstava se u II. viši isplatni red tražbina.</w:t>
      </w:r>
    </w:p>
    <w:p w:rsidRDefault="00FA0118" w:rsidP="003765AF" w:rsidR="00FA0118" w:rsidRPr="00BD3A85">
      <w:pPr>
        <w:jc w:val="both"/>
      </w:pPr>
    </w:p>
    <w:p w:rsidRDefault="00E9611A" w:rsidP="001870DD" w:rsidR="00921634" w:rsidRPr="00BD3A85">
      <w:pPr>
        <w:ind w:firstLine="708"/>
        <w:jc w:val="both"/>
      </w:pPr>
      <w:r w:rsidRPr="00BD3A85">
        <w:t>2</w:t>
      </w:r>
      <w:r w:rsidR="004C3668" w:rsidRPr="00BD3A85">
        <w:t xml:space="preserve">. </w:t>
      </w:r>
      <w:r w:rsidR="0013724C">
        <w:t>A.T.L. d.o.o. Motovun, Kaldir</w:t>
      </w:r>
      <w:r w:rsidR="000D344E" w:rsidRPr="00BD3A85">
        <w:t xml:space="preserve">, </w:t>
      </w:r>
      <w:r w:rsidR="006257F5" w:rsidRPr="00BD3A85">
        <w:rPr>
          <w:bCs/>
        </w:rPr>
        <w:t>OIB</w:t>
      </w:r>
      <w:r w:rsidR="00921634" w:rsidRPr="00BD3A85">
        <w:rPr>
          <w:bCs/>
        </w:rPr>
        <w:t xml:space="preserve">: </w:t>
      </w:r>
      <w:r w:rsidR="0013724C">
        <w:t>27576610420</w:t>
      </w:r>
      <w:r w:rsidR="001870DD">
        <w:t xml:space="preserve">, </w:t>
      </w:r>
      <w:r w:rsidR="006257F5" w:rsidRPr="00BD3A85">
        <w:rPr>
          <w:bCs/>
        </w:rPr>
        <w:t xml:space="preserve"> </w:t>
      </w:r>
      <w:r w:rsidR="000A3230">
        <w:t>prijavio</w:t>
      </w:r>
      <w:r w:rsidR="006578BA" w:rsidRPr="00BD3A85">
        <w:t xml:space="preserve"> </w:t>
      </w:r>
      <w:r w:rsidR="0056315D" w:rsidRPr="00BD3A85">
        <w:t>je</w:t>
      </w:r>
      <w:r w:rsidR="00921634" w:rsidRPr="00BD3A85">
        <w:t xml:space="preserve"> tražbinu u iznosu od </w:t>
      </w:r>
      <w:r w:rsidR="0013724C">
        <w:t>3.163,50</w:t>
      </w:r>
      <w:r w:rsidR="00B41658" w:rsidRPr="00BD3A85">
        <w:t xml:space="preserve"> </w:t>
      </w:r>
      <w:r w:rsidR="00921634" w:rsidRPr="00BD3A85">
        <w:t>kn s osnova</w:t>
      </w:r>
      <w:r w:rsidR="0003797E" w:rsidRPr="00BD3A85">
        <w:t xml:space="preserve"> </w:t>
      </w:r>
      <w:r w:rsidR="0013724C">
        <w:t>pravomoćno i ovršno rješenje o ovrsi, račun, izvoda otvorenih stavaka</w:t>
      </w:r>
      <w:r w:rsidR="001870DD">
        <w:t>.</w:t>
      </w:r>
    </w:p>
    <w:p w:rsidRDefault="006578BA" w:rsidP="006578BA" w:rsidR="006578BA" w:rsidRPr="00BD3A85">
      <w:pPr>
        <w:ind w:firstLine="708"/>
        <w:jc w:val="both"/>
      </w:pPr>
      <w:r w:rsidRPr="00BD3A85">
        <w:t>Stečajni upravitelj tražbinu priznaje u cijelosti.</w:t>
      </w:r>
    </w:p>
    <w:p w:rsidRDefault="006578BA" w:rsidP="006578BA" w:rsidR="006578BA" w:rsidRPr="00BD3A85">
      <w:pPr>
        <w:ind w:firstLine="708"/>
        <w:jc w:val="both"/>
      </w:pPr>
      <w:r w:rsidRPr="00BD3A85">
        <w:t>Utvrđuje se da nijedan od stečajnih vjerovnika nije osporio tražbinu.</w:t>
      </w:r>
    </w:p>
    <w:p w:rsidRDefault="006578BA" w:rsidP="006578BA" w:rsidR="006578BA">
      <w:pPr>
        <w:jc w:val="both"/>
      </w:pPr>
      <w:r w:rsidRPr="00BD3A85">
        <w:t xml:space="preserve">Stečajni sudac objavljuje da se tražbina stečajnog vjerovnika </w:t>
      </w:r>
      <w:r w:rsidR="003765AF">
        <w:t>A.T.L. d.o.o. Motovun, Kaldir</w:t>
      </w:r>
      <w:r w:rsidR="003765AF" w:rsidRPr="00BD3A85">
        <w:t xml:space="preserve">, </w:t>
      </w:r>
      <w:r w:rsidR="003765AF" w:rsidRPr="00BD3A85">
        <w:rPr>
          <w:bCs/>
        </w:rPr>
        <w:t xml:space="preserve">OIB: </w:t>
      </w:r>
      <w:r w:rsidR="003765AF">
        <w:t xml:space="preserve">27576610420, </w:t>
      </w:r>
      <w:r w:rsidRPr="00BD3A85">
        <w:t xml:space="preserve">smatra utvrđenom u iznosu od </w:t>
      </w:r>
      <w:r w:rsidR="0013724C">
        <w:t>3.163,50</w:t>
      </w:r>
      <w:r w:rsidR="001870DD" w:rsidRPr="00BD3A85">
        <w:t xml:space="preserve"> </w:t>
      </w:r>
      <w:r w:rsidRPr="00BD3A85">
        <w:t xml:space="preserve">kn i razvrstava se u </w:t>
      </w:r>
      <w:r w:rsidR="00050836" w:rsidRPr="00BD3A85">
        <w:t>II</w:t>
      </w:r>
      <w:r w:rsidRPr="00BD3A85">
        <w:t>. viši isplatni red tražbina.</w:t>
      </w:r>
    </w:p>
    <w:p w:rsidRDefault="00330E35" w:rsidP="006578BA" w:rsidR="00330E35">
      <w:pPr>
        <w:jc w:val="both"/>
      </w:pPr>
    </w:p>
    <w:p w:rsidRDefault="00330E35" w:rsidP="000902FB" w:rsidR="00330E35">
      <w:pPr>
        <w:ind w:firstLine="708"/>
        <w:jc w:val="both"/>
      </w:pPr>
      <w:r>
        <w:t xml:space="preserve">3. </w:t>
      </w:r>
      <w:r w:rsidR="0013724C">
        <w:t>CAPRICORNO d.o.o. Split, Hercegovačka 57a</w:t>
      </w:r>
      <w:r>
        <w:t xml:space="preserve">, </w:t>
      </w:r>
      <w:r w:rsidRPr="00BD3A85">
        <w:t xml:space="preserve">OIB: </w:t>
      </w:r>
      <w:r w:rsidR="0013724C">
        <w:t>09517317411</w:t>
      </w:r>
      <w:r w:rsidRPr="00BD3A85">
        <w:t>,</w:t>
      </w:r>
      <w:r w:rsidR="0013724C">
        <w:t xml:space="preserve"> prijavio</w:t>
      </w:r>
      <w:r w:rsidRPr="00BD3A85">
        <w:t xml:space="preserve"> je tražbinu u iznosu od </w:t>
      </w:r>
      <w:r w:rsidR="0013724C">
        <w:t>2.730,40</w:t>
      </w:r>
      <w:r w:rsidRPr="00BD3A85">
        <w:t xml:space="preserve"> kn s osnova </w:t>
      </w:r>
      <w:r w:rsidR="0013724C">
        <w:t>otvorene stavke, konto kartice i računa</w:t>
      </w:r>
      <w:r>
        <w:t>.</w:t>
      </w:r>
    </w:p>
    <w:p w:rsidRDefault="00330E35" w:rsidP="00330E35" w:rsidR="00330E35" w:rsidRPr="00BD3A85">
      <w:pPr>
        <w:ind w:firstLine="708"/>
        <w:jc w:val="both"/>
      </w:pPr>
      <w:r w:rsidRPr="00BD3A85">
        <w:t xml:space="preserve">Stečajni upravitelj tražbinu </w:t>
      </w:r>
      <w:r w:rsidR="0013724C">
        <w:t>osporava</w:t>
      </w:r>
      <w:r w:rsidRPr="00BD3A85">
        <w:t xml:space="preserve"> u cijelosti</w:t>
      </w:r>
      <w:r w:rsidR="00921390">
        <w:t xml:space="preserve"> zbog zastare</w:t>
      </w:r>
      <w:r w:rsidR="003765AF">
        <w:t xml:space="preserve"> jer su računi stariji od 3 godine.</w:t>
      </w:r>
    </w:p>
    <w:p w:rsidRDefault="00921390" w:rsidP="00921390" w:rsidR="00921390" w:rsidRPr="006E21D3">
      <w:pPr>
        <w:ind w:firstLine="708"/>
        <w:jc w:val="both"/>
      </w:pPr>
      <w:r w:rsidRPr="006E21D3">
        <w:t>Utvrđuje se da nijedan od stečajnih vjerovnika nije osporio tražbinu.</w:t>
      </w:r>
    </w:p>
    <w:p w:rsidRDefault="00921390" w:rsidP="00921390" w:rsidR="00921390">
      <w:pPr>
        <w:tabs>
          <w:tab w:pos="1243" w:val="left"/>
          <w:tab w:pos="3944" w:val="left"/>
          <w:tab w:pos="5240" w:val="left"/>
          <w:tab w:pos="7109" w:val="left"/>
          <w:tab w:pos="8405" w:val="left"/>
        </w:tabs>
        <w:spacing w:lineRule="auto" w:line="276"/>
        <w:jc w:val="both"/>
      </w:pPr>
      <w:r w:rsidRPr="006E21D3">
        <w:t xml:space="preserve">Stečajni sudac objavljuje da će se za iznos od </w:t>
      </w:r>
      <w:r>
        <w:t>2.730,40</w:t>
      </w:r>
      <w:r w:rsidRPr="00BD3A85">
        <w:t xml:space="preserve"> </w:t>
      </w:r>
      <w:r w:rsidRPr="003765AF">
        <w:t xml:space="preserve">kn vjerovnik uputiti na pokretanje parnice  radi </w:t>
      </w:r>
      <w:r w:rsidR="003765AF" w:rsidRPr="003765AF">
        <w:t>utvrđivanja osporene</w:t>
      </w:r>
      <w:r w:rsidRPr="003765AF">
        <w:t xml:space="preserve"> tražbine II. višeg isplatnog reda</w:t>
      </w:r>
      <w:r>
        <w:t>.</w:t>
      </w:r>
    </w:p>
    <w:p w:rsidRDefault="00BA4E96" w:rsidP="006578BA" w:rsidR="00BA4E96" w:rsidRPr="00921390">
      <w:pPr>
        <w:jc w:val="both"/>
      </w:pPr>
    </w:p>
    <w:p w:rsidRDefault="000902FB" w:rsidP="000902FB" w:rsidR="000902FB">
      <w:pPr>
        <w:ind w:firstLine="708"/>
        <w:jc w:val="both"/>
      </w:pPr>
      <w:r w:rsidRPr="00921390">
        <w:t xml:space="preserve">4. </w:t>
      </w:r>
      <w:r w:rsidR="00921390">
        <w:t>FINANCIJSKA AGENCIJA, Zagreb, Ulica grada Vukovara 70</w:t>
      </w:r>
      <w:r>
        <w:t xml:space="preserve">, </w:t>
      </w:r>
      <w:r w:rsidRPr="00BD3A85">
        <w:t xml:space="preserve">OIB: </w:t>
      </w:r>
      <w:r w:rsidR="00921390">
        <w:t>85821130368</w:t>
      </w:r>
      <w:r w:rsidRPr="00BD3A85">
        <w:t xml:space="preserve">, </w:t>
      </w:r>
      <w:r>
        <w:t>prijavila</w:t>
      </w:r>
      <w:r w:rsidRPr="00BD3A85">
        <w:t xml:space="preserve"> je tražbinu u iznosu od </w:t>
      </w:r>
      <w:r w:rsidR="00921390">
        <w:t>746,28</w:t>
      </w:r>
      <w:r w:rsidRPr="00BD3A85">
        <w:t xml:space="preserve"> kn s </w:t>
      </w:r>
      <w:r w:rsidR="00921390">
        <w:t>nepravomoćnog rješenja o ovrsi</w:t>
      </w:r>
      <w:r w:rsidR="003765AF">
        <w:t>, za tražbine zasnovane na uslugama Fine, za koje su bili izdani računi.</w:t>
      </w:r>
    </w:p>
    <w:p w:rsidRDefault="000902FB" w:rsidP="000902FB" w:rsidR="000902FB" w:rsidRPr="00BD3A85">
      <w:pPr>
        <w:ind w:firstLine="708"/>
        <w:jc w:val="both"/>
      </w:pPr>
      <w:r w:rsidRPr="00BD3A85">
        <w:t>Stečajni upravitelj tražbinu priznaje u cijelosti.</w:t>
      </w:r>
    </w:p>
    <w:p w:rsidRDefault="000902FB" w:rsidP="000902FB" w:rsidR="000902FB" w:rsidRPr="00BD3A85">
      <w:pPr>
        <w:ind w:firstLine="708"/>
        <w:jc w:val="both"/>
      </w:pPr>
      <w:r w:rsidRPr="00BD3A85">
        <w:t>Utvrđuje se da nijedan od stečajnih vjerovnika nije osporio tražbinu.</w:t>
      </w:r>
    </w:p>
    <w:p w:rsidRDefault="000902FB" w:rsidP="000902FB" w:rsidR="000902FB">
      <w:pPr>
        <w:jc w:val="both"/>
      </w:pPr>
      <w:r w:rsidRPr="00BD3A85">
        <w:t xml:space="preserve">Stečajni sudac objavljuje da se tražbina stečajnog vjerovnika </w:t>
      </w:r>
      <w:r w:rsidR="003765AF">
        <w:t xml:space="preserve">FINANCIJSKA AGENCIJA, Zagreb, Ulica grada Vukovara 70, </w:t>
      </w:r>
      <w:r w:rsidR="003765AF" w:rsidRPr="00BD3A85">
        <w:t xml:space="preserve">OIB: </w:t>
      </w:r>
      <w:r w:rsidR="003765AF">
        <w:t xml:space="preserve">85821130368, </w:t>
      </w:r>
      <w:r w:rsidRPr="00BD3A85">
        <w:t xml:space="preserve">smatra utvrđenom u iznosu od </w:t>
      </w:r>
      <w:r w:rsidR="00921390">
        <w:t>746,28</w:t>
      </w:r>
      <w:r w:rsidRPr="00BD3A85">
        <w:t xml:space="preserve"> kn i razvrstava se u II. viši isplatni red tražbina.</w:t>
      </w:r>
    </w:p>
    <w:p w:rsidRDefault="00BA4E96" w:rsidP="006578BA" w:rsidR="00BA4E96">
      <w:pPr>
        <w:jc w:val="both"/>
      </w:pPr>
    </w:p>
    <w:p w:rsidRDefault="000902FB" w:rsidP="000902FB" w:rsidR="000902FB">
      <w:pPr>
        <w:ind w:firstLine="708"/>
        <w:jc w:val="both"/>
      </w:pPr>
      <w:r>
        <w:t xml:space="preserve">5. </w:t>
      </w:r>
      <w:r w:rsidR="00921390">
        <w:t>ISTARSKA KREDITNA BANKA UMAG d.d. Umag, Ernesta Miloša 1</w:t>
      </w:r>
      <w:r>
        <w:t xml:space="preserve">, </w:t>
      </w:r>
      <w:r w:rsidRPr="00BD3A85">
        <w:t xml:space="preserve">OIB: </w:t>
      </w:r>
      <w:r w:rsidR="00921390">
        <w:t>65723536010</w:t>
      </w:r>
      <w:r w:rsidRPr="00BD3A85">
        <w:t xml:space="preserve">, </w:t>
      </w:r>
      <w:r w:rsidR="00921390">
        <w:t>prijavila</w:t>
      </w:r>
      <w:r w:rsidRPr="00BD3A85">
        <w:t xml:space="preserve"> je tražbinu u iznosu od </w:t>
      </w:r>
      <w:r w:rsidR="00921390">
        <w:t>3.865.971,00</w:t>
      </w:r>
      <w:r w:rsidRPr="00BD3A85">
        <w:t xml:space="preserve"> kn s osnova </w:t>
      </w:r>
      <w:r w:rsidR="00921390">
        <w:t>ugovora, izvoda iz poslovnih knjiga, računa.</w:t>
      </w:r>
    </w:p>
    <w:p w:rsidRDefault="000902FB" w:rsidP="000902FB" w:rsidR="000902FB" w:rsidRPr="00BD3A85">
      <w:pPr>
        <w:ind w:firstLine="708"/>
        <w:jc w:val="both"/>
      </w:pPr>
      <w:r w:rsidRPr="00BD3A85">
        <w:t xml:space="preserve">Stečajni upravitelj tražbinu priznaje u </w:t>
      </w:r>
      <w:r w:rsidR="003765AF">
        <w:t>iznosu od 3.865.908,40 kn kao tražabinu II višeg isplatnog reda a osporava dio tražbine u iznosu od 62,60 kn zbog zastare</w:t>
      </w:r>
      <w:r w:rsidRPr="00BD3A85">
        <w:t>.</w:t>
      </w:r>
    </w:p>
    <w:p w:rsidRDefault="000902FB" w:rsidP="000902FB" w:rsidR="000902FB" w:rsidRPr="00BD3A85">
      <w:pPr>
        <w:ind w:firstLine="708"/>
        <w:jc w:val="both"/>
      </w:pPr>
      <w:r w:rsidRPr="00BD3A85">
        <w:t>Utvrđuje se da nijedan od stečajnih vjerovnika nije osporio tražbinu.</w:t>
      </w:r>
    </w:p>
    <w:p w:rsidRDefault="000902FB" w:rsidP="000902FB" w:rsidR="000902FB">
      <w:pPr>
        <w:jc w:val="both"/>
      </w:pPr>
      <w:r w:rsidRPr="00BD3A85">
        <w:lastRenderedPageBreak/>
        <w:t xml:space="preserve">Stečajni sudac objavljuje da se tražbina stečajnog vjerovnika smatra utvrđenom u iznosu od </w:t>
      </w:r>
      <w:r w:rsidR="00921390" w:rsidRPr="003765AF">
        <w:t>3.865.</w:t>
      </w:r>
      <w:r w:rsidR="003765AF" w:rsidRPr="003765AF">
        <w:t xml:space="preserve">908,40 </w:t>
      </w:r>
      <w:r w:rsidRPr="003765AF">
        <w:t xml:space="preserve">kn </w:t>
      </w:r>
      <w:r w:rsidRPr="00BD3A85">
        <w:t>i razvrstava se u</w:t>
      </w:r>
      <w:r w:rsidR="003765AF">
        <w:t xml:space="preserve"> II. viši isplatni red tražbina a za osporeni iznos od 62,60 kn stečajni vjerovnik biti će upućen u parnicu posebnim rješenjem radi utvrđivanja te osporene tražbine II. višeg isplatnog reda.</w:t>
      </w:r>
    </w:p>
    <w:p w:rsidRDefault="00921390" w:rsidP="000902FB" w:rsidR="00921390">
      <w:pPr>
        <w:jc w:val="both"/>
      </w:pPr>
    </w:p>
    <w:p w:rsidRDefault="00921390" w:rsidP="00921390" w:rsidR="00921390">
      <w:pPr>
        <w:ind w:firstLine="708"/>
        <w:jc w:val="both"/>
      </w:pPr>
      <w:r>
        <w:t>6</w:t>
      </w:r>
      <w:r w:rsidRPr="00921390">
        <w:t xml:space="preserve">. </w:t>
      </w:r>
      <w:r>
        <w:t xml:space="preserve">HRVATSKE ŠUME d.o.o. Zagreb, Uprava šuma  Podružnica Buzet, Naselje Goričica 2, </w:t>
      </w:r>
      <w:r w:rsidRPr="00BD3A85">
        <w:t xml:space="preserve">OIB: </w:t>
      </w:r>
      <w:r>
        <w:t>69693144506</w:t>
      </w:r>
      <w:r w:rsidRPr="00BD3A85">
        <w:t xml:space="preserve">, </w:t>
      </w:r>
      <w:r>
        <w:t>prijavila</w:t>
      </w:r>
      <w:r w:rsidRPr="00BD3A85">
        <w:t xml:space="preserve"> je tražbinu u iznosu od </w:t>
      </w:r>
      <w:r>
        <w:t>13.029,33</w:t>
      </w:r>
      <w:r w:rsidRPr="00BD3A85">
        <w:t xml:space="preserve"> kn s </w:t>
      </w:r>
      <w:r>
        <w:t>osnova pravomoćnog rješenja o ovrsi.</w:t>
      </w:r>
    </w:p>
    <w:p w:rsidRDefault="00921390" w:rsidP="00921390" w:rsidR="00921390" w:rsidRPr="00BD3A85">
      <w:pPr>
        <w:ind w:firstLine="708"/>
        <w:jc w:val="both"/>
      </w:pPr>
      <w:r w:rsidRPr="00BD3A85">
        <w:t>Stečajni upravitelj tražbinu priznaje u cijelosti.</w:t>
      </w:r>
    </w:p>
    <w:p w:rsidRDefault="00921390" w:rsidP="00921390" w:rsidR="00921390" w:rsidRPr="00BD3A85">
      <w:pPr>
        <w:ind w:firstLine="708"/>
        <w:jc w:val="both"/>
      </w:pPr>
      <w:r w:rsidRPr="00BD3A85">
        <w:t>Utvrđuje se da nijedan od stečajnih vjerovnika nije osporio tražbinu.</w:t>
      </w:r>
    </w:p>
    <w:p w:rsidRDefault="00921390" w:rsidP="00921390" w:rsidR="00921390">
      <w:pPr>
        <w:jc w:val="both"/>
      </w:pPr>
      <w:r w:rsidRPr="00BD3A85">
        <w:t xml:space="preserve">Stečajni sudac objavljuje da se tražbina stečajnog vjerovnika </w:t>
      </w:r>
      <w:r w:rsidR="003765AF">
        <w:t xml:space="preserve">HRVATSKE ŠUME d.o.o. Zagreb, Uprava šuma  Podružnica Buzet, Naselje Goričica 2, </w:t>
      </w:r>
      <w:r w:rsidR="003765AF" w:rsidRPr="00BD3A85">
        <w:t xml:space="preserve">OIB: </w:t>
      </w:r>
      <w:r w:rsidR="003765AF">
        <w:t xml:space="preserve">69693144506, </w:t>
      </w:r>
      <w:r w:rsidRPr="00BD3A85">
        <w:t xml:space="preserve">smatra utvrđenom u iznosu od </w:t>
      </w:r>
      <w:r>
        <w:t>13.029,33</w:t>
      </w:r>
      <w:r w:rsidRPr="00BD3A85">
        <w:t xml:space="preserve"> kn i razvrstava se u II. viši isplatni red tražbina.</w:t>
      </w:r>
    </w:p>
    <w:p w:rsidRDefault="00921390" w:rsidP="000902FB" w:rsidR="00921390">
      <w:pPr>
        <w:jc w:val="both"/>
      </w:pPr>
    </w:p>
    <w:p w:rsidRDefault="00921390" w:rsidP="00921390" w:rsidR="00921390">
      <w:pPr>
        <w:ind w:firstLine="708"/>
        <w:jc w:val="both"/>
      </w:pPr>
      <w:r>
        <w:t>7</w:t>
      </w:r>
      <w:r w:rsidRPr="00921390">
        <w:t xml:space="preserve">. </w:t>
      </w:r>
      <w:r>
        <w:t xml:space="preserve">OSATINA GRUPA d.o.o. Semeljci, K. Tomislava 91, </w:t>
      </w:r>
      <w:r w:rsidRPr="00BD3A85">
        <w:t xml:space="preserve">OIB: </w:t>
      </w:r>
      <w:r>
        <w:t>52123139126</w:t>
      </w:r>
      <w:r w:rsidRPr="00BD3A85">
        <w:t xml:space="preserve">, </w:t>
      </w:r>
      <w:r>
        <w:t>prijavila</w:t>
      </w:r>
      <w:r w:rsidRPr="00BD3A85">
        <w:t xml:space="preserve"> je tražbinu u iznosu od </w:t>
      </w:r>
      <w:r>
        <w:t>38.344,32</w:t>
      </w:r>
      <w:r w:rsidRPr="00BD3A85">
        <w:t xml:space="preserve"> kn s </w:t>
      </w:r>
      <w:r>
        <w:t>osnova pravomoćne i ovršne presude.</w:t>
      </w:r>
    </w:p>
    <w:p w:rsidRDefault="00921390" w:rsidP="00921390" w:rsidR="00921390" w:rsidRPr="00BD3A85">
      <w:pPr>
        <w:ind w:firstLine="708"/>
        <w:jc w:val="both"/>
      </w:pPr>
      <w:r w:rsidRPr="00BD3A85">
        <w:t>Stečajni upravitelj tražbinu priznaje u cijelosti.</w:t>
      </w:r>
    </w:p>
    <w:p w:rsidRDefault="00921390" w:rsidP="00921390" w:rsidR="00921390" w:rsidRPr="00BD3A85">
      <w:pPr>
        <w:ind w:firstLine="708"/>
        <w:jc w:val="both"/>
      </w:pPr>
      <w:r w:rsidRPr="00BD3A85">
        <w:t>Utvrđuje se da nijedan od stečajnih vjerovnika nije osporio tražbinu.</w:t>
      </w:r>
    </w:p>
    <w:p w:rsidRDefault="00921390" w:rsidP="00921390" w:rsidR="00921390">
      <w:pPr>
        <w:jc w:val="both"/>
      </w:pPr>
      <w:r w:rsidRPr="00BD3A85">
        <w:t xml:space="preserve">Stečajni sudac objavljuje da se tražbina stečajnog vjerovnika </w:t>
      </w:r>
      <w:r w:rsidR="003765AF">
        <w:t xml:space="preserve">OSATINA GRUPA d.o.o. Semeljci, K. Tomislava 91, </w:t>
      </w:r>
      <w:r w:rsidR="003765AF" w:rsidRPr="00BD3A85">
        <w:t xml:space="preserve">OIB: </w:t>
      </w:r>
      <w:r w:rsidR="003765AF">
        <w:t xml:space="preserve">52123139126, </w:t>
      </w:r>
      <w:r w:rsidRPr="00BD3A85">
        <w:t xml:space="preserve">smatra utvrđenom u iznosu od </w:t>
      </w:r>
      <w:r>
        <w:t xml:space="preserve">38.344,32 </w:t>
      </w:r>
      <w:r w:rsidRPr="00BD3A85">
        <w:t>kn i razvrstava se u II. viši isplatni red tražbina.</w:t>
      </w:r>
    </w:p>
    <w:p w:rsidRDefault="000902FB" w:rsidP="006578BA" w:rsidR="000902FB" w:rsidRPr="00BD3A85">
      <w:pPr>
        <w:jc w:val="both"/>
      </w:pPr>
    </w:p>
    <w:p w:rsidRDefault="00921390" w:rsidP="00921390" w:rsidR="00921390">
      <w:pPr>
        <w:ind w:firstLine="708"/>
        <w:jc w:val="both"/>
      </w:pPr>
      <w:r>
        <w:t>8</w:t>
      </w:r>
      <w:r w:rsidRPr="00921390">
        <w:t xml:space="preserve">. </w:t>
      </w:r>
      <w:r>
        <w:t xml:space="preserve">SJEME d.o.o. Split, Bilice II 21 E, </w:t>
      </w:r>
      <w:r w:rsidRPr="00BD3A85">
        <w:t xml:space="preserve">OIB: </w:t>
      </w:r>
      <w:r>
        <w:t>52650953128</w:t>
      </w:r>
      <w:r w:rsidRPr="00BD3A85">
        <w:t xml:space="preserve">, </w:t>
      </w:r>
      <w:r>
        <w:t>prijavio</w:t>
      </w:r>
      <w:r w:rsidRPr="00BD3A85">
        <w:t xml:space="preserve"> je tražbinu u iznosu od </w:t>
      </w:r>
      <w:r>
        <w:t>140.241,96</w:t>
      </w:r>
      <w:r w:rsidRPr="00BD3A85">
        <w:t xml:space="preserve"> kn s </w:t>
      </w:r>
      <w:r>
        <w:t>osnova ugovora</w:t>
      </w:r>
      <w:r w:rsidR="003765AF">
        <w:t xml:space="preserve"> o kupoprodaji</w:t>
      </w:r>
      <w:r>
        <w:t>, konto kartica, računa</w:t>
      </w:r>
      <w:r w:rsidR="003765AF">
        <w:t xml:space="preserve"> - otpremnice</w:t>
      </w:r>
      <w:r>
        <w:t>.</w:t>
      </w:r>
    </w:p>
    <w:p w:rsidRDefault="00921390" w:rsidP="00921390" w:rsidR="00921390" w:rsidRPr="00BD3A85">
      <w:pPr>
        <w:ind w:firstLine="708"/>
        <w:jc w:val="both"/>
      </w:pPr>
      <w:r w:rsidRPr="00BD3A85">
        <w:t>Stečajni upravitelj tražbinu priznaje u cijelosti.</w:t>
      </w:r>
    </w:p>
    <w:p w:rsidRDefault="00921390" w:rsidP="00921390" w:rsidR="00921390" w:rsidRPr="00BD3A85">
      <w:pPr>
        <w:ind w:firstLine="708"/>
        <w:jc w:val="both"/>
      </w:pPr>
      <w:r w:rsidRPr="00BD3A85">
        <w:t>Utvrđuje se da nijedan od stečajnih vjerovnika nije osporio tražbinu.</w:t>
      </w:r>
    </w:p>
    <w:p w:rsidRDefault="00921390" w:rsidP="00921390" w:rsidR="00921390">
      <w:pPr>
        <w:jc w:val="both"/>
      </w:pPr>
      <w:r w:rsidRPr="00BD3A85">
        <w:t xml:space="preserve">Stečajni sudac objavljuje da se tražbina stečajnog vjerovnika </w:t>
      </w:r>
      <w:r w:rsidR="003765AF">
        <w:t xml:space="preserve">SJEME d.o.o. Split, Bilice II 21 E, </w:t>
      </w:r>
      <w:r w:rsidR="003765AF" w:rsidRPr="00BD3A85">
        <w:t xml:space="preserve">OIB: </w:t>
      </w:r>
      <w:r w:rsidR="003765AF">
        <w:t xml:space="preserve">52650953128, </w:t>
      </w:r>
      <w:r w:rsidRPr="00BD3A85">
        <w:t xml:space="preserve">smatra utvrđenom u iznosu od </w:t>
      </w:r>
      <w:r w:rsidR="00423060">
        <w:t>140.241,96</w:t>
      </w:r>
      <w:r w:rsidR="00423060" w:rsidRPr="00BD3A85">
        <w:t xml:space="preserve"> </w:t>
      </w:r>
      <w:r w:rsidRPr="00BD3A85">
        <w:t>kn i razvrstava se u II. viši isplatni red tražbina.</w:t>
      </w:r>
    </w:p>
    <w:p w:rsidRDefault="00921634" w:rsidP="00921634" w:rsidR="00921634">
      <w:pPr>
        <w:tabs>
          <w:tab w:pos="1243" w:val="left"/>
          <w:tab w:pos="3944" w:val="left"/>
          <w:tab w:pos="5240" w:val="left"/>
          <w:tab w:pos="7109" w:val="left"/>
          <w:tab w:pos="8405" w:val="left"/>
        </w:tabs>
        <w:spacing w:lineRule="auto" w:line="276"/>
        <w:rPr>
          <w:color w:val="FF0000"/>
        </w:rPr>
      </w:pPr>
    </w:p>
    <w:p w:rsidRDefault="00423060" w:rsidP="00423060" w:rsidR="00423060">
      <w:pPr>
        <w:ind w:firstLine="708"/>
        <w:jc w:val="both"/>
      </w:pPr>
      <w:r>
        <w:t>9</w:t>
      </w:r>
      <w:r w:rsidRPr="00921390">
        <w:t xml:space="preserve">. </w:t>
      </w:r>
      <w:r>
        <w:t xml:space="preserve">TERRA MYSTICA d.o.o. Donja Kupčina, Donja Kupčina 295, </w:t>
      </w:r>
      <w:r w:rsidRPr="00BD3A85">
        <w:t xml:space="preserve">OIB: </w:t>
      </w:r>
      <w:r>
        <w:t>16111266012</w:t>
      </w:r>
      <w:r w:rsidRPr="00BD3A85">
        <w:t xml:space="preserve">, </w:t>
      </w:r>
      <w:r>
        <w:t>zastupana po punomoćniku Krešimiru Martiću, odvjetniku iz Zagreba, prijavila</w:t>
      </w:r>
      <w:r w:rsidRPr="00BD3A85">
        <w:t xml:space="preserve"> je tražbinu u iznosu od </w:t>
      </w:r>
      <w:r>
        <w:t>83.779,81</w:t>
      </w:r>
      <w:r w:rsidRPr="00BD3A85">
        <w:t xml:space="preserve"> kn s </w:t>
      </w:r>
      <w:r>
        <w:t>osnova pravomoćnog i ovršnog rješenja.</w:t>
      </w:r>
    </w:p>
    <w:p w:rsidRDefault="00423060" w:rsidP="00423060" w:rsidR="00423060" w:rsidRPr="00BD3A85">
      <w:pPr>
        <w:ind w:firstLine="708"/>
        <w:jc w:val="both"/>
      </w:pPr>
      <w:r w:rsidRPr="00BD3A85">
        <w:t>Stečajni upravitelj tražbinu priznaje u cijelosti.</w:t>
      </w:r>
    </w:p>
    <w:p w:rsidRDefault="00423060" w:rsidP="00423060" w:rsidR="00423060" w:rsidRPr="00BD3A85">
      <w:pPr>
        <w:ind w:firstLine="708"/>
        <w:jc w:val="both"/>
      </w:pPr>
      <w:r w:rsidRPr="00BD3A85">
        <w:t>Utvrđuje se da nijedan od stečajnih vjerovnika nije osporio tražbinu.</w:t>
      </w:r>
    </w:p>
    <w:p w:rsidRDefault="00423060" w:rsidP="00423060" w:rsidR="00423060">
      <w:pPr>
        <w:jc w:val="both"/>
      </w:pPr>
      <w:r w:rsidRPr="00BD3A85">
        <w:t>Stečajni sudac objavljuje da se tražbina stečajnog vjerovnika</w:t>
      </w:r>
      <w:r w:rsidR="003765AF">
        <w:t xml:space="preserve"> TERRA MYSTICA d.o.o. Donja Kupčina, Donja Kupčina 295, </w:t>
      </w:r>
      <w:r w:rsidR="003765AF" w:rsidRPr="00BD3A85">
        <w:t xml:space="preserve">OIB: </w:t>
      </w:r>
      <w:r w:rsidR="003765AF">
        <w:t xml:space="preserve">16111266012, </w:t>
      </w:r>
      <w:r w:rsidRPr="00BD3A85">
        <w:t xml:space="preserve"> smatra utvrđenom u iznosu od </w:t>
      </w:r>
      <w:r>
        <w:t>83.779,81</w:t>
      </w:r>
      <w:r w:rsidRPr="00BD3A85">
        <w:t xml:space="preserve"> kn i razvrstava se u II. viši isplatni red tražbina.</w:t>
      </w:r>
    </w:p>
    <w:p w:rsidRDefault="00423060" w:rsidP="00921634" w:rsidR="00423060">
      <w:pPr>
        <w:tabs>
          <w:tab w:pos="1243" w:val="left"/>
          <w:tab w:pos="3944" w:val="left"/>
          <w:tab w:pos="5240" w:val="left"/>
          <w:tab w:pos="7109" w:val="left"/>
          <w:tab w:pos="8405" w:val="left"/>
        </w:tabs>
        <w:spacing w:lineRule="auto" w:line="276"/>
        <w:rPr>
          <w:color w:val="FF0000"/>
        </w:rPr>
      </w:pPr>
    </w:p>
    <w:p w:rsidRDefault="00423060" w:rsidP="00423060" w:rsidR="00423060">
      <w:pPr>
        <w:ind w:firstLine="708"/>
        <w:jc w:val="both"/>
      </w:pPr>
      <w:r>
        <w:t>10</w:t>
      </w:r>
      <w:r w:rsidRPr="00921390">
        <w:t xml:space="preserve">. </w:t>
      </w:r>
      <w:r>
        <w:t xml:space="preserve">BERNER d.o.o. Zagreb, Majstorska 9, </w:t>
      </w:r>
      <w:r w:rsidRPr="00BD3A85">
        <w:t xml:space="preserve">OIB: </w:t>
      </w:r>
      <w:r>
        <w:t>66471923099</w:t>
      </w:r>
      <w:r w:rsidRPr="00BD3A85">
        <w:t xml:space="preserve">, </w:t>
      </w:r>
      <w:r>
        <w:t>zastupano po punomoćniku Mariju Lovriću, odvjetniku iz Zagreba, prijavio</w:t>
      </w:r>
      <w:r w:rsidRPr="00BD3A85">
        <w:t xml:space="preserve"> je tražbinu u iznosu od </w:t>
      </w:r>
      <w:r>
        <w:t>1.332,13</w:t>
      </w:r>
      <w:r w:rsidRPr="00BD3A85">
        <w:t xml:space="preserve"> kn s </w:t>
      </w:r>
      <w:r>
        <w:t>osnova pravomoćnog i ovršnog rješenja.</w:t>
      </w:r>
    </w:p>
    <w:p w:rsidRDefault="00423060" w:rsidP="00423060" w:rsidR="00423060" w:rsidRPr="00BD3A85">
      <w:pPr>
        <w:ind w:firstLine="708"/>
        <w:jc w:val="both"/>
      </w:pPr>
      <w:r w:rsidRPr="00BD3A85">
        <w:t>Stečajni upravitelj tražbinu priznaje u cijelosti.</w:t>
      </w:r>
    </w:p>
    <w:p w:rsidRDefault="00423060" w:rsidP="00423060" w:rsidR="00423060" w:rsidRPr="00BD3A85">
      <w:pPr>
        <w:ind w:firstLine="708"/>
        <w:jc w:val="both"/>
      </w:pPr>
      <w:r w:rsidRPr="00BD3A85">
        <w:t>Utvrđuje se da nijedan od stečajnih vjerovnika nije osporio tražbinu.</w:t>
      </w:r>
    </w:p>
    <w:p w:rsidRDefault="00423060" w:rsidP="00423060" w:rsidR="00423060">
      <w:pPr>
        <w:jc w:val="both"/>
      </w:pPr>
      <w:r w:rsidRPr="00BD3A85">
        <w:t>Stečajni sudac objavljuje da se tražbina stečajnog vjerovnika</w:t>
      </w:r>
      <w:r w:rsidR="003765AF">
        <w:t xml:space="preserve"> BERNER d.o.o. Zagreb, Majstorska 9, </w:t>
      </w:r>
      <w:r w:rsidR="003765AF" w:rsidRPr="00BD3A85">
        <w:t xml:space="preserve">OIB: </w:t>
      </w:r>
      <w:r w:rsidR="003765AF">
        <w:t xml:space="preserve">66471923099, </w:t>
      </w:r>
      <w:r w:rsidRPr="00BD3A85">
        <w:t xml:space="preserve"> smatra utvrđenom u iznosu od </w:t>
      </w:r>
      <w:r>
        <w:t xml:space="preserve">1.332,13 </w:t>
      </w:r>
      <w:r w:rsidRPr="00BD3A85">
        <w:t>kn i razvrstava se u II. viši isplatni red tražbina.</w:t>
      </w:r>
    </w:p>
    <w:p w:rsidRDefault="00423060" w:rsidP="00921634" w:rsidR="00423060" w:rsidRPr="00BD3A85">
      <w:pPr>
        <w:tabs>
          <w:tab w:pos="1243" w:val="left"/>
          <w:tab w:pos="3944" w:val="left"/>
          <w:tab w:pos="5240" w:val="left"/>
          <w:tab w:pos="7109" w:val="left"/>
          <w:tab w:pos="8405" w:val="left"/>
        </w:tabs>
        <w:spacing w:lineRule="auto" w:line="276"/>
        <w:rPr>
          <w:color w:val="FF0000"/>
        </w:rPr>
      </w:pPr>
    </w:p>
    <w:p w:rsidRDefault="00423060" w:rsidP="00423060" w:rsidR="00423060" w:rsidRPr="00E44AD9">
      <w:pPr>
        <w:ind w:firstLine="708"/>
        <w:jc w:val="both"/>
      </w:pPr>
      <w:r>
        <w:t>11</w:t>
      </w:r>
      <w:r w:rsidRPr="00921390">
        <w:t xml:space="preserve">. </w:t>
      </w:r>
      <w:r>
        <w:t>LEONELO MILETIĆ, Labin – Nedešćina, Ružići 2, OIB: 12525754279</w:t>
      </w:r>
      <w:r w:rsidRPr="00E44AD9">
        <w:t xml:space="preserve">, prijavio je tražbinu u iznosu od </w:t>
      </w:r>
      <w:r>
        <w:t>26.835,74</w:t>
      </w:r>
      <w:r w:rsidRPr="00E44AD9">
        <w:t xml:space="preserve"> kn</w:t>
      </w:r>
      <w:r>
        <w:t xml:space="preserve"> s osnova plaća i kamata</w:t>
      </w:r>
      <w:r w:rsidRPr="00E44AD9">
        <w:t>.</w:t>
      </w:r>
    </w:p>
    <w:p w:rsidRDefault="00423060" w:rsidP="00423060" w:rsidR="00423060" w:rsidRPr="00E44AD9">
      <w:pPr>
        <w:ind w:firstLine="708"/>
        <w:jc w:val="both"/>
      </w:pPr>
    </w:p>
    <w:p w:rsidRDefault="00423060" w:rsidP="00423060" w:rsidR="00423060">
      <w:pPr>
        <w:ind w:firstLine="708"/>
        <w:jc w:val="both"/>
      </w:pPr>
      <w:r w:rsidRPr="00E44AD9">
        <w:t xml:space="preserve">Stečajni upravitelj tražbinu priznaje u iznosu od </w:t>
      </w:r>
      <w:r>
        <w:t>17.041,25</w:t>
      </w:r>
      <w:r w:rsidRPr="00E44AD9">
        <w:t xml:space="preserve"> kn kao tražbinu I. višeg isplatnog reda </w:t>
      </w:r>
      <w:r>
        <w:t xml:space="preserve">a osporava u iznosu od 3.508,64 kn </w:t>
      </w:r>
      <w:r w:rsidRPr="00E44AD9">
        <w:t>kao tražbinu II. višeg isplatnog reda</w:t>
      </w:r>
      <w:r>
        <w:t xml:space="preserve"> koja se odnosi na doprinose na plaću, jer su plaćeni</w:t>
      </w:r>
      <w:r w:rsidR="00F66172">
        <w:t xml:space="preserve"> te se osporava i iznos od 6.285,85 kn kao tražbina I. višeg isplatnog reda jer se radi o doprinosima iz plaće, porez i prirez, koji su plaćeni.</w:t>
      </w:r>
    </w:p>
    <w:p w:rsidRDefault="00423060" w:rsidP="00423060" w:rsidR="00423060">
      <w:pPr>
        <w:ind w:firstLine="708"/>
        <w:jc w:val="both"/>
      </w:pPr>
    </w:p>
    <w:p w:rsidRDefault="00423060" w:rsidP="00423060" w:rsidR="00423060" w:rsidRPr="00E44AD9">
      <w:pPr>
        <w:ind w:firstLine="708"/>
        <w:jc w:val="both"/>
      </w:pPr>
      <w:r w:rsidRPr="00E44AD9">
        <w:t>Utvrđuje se da nijedan od stečajnih vjerovnika nije osporio tražbinu.</w:t>
      </w:r>
    </w:p>
    <w:p w:rsidRDefault="00423060" w:rsidP="00423060" w:rsidR="00423060" w:rsidRPr="00FE2816">
      <w:pPr>
        <w:ind w:firstLine="708"/>
        <w:jc w:val="both"/>
      </w:pPr>
      <w:r w:rsidRPr="00E44AD9">
        <w:t xml:space="preserve">Stečajni sudac objavljuje da se tražbina stečajnog vjerovnika </w:t>
      </w:r>
      <w:r>
        <w:t>LEONELO MILETIĆ, Labin – Nedešćina, Ružići 2, OIB: 12525754279</w:t>
      </w:r>
      <w:r w:rsidRPr="00E44AD9">
        <w:t xml:space="preserve">, smatra utvrđenom u iznosu od </w:t>
      </w:r>
      <w:r>
        <w:t>17.041,25</w:t>
      </w:r>
      <w:r w:rsidRPr="00E44AD9">
        <w:t xml:space="preserve">  </w:t>
      </w:r>
      <w:r w:rsidRPr="00FE2816">
        <w:t xml:space="preserve">kn kao tražbina I. višeg isplatnog reda. </w:t>
      </w:r>
    </w:p>
    <w:p w:rsidRDefault="00423060" w:rsidP="00423060" w:rsidR="00423060">
      <w:pPr>
        <w:ind w:firstLine="708"/>
        <w:jc w:val="both"/>
      </w:pPr>
      <w:r w:rsidRPr="00FE2816">
        <w:t xml:space="preserve">Stečajni sudac objavljuje da je tražbina stečajnog vjerovnika LEONELO MILETIĆ, Labin – Nedešćina, Ružići 2, OIB: 12525754279, osporena u iznosu od 3.508,64 kn, te će vjerovnik posebnim rješenjem biti upućen na parnicu radi utvrđivanja osporene tražbine II. višeg isplatnog reda </w:t>
      </w:r>
      <w:r w:rsidR="00F66172">
        <w:t>u iznosu od 3.508,64 kn.</w:t>
      </w:r>
    </w:p>
    <w:p w:rsidRDefault="00F66172" w:rsidP="00F66172" w:rsidR="00F66172">
      <w:pPr>
        <w:ind w:firstLine="708"/>
        <w:jc w:val="both"/>
      </w:pPr>
      <w:r w:rsidRPr="00FE2816">
        <w:t xml:space="preserve">Stečajni sudac objavljuje da je tražbina stečajnog vjerovnika LEONELO MILETIĆ, Labin – Nedešćina, Ružići 2, OIB: 12525754279, osporena u iznosu od </w:t>
      </w:r>
      <w:r>
        <w:t xml:space="preserve">6.285,85 </w:t>
      </w:r>
      <w:r w:rsidRPr="00FE2816">
        <w:t>kn, te će vjerovnik posebnim rješenjem biti upućen na parnicu radi</w:t>
      </w:r>
      <w:r>
        <w:t xml:space="preserve"> utvrđivanja osporene tražbine </w:t>
      </w:r>
      <w:r w:rsidRPr="00FE2816">
        <w:t xml:space="preserve">I. višeg isplatnog reda </w:t>
      </w:r>
      <w:r>
        <w:t>u iznosu od 6.285,85 kn.</w:t>
      </w:r>
    </w:p>
    <w:p w:rsidRDefault="00423060" w:rsidP="00F66172" w:rsidR="00423060">
      <w:pPr>
        <w:jc w:val="both"/>
      </w:pPr>
    </w:p>
    <w:p w:rsidRDefault="00423060" w:rsidP="00423060" w:rsidR="00423060">
      <w:pPr>
        <w:ind w:firstLine="708"/>
        <w:jc w:val="both"/>
      </w:pPr>
      <w:r>
        <w:t>12</w:t>
      </w:r>
      <w:r w:rsidRPr="00921390">
        <w:t xml:space="preserve">. </w:t>
      </w:r>
      <w:r>
        <w:t xml:space="preserve">VALDI I NADIJA PALISKA - SMOKOVIĆ, vl. DIVES obrta za poljoprivredu, Labin, Ripenda, Kras 16, </w:t>
      </w:r>
      <w:r w:rsidRPr="00BD3A85">
        <w:t xml:space="preserve">OIB: </w:t>
      </w:r>
      <w:r>
        <w:t>16923446390</w:t>
      </w:r>
      <w:r w:rsidRPr="00BD3A85">
        <w:t xml:space="preserve">, </w:t>
      </w:r>
      <w:r w:rsidR="00E94073">
        <w:t>prijavili</w:t>
      </w:r>
      <w:r w:rsidRPr="00BD3A85">
        <w:t xml:space="preserve"> </w:t>
      </w:r>
      <w:r w:rsidR="00E94073">
        <w:t>su</w:t>
      </w:r>
      <w:r w:rsidRPr="00BD3A85">
        <w:t xml:space="preserve"> tražbinu u iznosu od </w:t>
      </w:r>
      <w:r>
        <w:t>6.452,79</w:t>
      </w:r>
      <w:r w:rsidRPr="00BD3A85">
        <w:t xml:space="preserve"> kn s </w:t>
      </w:r>
      <w:r>
        <w:t>osnova računa i izvatka otvorenih stavki.</w:t>
      </w:r>
    </w:p>
    <w:p w:rsidRDefault="00423060" w:rsidP="00423060" w:rsidR="00423060" w:rsidRPr="00BD3A85">
      <w:pPr>
        <w:ind w:firstLine="708"/>
        <w:jc w:val="both"/>
      </w:pPr>
      <w:r w:rsidRPr="00BD3A85">
        <w:t>Stečajni upravitelj tražbinu priznaje u cijelosti.</w:t>
      </w:r>
    </w:p>
    <w:p w:rsidRDefault="00423060" w:rsidP="00423060" w:rsidR="00423060" w:rsidRPr="00BD3A85">
      <w:pPr>
        <w:ind w:firstLine="708"/>
        <w:jc w:val="both"/>
      </w:pPr>
      <w:r w:rsidRPr="00BD3A85">
        <w:t>Utvrđuje se da nijedan od stečajnih vjerovnika nije osporio tražbinu.</w:t>
      </w:r>
    </w:p>
    <w:p w:rsidRDefault="00423060" w:rsidP="00423060" w:rsidR="00423060">
      <w:pPr>
        <w:jc w:val="both"/>
      </w:pPr>
      <w:r w:rsidRPr="00BD3A85">
        <w:t xml:space="preserve">Stečajni sudac objavljuje da se tražbina stečajnog vjerovnika </w:t>
      </w:r>
      <w:r w:rsidR="00F66172">
        <w:t xml:space="preserve">VALDI I NADIJA PALISKA - SMOKOVIĆ, vl. DIVES obrta za poljoprivredu, Labin, Ripenda, Kras 16, </w:t>
      </w:r>
      <w:r w:rsidR="00F66172" w:rsidRPr="00BD3A85">
        <w:t xml:space="preserve">OIB: </w:t>
      </w:r>
      <w:r w:rsidR="00F66172">
        <w:t xml:space="preserve">16923446390, </w:t>
      </w:r>
      <w:r w:rsidRPr="00BD3A85">
        <w:t xml:space="preserve">smatra utvrđenom u iznosu od </w:t>
      </w:r>
      <w:r w:rsidR="00E94073">
        <w:t>6.452,79</w:t>
      </w:r>
      <w:r w:rsidR="00E94073" w:rsidRPr="00BD3A85">
        <w:t xml:space="preserve"> </w:t>
      </w:r>
      <w:r w:rsidRPr="00BD3A85">
        <w:t>kn i razvrstava se u II. viši isplatni red tražbina.</w:t>
      </w:r>
    </w:p>
    <w:p w:rsidRDefault="00423060" w:rsidP="00423060" w:rsidR="00423060" w:rsidRPr="00FE2816">
      <w:pPr>
        <w:ind w:firstLine="708"/>
        <w:jc w:val="both"/>
      </w:pPr>
    </w:p>
    <w:p w:rsidRDefault="00E94073" w:rsidP="00E94073" w:rsidR="00E94073">
      <w:pPr>
        <w:ind w:firstLine="708"/>
        <w:jc w:val="both"/>
      </w:pPr>
      <w:r>
        <w:t>13</w:t>
      </w:r>
      <w:r w:rsidRPr="00921390">
        <w:t xml:space="preserve">. </w:t>
      </w:r>
      <w:r>
        <w:t xml:space="preserve">PA-VIN d.o.o. Jastrebarsko, V. Holjevca 20, </w:t>
      </w:r>
      <w:r w:rsidRPr="00BD3A85">
        <w:t xml:space="preserve">OIB: </w:t>
      </w:r>
      <w:r>
        <w:t>16923446390</w:t>
      </w:r>
      <w:r w:rsidRPr="00BD3A85">
        <w:t xml:space="preserve">, </w:t>
      </w:r>
      <w:r>
        <w:t>prijavio</w:t>
      </w:r>
      <w:r w:rsidRPr="00BD3A85">
        <w:t xml:space="preserve"> </w:t>
      </w:r>
      <w:r>
        <w:t>je</w:t>
      </w:r>
      <w:r w:rsidRPr="00BD3A85">
        <w:t xml:space="preserve"> tražbinu u iznosu od </w:t>
      </w:r>
      <w:r>
        <w:t>2.634,63</w:t>
      </w:r>
      <w:r w:rsidRPr="00BD3A85">
        <w:t xml:space="preserve"> kn s </w:t>
      </w:r>
      <w:r>
        <w:t>osnova računa i izvatka otvorenih stavki.</w:t>
      </w:r>
    </w:p>
    <w:p w:rsidRDefault="00E94073" w:rsidP="00E94073" w:rsidR="00E94073" w:rsidRPr="00BD3A85">
      <w:pPr>
        <w:ind w:firstLine="708"/>
        <w:jc w:val="both"/>
      </w:pPr>
      <w:r w:rsidRPr="00BD3A85">
        <w:t>Stečajni upravitelj tražbinu priznaje u cijelosti.</w:t>
      </w:r>
    </w:p>
    <w:p w:rsidRDefault="00E94073" w:rsidP="00E94073" w:rsidR="00E94073" w:rsidRPr="00BD3A85">
      <w:pPr>
        <w:ind w:firstLine="708"/>
        <w:jc w:val="both"/>
      </w:pPr>
      <w:r w:rsidRPr="00BD3A85">
        <w:t>Utvrđuje se da nijedan od stečajnih vjerovnika nije osporio tražbinu.</w:t>
      </w:r>
    </w:p>
    <w:p w:rsidRDefault="00E94073" w:rsidP="00E94073" w:rsidR="00E94073">
      <w:pPr>
        <w:jc w:val="both"/>
      </w:pPr>
      <w:r w:rsidRPr="00BD3A85">
        <w:t xml:space="preserve">Stečajni sudac objavljuje da se tražbina stečajnog vjerovnika </w:t>
      </w:r>
      <w:r w:rsidR="00F66172">
        <w:t xml:space="preserve">PA-VIN d.o.o. Jastrebarsko, V. Holjevca 20, </w:t>
      </w:r>
      <w:r w:rsidR="00F66172" w:rsidRPr="00BD3A85">
        <w:t xml:space="preserve">OIB: </w:t>
      </w:r>
      <w:r w:rsidR="00F66172">
        <w:t xml:space="preserve">16923446390, </w:t>
      </w:r>
      <w:r w:rsidRPr="00BD3A85">
        <w:t xml:space="preserve">smatra utvrđenom u iznosu od </w:t>
      </w:r>
      <w:r>
        <w:t>2.634,63</w:t>
      </w:r>
      <w:r w:rsidRPr="00BD3A85">
        <w:t xml:space="preserve"> kn i razvrstava se u II. viši isplatni red tražbina.</w:t>
      </w:r>
    </w:p>
    <w:p w:rsidRDefault="005652ED" w:rsidP="00423060" w:rsidR="005652ED">
      <w:pPr>
        <w:ind w:firstLine="708"/>
        <w:jc w:val="both"/>
      </w:pPr>
    </w:p>
    <w:p w:rsidRDefault="00E94073" w:rsidP="00E94073" w:rsidR="00E94073" w:rsidRPr="00E44AD9">
      <w:pPr>
        <w:ind w:firstLine="708"/>
        <w:jc w:val="both"/>
      </w:pPr>
      <w:r>
        <w:t>14. REPUBLIKA HRVATSKA, Zagreb, Katančićeva 5, OIB: 52634238587, prijavla</w:t>
      </w:r>
      <w:r w:rsidRPr="00E44AD9">
        <w:t xml:space="preserve"> je tražbinu u iznosu od </w:t>
      </w:r>
      <w:r>
        <w:t>483.527,43</w:t>
      </w:r>
      <w:r w:rsidRPr="00E44AD9">
        <w:t xml:space="preserve"> kn</w:t>
      </w:r>
      <w:r>
        <w:t xml:space="preserve"> s osnova poreznog duga</w:t>
      </w:r>
      <w:r w:rsidRPr="00E44AD9">
        <w:t>.</w:t>
      </w:r>
    </w:p>
    <w:p w:rsidRDefault="00E94073" w:rsidP="00E94073" w:rsidR="00E94073" w:rsidRPr="00E44AD9">
      <w:pPr>
        <w:ind w:firstLine="708"/>
        <w:jc w:val="both"/>
      </w:pPr>
      <w:r w:rsidRPr="00E44AD9">
        <w:t xml:space="preserve">Stečajni upravitelj tražbinu priznaje u cijelosti i to u iznosu od </w:t>
      </w:r>
      <w:r>
        <w:t>106.201,90</w:t>
      </w:r>
      <w:r w:rsidRPr="00E44AD9">
        <w:t xml:space="preserve"> kn kao tražbinu I. višeg isplatnog reda te u iznosu od </w:t>
      </w:r>
      <w:r>
        <w:t>377.325,53</w:t>
      </w:r>
      <w:r w:rsidRPr="00E44AD9">
        <w:t xml:space="preserve"> kn kao tražbinu II. višeg isplatnog reda.</w:t>
      </w:r>
    </w:p>
    <w:p w:rsidRDefault="00E94073" w:rsidP="00E94073" w:rsidR="00E94073" w:rsidRPr="00E44AD9">
      <w:pPr>
        <w:ind w:firstLine="708"/>
        <w:jc w:val="both"/>
      </w:pPr>
      <w:r w:rsidRPr="00E44AD9">
        <w:t>Utvrđuje se da nijedan od stečajnih vjerovnika nije osporio tražbinu.</w:t>
      </w:r>
    </w:p>
    <w:p w:rsidRDefault="00E94073" w:rsidP="00E94073" w:rsidR="00E94073">
      <w:pPr>
        <w:ind w:firstLine="708"/>
        <w:jc w:val="both"/>
      </w:pPr>
      <w:r w:rsidRPr="00E44AD9">
        <w:t xml:space="preserve">Stečajni sudac objavljuje da se tražbina stečajnog vjerovnika </w:t>
      </w:r>
      <w:r>
        <w:t>REPUBLIKA HRVATSKA, Zagreb, Katančićeva 5, OIB: 52634238587</w:t>
      </w:r>
      <w:r w:rsidRPr="00E44AD9">
        <w:t xml:space="preserve">, smatra utvrđenom u iznosu od </w:t>
      </w:r>
      <w:r>
        <w:t>106.201,90</w:t>
      </w:r>
      <w:r w:rsidRPr="00E44AD9">
        <w:t xml:space="preserve"> kn kao tražbina I. višeg isplatnog reda te u iznosu od </w:t>
      </w:r>
      <w:r>
        <w:t>377.325,53</w:t>
      </w:r>
      <w:r w:rsidRPr="00E44AD9">
        <w:t xml:space="preserve"> kn kao tražbina II. višeg isplatnog reda.</w:t>
      </w:r>
    </w:p>
    <w:p w:rsidRDefault="00E94073" w:rsidP="00E94073" w:rsidR="00E94073">
      <w:pPr>
        <w:ind w:firstLine="708"/>
        <w:jc w:val="both"/>
      </w:pPr>
    </w:p>
    <w:p w:rsidRDefault="00E94073" w:rsidP="00E94073" w:rsidR="00E94073">
      <w:pPr>
        <w:ind w:firstLine="708"/>
        <w:jc w:val="both"/>
      </w:pPr>
      <w:r>
        <w:t xml:space="preserve">15. HEP ELEKTRA d.o.o. Rijeka, V. C. Emina 2, </w:t>
      </w:r>
      <w:r w:rsidRPr="00BD3A85">
        <w:t xml:space="preserve">OIB: </w:t>
      </w:r>
      <w:r>
        <w:t>43965974818</w:t>
      </w:r>
      <w:r w:rsidRPr="00BD3A85">
        <w:t xml:space="preserve">, </w:t>
      </w:r>
      <w:r>
        <w:t>prijavio</w:t>
      </w:r>
      <w:r w:rsidRPr="00BD3A85">
        <w:t xml:space="preserve"> </w:t>
      </w:r>
      <w:r>
        <w:t>je</w:t>
      </w:r>
      <w:r w:rsidRPr="00BD3A85">
        <w:t xml:space="preserve"> tražbinu u iznosu od </w:t>
      </w:r>
      <w:r>
        <w:t>3.239,25</w:t>
      </w:r>
      <w:r w:rsidRPr="00BD3A85">
        <w:t xml:space="preserve"> kn s </w:t>
      </w:r>
      <w:r>
        <w:t>osnova izvadaka iz poslovnih knjiga.</w:t>
      </w:r>
    </w:p>
    <w:p w:rsidRDefault="00E94073" w:rsidP="00E94073" w:rsidR="00E94073" w:rsidRPr="00BD3A85">
      <w:pPr>
        <w:ind w:firstLine="708"/>
        <w:jc w:val="both"/>
      </w:pPr>
      <w:r w:rsidRPr="00BD3A85">
        <w:lastRenderedPageBreak/>
        <w:t>Stečajni upravitelj tražbinu priznaje u cijelosti.</w:t>
      </w:r>
    </w:p>
    <w:p w:rsidRDefault="00E94073" w:rsidP="00E94073" w:rsidR="00E94073" w:rsidRPr="00BD3A85">
      <w:pPr>
        <w:ind w:firstLine="708"/>
        <w:jc w:val="both"/>
      </w:pPr>
      <w:r w:rsidRPr="00BD3A85">
        <w:t>Utvrđuje se da nijedan od stečajnih vjerovnika nije osporio tražbinu.</w:t>
      </w:r>
    </w:p>
    <w:p w:rsidRDefault="00E94073" w:rsidP="00E94073" w:rsidR="00E94073">
      <w:pPr>
        <w:jc w:val="both"/>
      </w:pPr>
      <w:r w:rsidRPr="00BD3A85">
        <w:t xml:space="preserve">Stečajni sudac objavljuje da se tražbina stečajnog vjerovnika </w:t>
      </w:r>
      <w:r w:rsidR="00F66172">
        <w:t xml:space="preserve">HEP ELEKTRA d.o.o. Rijeka, V. C. Emina 2, </w:t>
      </w:r>
      <w:r w:rsidR="00F66172" w:rsidRPr="00BD3A85">
        <w:t xml:space="preserve">OIB: </w:t>
      </w:r>
      <w:r w:rsidR="00F66172">
        <w:t xml:space="preserve">43965974818, </w:t>
      </w:r>
      <w:r w:rsidRPr="00BD3A85">
        <w:t xml:space="preserve">smatra utvrđenom u iznosu od </w:t>
      </w:r>
      <w:r>
        <w:t>3.239,25</w:t>
      </w:r>
      <w:r w:rsidRPr="00BD3A85">
        <w:t xml:space="preserve"> kn i razvrstava se u II. viši isplatni red tražbina.</w:t>
      </w:r>
    </w:p>
    <w:p w:rsidRDefault="00E94073" w:rsidP="00E94073" w:rsidR="00E94073">
      <w:pPr>
        <w:ind w:firstLine="708"/>
        <w:jc w:val="both"/>
      </w:pPr>
    </w:p>
    <w:p w:rsidRDefault="00E94073" w:rsidP="00E94073" w:rsidR="00E94073">
      <w:pPr>
        <w:ind w:firstLine="708"/>
        <w:jc w:val="both"/>
      </w:pPr>
      <w:r>
        <w:t xml:space="preserve">16. IVAN DUŠAN vl. "DUŠAN", obrt za poljoprivrednu proizvodnju, Pazin, Dušani 78, </w:t>
      </w:r>
      <w:r w:rsidRPr="00BD3A85">
        <w:t xml:space="preserve">OIB: </w:t>
      </w:r>
      <w:r>
        <w:t>34126268502</w:t>
      </w:r>
      <w:r w:rsidRPr="00BD3A85">
        <w:t xml:space="preserve">, </w:t>
      </w:r>
      <w:r>
        <w:t>prijavio</w:t>
      </w:r>
      <w:r w:rsidRPr="00BD3A85">
        <w:t xml:space="preserve"> </w:t>
      </w:r>
      <w:r>
        <w:t>je</w:t>
      </w:r>
      <w:r w:rsidRPr="00BD3A85">
        <w:t xml:space="preserve"> tražbinu u iznosu od </w:t>
      </w:r>
      <w:r>
        <w:t>19.179,35</w:t>
      </w:r>
      <w:r w:rsidRPr="00BD3A85">
        <w:t xml:space="preserve"> kn s </w:t>
      </w:r>
      <w:r>
        <w:t>osnova računa, pravomoćnog i ovršnog rješenja o ovrsi.</w:t>
      </w:r>
    </w:p>
    <w:p w:rsidRDefault="00E94073" w:rsidP="00E94073" w:rsidR="00E94073" w:rsidRPr="00BD3A85">
      <w:pPr>
        <w:ind w:firstLine="708"/>
        <w:jc w:val="both"/>
      </w:pPr>
      <w:r w:rsidRPr="00BD3A85">
        <w:t>Stečajni upravitelj tražbinu priznaje u cijelosti.</w:t>
      </w:r>
    </w:p>
    <w:p w:rsidRDefault="00E94073" w:rsidP="00E94073" w:rsidR="00E94073" w:rsidRPr="00BD3A85">
      <w:pPr>
        <w:ind w:firstLine="708"/>
        <w:jc w:val="both"/>
      </w:pPr>
      <w:r w:rsidRPr="00BD3A85">
        <w:t>Utvrđuje se da nijedan od stečajnih vjerovnika nije osporio tražbinu.</w:t>
      </w:r>
    </w:p>
    <w:p w:rsidRDefault="00E94073" w:rsidP="00E94073" w:rsidR="00E94073">
      <w:pPr>
        <w:jc w:val="both"/>
      </w:pPr>
      <w:r w:rsidRPr="00BD3A85">
        <w:t xml:space="preserve">Stečajni sudac objavljuje da se tražbina stečajnog vjerovnika </w:t>
      </w:r>
      <w:r w:rsidR="00F66172">
        <w:t xml:space="preserve">IVAN DUŠAN vl. "DUŠAN", obrt za poljoprivrednu proizvodnju, Pazin, Dušani 78, </w:t>
      </w:r>
      <w:r w:rsidR="00F66172" w:rsidRPr="00BD3A85">
        <w:t xml:space="preserve">OIB: </w:t>
      </w:r>
      <w:r w:rsidR="00F66172">
        <w:t xml:space="preserve">34126268502, </w:t>
      </w:r>
      <w:r w:rsidRPr="00BD3A85">
        <w:t xml:space="preserve">smatra utvrđenom u iznosu od </w:t>
      </w:r>
      <w:r>
        <w:t>19.179,35</w:t>
      </w:r>
      <w:r w:rsidRPr="00BD3A85">
        <w:t xml:space="preserve"> kn i razvrstava se u II. viši isplatni red tražbina.</w:t>
      </w:r>
    </w:p>
    <w:p w:rsidRDefault="002B6515" w:rsidP="00E94073" w:rsidR="002B6515">
      <w:pPr>
        <w:jc w:val="both"/>
      </w:pPr>
    </w:p>
    <w:p w:rsidRDefault="002B6515" w:rsidP="002B6515" w:rsidR="002B6515">
      <w:pPr>
        <w:ind w:firstLine="708"/>
        <w:jc w:val="both"/>
      </w:pPr>
      <w:r>
        <w:t xml:space="preserve">17. FӦRCH d.o.o. Zagreb, Buzinska cesta 58, </w:t>
      </w:r>
      <w:r w:rsidRPr="00BD3A85">
        <w:t xml:space="preserve">OIB: </w:t>
      </w:r>
      <w:r>
        <w:t>74056056752, zastupan po punomoćnicima iz Zajedničkog odvjetničkog ureda Maša Gluhinić i Monja Matić iz Zagreba</w:t>
      </w:r>
      <w:r w:rsidRPr="00BD3A85">
        <w:t xml:space="preserve">, </w:t>
      </w:r>
      <w:r>
        <w:t>prijavio</w:t>
      </w:r>
      <w:r w:rsidRPr="00BD3A85">
        <w:t xml:space="preserve"> </w:t>
      </w:r>
      <w:r>
        <w:t>je</w:t>
      </w:r>
      <w:r w:rsidRPr="00BD3A85">
        <w:t xml:space="preserve"> tražbinu u iznosu od </w:t>
      </w:r>
      <w:r>
        <w:t>22.262,89</w:t>
      </w:r>
      <w:r w:rsidRPr="00BD3A85">
        <w:t xml:space="preserve"> kn s </w:t>
      </w:r>
      <w:r>
        <w:t>osnova nepravomoćne presude.</w:t>
      </w:r>
    </w:p>
    <w:p w:rsidRDefault="004A2F5C" w:rsidP="002B6515" w:rsidR="00F66172">
      <w:pPr>
        <w:ind w:firstLine="708"/>
        <w:jc w:val="both"/>
      </w:pPr>
      <w:r>
        <w:t>Stečajna upraviteljica pojašn</w:t>
      </w:r>
      <w:r w:rsidR="00F66172">
        <w:t>j</w:t>
      </w:r>
      <w:r>
        <w:t>ava da je žalbu protiv presud</w:t>
      </w:r>
      <w:r w:rsidR="00F66172">
        <w:t>e</w:t>
      </w:r>
      <w:r>
        <w:t xml:space="preserve"> </w:t>
      </w:r>
      <w:r w:rsidR="00F66172">
        <w:t>podnio tužitelj odnosno ovdje vjerovnik i to samo protiv dijela izreke. Ocijenjeno je</w:t>
      </w:r>
      <w:r>
        <w:t xml:space="preserve"> da je tražbina vjerovnika u ci</w:t>
      </w:r>
      <w:r w:rsidR="00F66172">
        <w:t>j</w:t>
      </w:r>
      <w:r>
        <w:t>e</w:t>
      </w:r>
      <w:r w:rsidR="00F66172">
        <w:t>losti osnovana, te je radi izbjegavanja daljnjih nepotrebnih troškova ocijenjeno da je treba i priznati u stečajnom postupku.</w:t>
      </w:r>
    </w:p>
    <w:p w:rsidRDefault="002B6515" w:rsidP="002B6515" w:rsidR="002B6515" w:rsidRPr="00BD3A85">
      <w:pPr>
        <w:ind w:firstLine="708"/>
        <w:jc w:val="both"/>
      </w:pPr>
      <w:r w:rsidRPr="00BD3A85">
        <w:t>Stečajni upravitelj tražbinu priznaje u cijelosti.</w:t>
      </w:r>
    </w:p>
    <w:p w:rsidRDefault="002B6515" w:rsidP="002B6515" w:rsidR="002B6515" w:rsidRPr="00BD3A85">
      <w:pPr>
        <w:ind w:firstLine="708"/>
        <w:jc w:val="both"/>
      </w:pPr>
      <w:r w:rsidRPr="00BD3A85">
        <w:t>Utvrđuje se da nijedan od stečajnih vjerovnika nije osporio tražbinu.</w:t>
      </w:r>
    </w:p>
    <w:p w:rsidRDefault="002B6515" w:rsidP="002B6515" w:rsidR="002B6515">
      <w:pPr>
        <w:jc w:val="both"/>
      </w:pPr>
      <w:r w:rsidRPr="00BD3A85">
        <w:t>Stečajni sudac objavljuje da se tražbina stečajnog vjerovnika</w:t>
      </w:r>
      <w:r w:rsidR="00F66172">
        <w:t xml:space="preserve"> FӦRCH d.o.o. Zagreb, Buzinska cesta 58, </w:t>
      </w:r>
      <w:r w:rsidR="00F66172" w:rsidRPr="00BD3A85">
        <w:t xml:space="preserve">OIB: </w:t>
      </w:r>
      <w:r w:rsidR="00F66172">
        <w:t xml:space="preserve">74056056752, </w:t>
      </w:r>
      <w:r w:rsidRPr="00BD3A85">
        <w:t xml:space="preserve"> smatra utvrđenom u iznosu od </w:t>
      </w:r>
      <w:r>
        <w:t>22.262,89</w:t>
      </w:r>
      <w:r w:rsidRPr="00BD3A85">
        <w:t xml:space="preserve"> kn i razvrstava se u II. viši isplatni red tražbina.</w:t>
      </w:r>
    </w:p>
    <w:p w:rsidRDefault="002B6515" w:rsidP="002B6515" w:rsidR="002B6515">
      <w:pPr>
        <w:jc w:val="both"/>
      </w:pPr>
    </w:p>
    <w:p w:rsidRDefault="002B6515" w:rsidP="002B6515" w:rsidR="002B6515">
      <w:pPr>
        <w:ind w:firstLine="708"/>
        <w:jc w:val="both"/>
      </w:pPr>
      <w:r>
        <w:t xml:space="preserve">18. DELTRON d.o.o. Split, Vukovarska 148, </w:t>
      </w:r>
      <w:r w:rsidRPr="00BD3A85">
        <w:t xml:space="preserve">OIB: </w:t>
      </w:r>
      <w:r>
        <w:t>36118056137, zastupan po punomoćniku Miji Jeličiću, odvjetniku iz Splita</w:t>
      </w:r>
      <w:r w:rsidRPr="00BD3A85">
        <w:t xml:space="preserve">, </w:t>
      </w:r>
      <w:r>
        <w:t>prijavio</w:t>
      </w:r>
      <w:r w:rsidRPr="00BD3A85">
        <w:t xml:space="preserve"> </w:t>
      </w:r>
      <w:r>
        <w:t>je</w:t>
      </w:r>
      <w:r w:rsidRPr="00BD3A85">
        <w:t xml:space="preserve"> tražbinu u iznosu od </w:t>
      </w:r>
      <w:r w:rsidR="00BB6DA1">
        <w:t>20.568,79</w:t>
      </w:r>
      <w:r w:rsidRPr="00BD3A85">
        <w:t xml:space="preserve"> kn s </w:t>
      </w:r>
      <w:r>
        <w:t xml:space="preserve">osnova </w:t>
      </w:r>
      <w:r w:rsidR="00BB6DA1">
        <w:t>pravomoćnog i ovršnog rješenja o ovrsi</w:t>
      </w:r>
      <w:r>
        <w:t>.</w:t>
      </w:r>
    </w:p>
    <w:p w:rsidRDefault="002B6515" w:rsidP="002B6515" w:rsidR="002B6515" w:rsidRPr="00BD3A85">
      <w:pPr>
        <w:ind w:firstLine="708"/>
        <w:jc w:val="both"/>
      </w:pPr>
      <w:r w:rsidRPr="00BD3A85">
        <w:t>Stečajni upravitelj tražbinu priznaje u cijelosti.</w:t>
      </w:r>
    </w:p>
    <w:p w:rsidRDefault="002B6515" w:rsidP="002B6515" w:rsidR="002B6515" w:rsidRPr="00BD3A85">
      <w:pPr>
        <w:ind w:firstLine="708"/>
        <w:jc w:val="both"/>
      </w:pPr>
      <w:r w:rsidRPr="00BD3A85">
        <w:t>Utvrđuje se da nijedan od stečajnih vjerovnika nije osporio tražbinu.</w:t>
      </w:r>
    </w:p>
    <w:p w:rsidRDefault="002B6515" w:rsidP="002B6515" w:rsidR="002B6515">
      <w:pPr>
        <w:jc w:val="both"/>
      </w:pPr>
      <w:r w:rsidRPr="00BD3A85">
        <w:t xml:space="preserve">Stečajni sudac objavljuje da se tražbina stečajnog vjerovnika </w:t>
      </w:r>
      <w:r w:rsidR="004A2F5C">
        <w:t xml:space="preserve">DELTRON d.o.o. Split, Vukovarska 148, </w:t>
      </w:r>
      <w:r w:rsidR="004A2F5C" w:rsidRPr="00BD3A85">
        <w:t xml:space="preserve">OIB: </w:t>
      </w:r>
      <w:r w:rsidR="004A2F5C">
        <w:t xml:space="preserve">36118056137, </w:t>
      </w:r>
      <w:r w:rsidRPr="00BD3A85">
        <w:t xml:space="preserve">smatra utvrđenom u iznosu od </w:t>
      </w:r>
      <w:r w:rsidR="00BB6DA1">
        <w:t>20.568,79</w:t>
      </w:r>
      <w:r w:rsidR="00BB6DA1" w:rsidRPr="00BD3A85">
        <w:t xml:space="preserve"> </w:t>
      </w:r>
      <w:r w:rsidRPr="00BD3A85">
        <w:t>kn i razvrstava se u II. viši isplatni red tražbina</w:t>
      </w:r>
      <w:r w:rsidR="00BB6DA1">
        <w:t>.</w:t>
      </w:r>
    </w:p>
    <w:p w:rsidRDefault="002B6515" w:rsidP="00E94073" w:rsidR="002B6515">
      <w:pPr>
        <w:jc w:val="both"/>
      </w:pPr>
    </w:p>
    <w:p w:rsidRDefault="00E94073" w:rsidP="00E94073" w:rsidR="00E94073">
      <w:pPr>
        <w:ind w:firstLine="708"/>
        <w:jc w:val="both"/>
      </w:pPr>
    </w:p>
    <w:p w:rsidRDefault="00BB6DA1" w:rsidP="00BB6DA1" w:rsidR="00BB6DA1">
      <w:pPr>
        <w:ind w:firstLine="708"/>
        <w:jc w:val="both"/>
      </w:pPr>
      <w:r>
        <w:t xml:space="preserve">19. MARCON d.o.o. Varaždin, Radnička 65, Kućan Marof, </w:t>
      </w:r>
      <w:r w:rsidRPr="00BD3A85">
        <w:t xml:space="preserve">OIB: </w:t>
      </w:r>
      <w:r>
        <w:t>00637071797, zastupan po punomoćnici Ivani Moravec, odvjetnici iz Varaždina</w:t>
      </w:r>
      <w:r w:rsidRPr="00BD3A85">
        <w:t xml:space="preserve">, </w:t>
      </w:r>
      <w:r>
        <w:t>prijavio</w:t>
      </w:r>
      <w:r w:rsidRPr="00BD3A85">
        <w:t xml:space="preserve"> </w:t>
      </w:r>
      <w:r>
        <w:t>je</w:t>
      </w:r>
      <w:r w:rsidRPr="00BD3A85">
        <w:t xml:space="preserve"> tražbinu u iznosu od </w:t>
      </w:r>
      <w:r>
        <w:t>56.249,89</w:t>
      </w:r>
      <w:r w:rsidRPr="00BD3A85">
        <w:t xml:space="preserve"> kn s </w:t>
      </w:r>
      <w:r>
        <w:t>osnova saldo kartice.</w:t>
      </w:r>
    </w:p>
    <w:p w:rsidRDefault="004A2F5C" w:rsidP="00BB6DA1" w:rsidR="004A2F5C">
      <w:pPr>
        <w:ind w:firstLine="708"/>
        <w:jc w:val="both"/>
      </w:pPr>
      <w:r>
        <w:t>Stečajna upraviteljica izjavljuje da su na njeno traženje dostavili i dodatnu dokumentaciju, račune i zadužnicu.</w:t>
      </w:r>
    </w:p>
    <w:p w:rsidRDefault="00BB6DA1" w:rsidP="00BB6DA1" w:rsidR="00BB6DA1" w:rsidRPr="00BD3A85">
      <w:pPr>
        <w:ind w:firstLine="708"/>
        <w:jc w:val="both"/>
      </w:pPr>
      <w:r w:rsidRPr="00BD3A85">
        <w:t>Stečajni upravitelj tražbinu priznaje u cijelosti.</w:t>
      </w:r>
    </w:p>
    <w:p w:rsidRDefault="00BB6DA1" w:rsidP="00BB6DA1" w:rsidR="00BB6DA1" w:rsidRPr="00BD3A85">
      <w:pPr>
        <w:ind w:firstLine="708"/>
        <w:jc w:val="both"/>
      </w:pPr>
      <w:r w:rsidRPr="00BD3A85">
        <w:t>Utvrđuje se da nijedan od stečajnih vjerovnika nije osporio tražbinu.</w:t>
      </w:r>
    </w:p>
    <w:p w:rsidRDefault="00BB6DA1" w:rsidP="00BB6DA1" w:rsidR="00BB6DA1">
      <w:pPr>
        <w:jc w:val="both"/>
      </w:pPr>
      <w:r w:rsidRPr="00BD3A85">
        <w:t xml:space="preserve">Stečajni sudac objavljuje da se tražbina stečajnog vjerovnika </w:t>
      </w:r>
      <w:r w:rsidR="004A2F5C">
        <w:t xml:space="preserve">MARCON d.o.o. Varaždin, Radnička 65, Kućan Marof, </w:t>
      </w:r>
      <w:r w:rsidR="004A2F5C" w:rsidRPr="00BD3A85">
        <w:t xml:space="preserve">OIB: </w:t>
      </w:r>
      <w:r w:rsidR="004A2F5C">
        <w:t xml:space="preserve">00637071797, </w:t>
      </w:r>
      <w:r w:rsidRPr="00BD3A85">
        <w:t xml:space="preserve">smatra utvrđenom u iznosu od </w:t>
      </w:r>
      <w:r>
        <w:t>56.249,89</w:t>
      </w:r>
      <w:r w:rsidRPr="00BD3A85">
        <w:t xml:space="preserve"> kn i razvrstava se u II. viši isplatni red tražbina</w:t>
      </w:r>
      <w:r>
        <w:t>.</w:t>
      </w:r>
    </w:p>
    <w:p w:rsidRDefault="00E94073" w:rsidP="00423060" w:rsidR="00E94073">
      <w:pPr>
        <w:ind w:firstLine="708"/>
        <w:jc w:val="both"/>
      </w:pPr>
    </w:p>
    <w:p w:rsidRDefault="00BB6DA1" w:rsidP="00BB6DA1" w:rsidR="00BB6DA1">
      <w:pPr>
        <w:ind w:firstLine="708"/>
        <w:jc w:val="both"/>
      </w:pPr>
      <w:r>
        <w:lastRenderedPageBreak/>
        <w:t xml:space="preserve">20. NEVIO LICUL, Šumber, Šumber 42, </w:t>
      </w:r>
      <w:r w:rsidRPr="00BD3A85">
        <w:t xml:space="preserve">OIB: </w:t>
      </w:r>
      <w:r>
        <w:t>76451610067, prijavio</w:t>
      </w:r>
      <w:r w:rsidRPr="00BD3A85">
        <w:t xml:space="preserve"> </w:t>
      </w:r>
      <w:r>
        <w:t>je</w:t>
      </w:r>
      <w:r w:rsidRPr="00BD3A85">
        <w:t xml:space="preserve"> tražbinu u iznosu od </w:t>
      </w:r>
      <w:r>
        <w:t>1.048,09</w:t>
      </w:r>
      <w:r w:rsidRPr="00BD3A85">
        <w:t xml:space="preserve"> kn s </w:t>
      </w:r>
      <w:r>
        <w:t>osnova doprinosi iz plaće, porez i prirez, doprinosi na plaću.</w:t>
      </w:r>
    </w:p>
    <w:p w:rsidRDefault="00BB6DA1" w:rsidP="00BB6DA1" w:rsidR="00BB6DA1" w:rsidRPr="00E44AD9">
      <w:pPr>
        <w:ind w:firstLine="708"/>
        <w:jc w:val="both"/>
      </w:pPr>
      <w:r w:rsidRPr="00E44AD9">
        <w:t xml:space="preserve">Stečajni upravitelj tražbinu priznaje u cijelosti i to u iznosu od </w:t>
      </w:r>
      <w:r>
        <w:t>563,49</w:t>
      </w:r>
      <w:r w:rsidRPr="00E44AD9">
        <w:t xml:space="preserve"> kn kao tražbinu I. višeg isplatnog reda te u iznosu od </w:t>
      </w:r>
      <w:r>
        <w:t>484,60</w:t>
      </w:r>
      <w:r w:rsidRPr="00E44AD9">
        <w:t xml:space="preserve"> kn kao tražbinu II. višeg isplatnog reda.</w:t>
      </w:r>
    </w:p>
    <w:p w:rsidRDefault="00BB6DA1" w:rsidP="00BB6DA1" w:rsidR="00BB6DA1" w:rsidRPr="00E44AD9">
      <w:pPr>
        <w:ind w:firstLine="708"/>
        <w:jc w:val="both"/>
      </w:pPr>
      <w:r w:rsidRPr="00E44AD9">
        <w:t>Utvrđuje se da nijedan od stečajnih vjerovnika nije osporio tražbinu.</w:t>
      </w:r>
    </w:p>
    <w:p w:rsidRDefault="00BB6DA1" w:rsidP="00BB6DA1" w:rsidR="00BB6DA1">
      <w:pPr>
        <w:ind w:firstLine="708"/>
        <w:jc w:val="both"/>
      </w:pPr>
      <w:r w:rsidRPr="00E44AD9">
        <w:t xml:space="preserve">Stečajni sudac objavljuje da se tražbina stečajnog vjerovnika </w:t>
      </w:r>
      <w:r>
        <w:t xml:space="preserve">NEVIO LICUL, Šumber, Šumber 42, </w:t>
      </w:r>
      <w:r w:rsidRPr="00BD3A85">
        <w:t xml:space="preserve">OIB: </w:t>
      </w:r>
      <w:r>
        <w:t>76451610067</w:t>
      </w:r>
      <w:r w:rsidRPr="00E44AD9">
        <w:t xml:space="preserve">, smatra utvrđenom u iznosu od </w:t>
      </w:r>
      <w:r>
        <w:t>563,49</w:t>
      </w:r>
      <w:r w:rsidRPr="00E44AD9">
        <w:t xml:space="preserve"> kn kao tražbina I. višeg isplatnog reda te u iznosu od </w:t>
      </w:r>
      <w:r>
        <w:t>484,60</w:t>
      </w:r>
      <w:r w:rsidRPr="00E44AD9">
        <w:t xml:space="preserve"> kn kao tražbina II. višeg isplatnog reda.</w:t>
      </w:r>
    </w:p>
    <w:p w:rsidRDefault="00BB6DA1" w:rsidP="00BB6DA1" w:rsidR="00BB6DA1" w:rsidRPr="00201139">
      <w:pPr>
        <w:ind w:firstLine="708"/>
        <w:jc w:val="both"/>
      </w:pPr>
    </w:p>
    <w:p w:rsidRDefault="00BB6DA1" w:rsidP="00BB6DA1" w:rsidR="00BB6DA1">
      <w:pPr>
        <w:ind w:firstLine="708"/>
        <w:jc w:val="both"/>
      </w:pPr>
      <w:r>
        <w:t xml:space="preserve">21. TAMARA RADIVOJ GLAVINIĆ, Koromačno, Koromačno 26, </w:t>
      </w:r>
      <w:r w:rsidRPr="00BD3A85">
        <w:t xml:space="preserve">OIB: </w:t>
      </w:r>
      <w:r>
        <w:t>16283329173, prijavila</w:t>
      </w:r>
      <w:r w:rsidRPr="00BD3A85">
        <w:t xml:space="preserve"> </w:t>
      </w:r>
      <w:r>
        <w:t>je</w:t>
      </w:r>
      <w:r w:rsidRPr="00BD3A85">
        <w:t xml:space="preserve"> tražbinu u iznosu od </w:t>
      </w:r>
      <w:r>
        <w:t>2.793,70</w:t>
      </w:r>
      <w:r w:rsidRPr="00BD3A85">
        <w:t xml:space="preserve"> kn s </w:t>
      </w:r>
      <w:r>
        <w:t>osnova doprinosi iz plaće, porez i prirez, doprinosi na plaću.</w:t>
      </w:r>
    </w:p>
    <w:p w:rsidRDefault="00BB6DA1" w:rsidP="00BB6DA1" w:rsidR="00BB6DA1" w:rsidRPr="00E44AD9">
      <w:pPr>
        <w:ind w:firstLine="708"/>
        <w:jc w:val="both"/>
      </w:pPr>
      <w:r w:rsidRPr="00E44AD9">
        <w:t xml:space="preserve">Stečajni upravitelj tražbinu priznaje u cijelosti i to u iznosu od </w:t>
      </w:r>
      <w:r>
        <w:t>1.604,96</w:t>
      </w:r>
      <w:r w:rsidRPr="00E44AD9">
        <w:t xml:space="preserve"> kn kao tražbinu I. višeg isplatnog reda te u iznosu od </w:t>
      </w:r>
      <w:r>
        <w:t>1.188,74</w:t>
      </w:r>
      <w:r w:rsidRPr="00E44AD9">
        <w:t xml:space="preserve"> kn kao tražbinu II. višeg isplatnog reda.</w:t>
      </w:r>
    </w:p>
    <w:p w:rsidRDefault="00BB6DA1" w:rsidP="00BB6DA1" w:rsidR="00BB6DA1" w:rsidRPr="00E44AD9">
      <w:pPr>
        <w:ind w:firstLine="708"/>
        <w:jc w:val="both"/>
      </w:pPr>
      <w:r w:rsidRPr="00E44AD9">
        <w:t>Utvrđuje se da nijedan od stečajnih vjerovnika nije osporio tražbinu.</w:t>
      </w:r>
    </w:p>
    <w:p w:rsidRDefault="00BB6DA1" w:rsidP="00BB6DA1" w:rsidR="00BB6DA1">
      <w:pPr>
        <w:ind w:firstLine="708"/>
        <w:jc w:val="both"/>
      </w:pPr>
      <w:r w:rsidRPr="00E44AD9">
        <w:t xml:space="preserve">Stečajni sudac objavljuje da se tražbina stečajnog vjerovnika </w:t>
      </w:r>
      <w:r>
        <w:t xml:space="preserve">TAMARA RADIVOJ GLAVINIĆ, Koromačno, Koromačno 26, </w:t>
      </w:r>
      <w:r w:rsidRPr="00BD3A85">
        <w:t xml:space="preserve">OIB: </w:t>
      </w:r>
      <w:r>
        <w:t>16283329173</w:t>
      </w:r>
      <w:r w:rsidRPr="00E44AD9">
        <w:t xml:space="preserve">, smatra utvrđenom u iznosu od </w:t>
      </w:r>
      <w:r>
        <w:t>1.604,96</w:t>
      </w:r>
      <w:r w:rsidRPr="00E44AD9">
        <w:t xml:space="preserve"> kn kao tražbina I. višeg isplatnog reda te u iznosu od </w:t>
      </w:r>
      <w:r>
        <w:t>1.188,74</w:t>
      </w:r>
      <w:r w:rsidRPr="00E44AD9">
        <w:t xml:space="preserve"> kn kao tražbina II. višeg isplatnog reda.</w:t>
      </w:r>
    </w:p>
    <w:p w:rsidRDefault="00BB6DA1" w:rsidP="00BB6DA1" w:rsidR="00BB6DA1">
      <w:pPr>
        <w:ind w:firstLine="708"/>
        <w:jc w:val="both"/>
        <w:rPr>
          <w:color w:themeShade="BF" w:themeColor="accent5" w:val="31849B"/>
        </w:rPr>
      </w:pPr>
    </w:p>
    <w:p w:rsidRDefault="00BB6DA1" w:rsidP="00BB6DA1" w:rsidR="00BB6DA1">
      <w:pPr>
        <w:ind w:firstLine="708"/>
        <w:jc w:val="both"/>
      </w:pPr>
      <w:r>
        <w:t xml:space="preserve">22. ALEN ISIĆ, Labin, Antona Selana 29, </w:t>
      </w:r>
      <w:r w:rsidRPr="00BD3A85">
        <w:t xml:space="preserve">OIB: </w:t>
      </w:r>
      <w:r>
        <w:t>23486838359, prijavio</w:t>
      </w:r>
      <w:r w:rsidRPr="00BD3A85">
        <w:t xml:space="preserve"> </w:t>
      </w:r>
      <w:r>
        <w:t>je</w:t>
      </w:r>
      <w:r w:rsidRPr="00BD3A85">
        <w:t xml:space="preserve"> tražbinu u iznosu od </w:t>
      </w:r>
      <w:r>
        <w:t>20.824,34</w:t>
      </w:r>
      <w:r w:rsidRPr="00BD3A85">
        <w:t xml:space="preserve"> kn s </w:t>
      </w:r>
      <w:r>
        <w:t>osnova doprinosi iz plaće, porez i prirez, doprinosi na plaću.</w:t>
      </w:r>
    </w:p>
    <w:p w:rsidRDefault="00BB6DA1" w:rsidP="00BB6DA1" w:rsidR="00BB6DA1" w:rsidRPr="00E44AD9">
      <w:pPr>
        <w:ind w:firstLine="708"/>
        <w:jc w:val="both"/>
      </w:pPr>
      <w:r w:rsidRPr="00E44AD9">
        <w:t xml:space="preserve">Stečajni upravitelj tražbinu priznaje u cijelosti i to u iznosu od </w:t>
      </w:r>
      <w:r w:rsidR="007A7A17">
        <w:t>11.195,89</w:t>
      </w:r>
      <w:r w:rsidRPr="00E44AD9">
        <w:t xml:space="preserve"> kn kao tražbinu I. višeg isplatnog reda te u iznosu od </w:t>
      </w:r>
      <w:r w:rsidR="007A7A17">
        <w:t>9.628,45</w:t>
      </w:r>
      <w:r w:rsidRPr="00E44AD9">
        <w:t xml:space="preserve"> kn kao tražbinu II. višeg isplatnog reda.</w:t>
      </w:r>
    </w:p>
    <w:p w:rsidRDefault="00BB6DA1" w:rsidP="00BB6DA1" w:rsidR="00BB6DA1" w:rsidRPr="00E44AD9">
      <w:pPr>
        <w:ind w:firstLine="708"/>
        <w:jc w:val="both"/>
      </w:pPr>
      <w:r w:rsidRPr="00E44AD9">
        <w:t>Utvrđuje se da nijedan od stečajnih vjerovnika nije osporio tražbinu.</w:t>
      </w:r>
    </w:p>
    <w:p w:rsidRDefault="00BB6DA1" w:rsidP="00BB6DA1" w:rsidR="00BB6DA1">
      <w:pPr>
        <w:ind w:firstLine="708"/>
        <w:jc w:val="both"/>
      </w:pPr>
      <w:r w:rsidRPr="00E44AD9">
        <w:t xml:space="preserve">Stečajni sudac objavljuje da se tražbina stečajnog vjerovnika </w:t>
      </w:r>
      <w:r w:rsidR="007A7A17">
        <w:t xml:space="preserve">ALEN ISIĆ, Labin, Antona Selana 29, </w:t>
      </w:r>
      <w:r w:rsidR="007A7A17" w:rsidRPr="00BD3A85">
        <w:t xml:space="preserve">OIB: </w:t>
      </w:r>
      <w:r w:rsidR="007A7A17">
        <w:t>23486838359</w:t>
      </w:r>
      <w:r w:rsidRPr="00E44AD9">
        <w:t xml:space="preserve">, smatra utvrđenom u iznosu od </w:t>
      </w:r>
      <w:r w:rsidR="007A7A17">
        <w:t>11.195,89</w:t>
      </w:r>
      <w:r w:rsidR="007A7A17" w:rsidRPr="00E44AD9">
        <w:t xml:space="preserve"> </w:t>
      </w:r>
      <w:r w:rsidRPr="00E44AD9">
        <w:t xml:space="preserve">kn kao tražbina I. višeg isplatnog reda te u iznosu od </w:t>
      </w:r>
      <w:r w:rsidR="007A7A17">
        <w:t>9.628,45</w:t>
      </w:r>
      <w:r w:rsidR="007A7A17" w:rsidRPr="00E44AD9">
        <w:t xml:space="preserve"> </w:t>
      </w:r>
      <w:r w:rsidRPr="00E44AD9">
        <w:t>kn kao tražbina II. višeg isplatnog reda.</w:t>
      </w:r>
    </w:p>
    <w:p w:rsidRDefault="00BB6DA1" w:rsidP="00423060" w:rsidR="00BB6DA1">
      <w:pPr>
        <w:ind w:firstLine="708"/>
        <w:jc w:val="both"/>
      </w:pPr>
    </w:p>
    <w:p w:rsidRDefault="007A7A17" w:rsidP="007A7A17" w:rsidR="007A7A17">
      <w:pPr>
        <w:ind w:firstLine="708"/>
        <w:jc w:val="both"/>
      </w:pPr>
      <w:r>
        <w:t xml:space="preserve">23. MARINO BEMBIĆ, Labin, Katuri 63, </w:t>
      </w:r>
      <w:r w:rsidRPr="00BD3A85">
        <w:t xml:space="preserve">OIB: </w:t>
      </w:r>
      <w:r>
        <w:t>30925432523, prijavio</w:t>
      </w:r>
      <w:r w:rsidRPr="00BD3A85">
        <w:t xml:space="preserve"> </w:t>
      </w:r>
      <w:r>
        <w:t>je</w:t>
      </w:r>
      <w:r w:rsidRPr="00BD3A85">
        <w:t xml:space="preserve"> tražbinu u iznosu od </w:t>
      </w:r>
      <w:r>
        <w:t>55.641,96</w:t>
      </w:r>
      <w:r w:rsidRPr="00BD3A85">
        <w:t xml:space="preserve"> kn s </w:t>
      </w:r>
      <w:r>
        <w:t>osnova doprinosi iz plaće, porez i prirez, doprinosi na plaću.</w:t>
      </w:r>
    </w:p>
    <w:p w:rsidRDefault="007A7A17" w:rsidP="007A7A17" w:rsidR="007A7A17" w:rsidRPr="00E44AD9">
      <w:pPr>
        <w:ind w:firstLine="708"/>
        <w:jc w:val="both"/>
      </w:pPr>
      <w:r w:rsidRPr="00E44AD9">
        <w:t xml:space="preserve">Stečajni upravitelj tražbinu priznaje u cijelosti i to u iznosu od </w:t>
      </w:r>
      <w:r>
        <w:t>34.795,14</w:t>
      </w:r>
      <w:r w:rsidRPr="00E44AD9">
        <w:t xml:space="preserve"> kn kao tražbinu I. višeg isplatnog reda te u iznosu od </w:t>
      </w:r>
      <w:r>
        <w:t>20.846,82</w:t>
      </w:r>
      <w:r w:rsidRPr="00E44AD9">
        <w:t xml:space="preserve"> kn kao tražbinu II. višeg isplatnog reda.</w:t>
      </w:r>
    </w:p>
    <w:p w:rsidRDefault="007A7A17" w:rsidP="007A7A17" w:rsidR="007A7A17" w:rsidRPr="00E44AD9">
      <w:pPr>
        <w:ind w:firstLine="708"/>
        <w:jc w:val="both"/>
      </w:pPr>
      <w:r w:rsidRPr="00E44AD9">
        <w:t>Utvrđuje se da nijedan od stečajnih vjerovnika nije osporio tražbinu.</w:t>
      </w:r>
    </w:p>
    <w:p w:rsidRDefault="007A7A17" w:rsidP="007A7A17" w:rsidR="007A7A17">
      <w:pPr>
        <w:ind w:firstLine="708"/>
        <w:jc w:val="both"/>
      </w:pPr>
      <w:r w:rsidRPr="00E44AD9">
        <w:t xml:space="preserve">Stečajni sudac objavljuje da se tražbina stečajnog vjerovnika </w:t>
      </w:r>
      <w:r>
        <w:t xml:space="preserve">MARINO BEMBIĆ, Labin, Katuri 63, </w:t>
      </w:r>
      <w:r w:rsidRPr="00BD3A85">
        <w:t xml:space="preserve">OIB: </w:t>
      </w:r>
      <w:r>
        <w:t>30925432523</w:t>
      </w:r>
      <w:r w:rsidRPr="00E44AD9">
        <w:t xml:space="preserve">, smatra utvrđenom u iznosu od </w:t>
      </w:r>
      <w:r>
        <w:t>34.795,14</w:t>
      </w:r>
      <w:r w:rsidRPr="00E44AD9">
        <w:t xml:space="preserve"> kn kao tražbina I. višeg isplatnog reda te u iznosu od </w:t>
      </w:r>
      <w:r>
        <w:t>20.846,82</w:t>
      </w:r>
      <w:r w:rsidRPr="00E44AD9">
        <w:t xml:space="preserve"> kn kao tražbina II. višeg isplatnog reda.</w:t>
      </w:r>
    </w:p>
    <w:p w:rsidRDefault="004A2F5C" w:rsidP="007A7A17" w:rsidR="004A2F5C">
      <w:pPr>
        <w:ind w:firstLine="708"/>
        <w:jc w:val="both"/>
      </w:pPr>
    </w:p>
    <w:p w:rsidRDefault="00AE42CA" w:rsidP="00AE42CA" w:rsidR="00AE42CA">
      <w:pPr>
        <w:ind w:firstLine="708"/>
        <w:jc w:val="both"/>
      </w:pPr>
      <w:r>
        <w:t xml:space="preserve">24. VIPnet d.o.o. Zagreb, Vrtni put 1, </w:t>
      </w:r>
      <w:r w:rsidRPr="00BD3A85">
        <w:t xml:space="preserve">OIB: </w:t>
      </w:r>
      <w:r>
        <w:t>29524210204</w:t>
      </w:r>
      <w:r w:rsidRPr="00BD3A85">
        <w:t xml:space="preserve">, </w:t>
      </w:r>
      <w:r>
        <w:t>prijavio</w:t>
      </w:r>
      <w:r w:rsidRPr="00BD3A85">
        <w:t xml:space="preserve"> </w:t>
      </w:r>
      <w:r>
        <w:t>je</w:t>
      </w:r>
      <w:r w:rsidRPr="00BD3A85">
        <w:t xml:space="preserve"> tražbinu u iznosu od </w:t>
      </w:r>
      <w:r>
        <w:t>1.606,04</w:t>
      </w:r>
      <w:r w:rsidRPr="00BD3A85">
        <w:t xml:space="preserve"> kn s </w:t>
      </w:r>
      <w:r>
        <w:t>osnova saldo kartice.</w:t>
      </w:r>
    </w:p>
    <w:p w:rsidRDefault="00AE42CA" w:rsidP="00AE42CA" w:rsidR="00AE42CA" w:rsidRPr="00742BA3">
      <w:pPr>
        <w:ind w:firstLine="708"/>
        <w:jc w:val="both"/>
        <w:rPr>
          <w:color w:val="000000"/>
        </w:rPr>
      </w:pPr>
      <w:r w:rsidRPr="00742BA3">
        <w:t xml:space="preserve">Stečajni upravitelj djelomično priznaje tražbinu u iznosu od </w:t>
      </w:r>
      <w:r w:rsidR="00C31899">
        <w:rPr>
          <w:color w:val="000000"/>
        </w:rPr>
        <w:t>1.110,08</w:t>
      </w:r>
      <w:r w:rsidRPr="00742BA3">
        <w:rPr>
          <w:color w:val="000000"/>
        </w:rPr>
        <w:t xml:space="preserve"> </w:t>
      </w:r>
      <w:r w:rsidRPr="00742BA3">
        <w:t>kn</w:t>
      </w:r>
      <w:r w:rsidR="004A2F5C">
        <w:t xml:space="preserve"> kao tražbina Ii. višeg isplatnog reda</w:t>
      </w:r>
      <w:r w:rsidRPr="00742BA3">
        <w:t xml:space="preserve">, dok u preostalom iznosu </w:t>
      </w:r>
      <w:r w:rsidR="00C31899">
        <w:t xml:space="preserve">od 495,96 kn </w:t>
      </w:r>
      <w:r w:rsidRPr="00742BA3">
        <w:t>tražbinu osporava</w:t>
      </w:r>
      <w:r w:rsidR="00C31899">
        <w:t xml:space="preserve"> zbog zastare</w:t>
      </w:r>
      <w:r w:rsidRPr="00742BA3">
        <w:t>.</w:t>
      </w:r>
    </w:p>
    <w:p w:rsidRDefault="00AE42CA" w:rsidP="00AE42CA" w:rsidR="00AE42CA" w:rsidRPr="00742BA3">
      <w:pPr>
        <w:ind w:firstLine="708"/>
        <w:jc w:val="both"/>
      </w:pPr>
      <w:r w:rsidRPr="00742BA3">
        <w:t>Utvrđuje se da nijedan od stečajnih vjerovnika nije osporio tražbinu.</w:t>
      </w:r>
    </w:p>
    <w:p w:rsidRDefault="00AE42CA" w:rsidP="00AE42CA" w:rsidR="00AE42CA" w:rsidRPr="004A2F5C">
      <w:pPr>
        <w:ind w:firstLine="708"/>
        <w:jc w:val="both"/>
      </w:pPr>
      <w:r w:rsidRPr="00742BA3">
        <w:t xml:space="preserve">Stečajni sudac objavljuje da se tražbina stečajnog vjerovnika smatra utvrđenom u iznosu od  </w:t>
      </w:r>
      <w:r w:rsidR="00C31899">
        <w:rPr>
          <w:color w:val="000000"/>
        </w:rPr>
        <w:t>1.110,08</w:t>
      </w:r>
      <w:r w:rsidR="00C31899" w:rsidRPr="00742BA3">
        <w:rPr>
          <w:color w:val="000000"/>
        </w:rPr>
        <w:t xml:space="preserve"> </w:t>
      </w:r>
      <w:r w:rsidRPr="00742BA3">
        <w:rPr>
          <w:color w:val="000000"/>
        </w:rPr>
        <w:t xml:space="preserve"> </w:t>
      </w:r>
      <w:r w:rsidRPr="00742BA3">
        <w:t xml:space="preserve">kn, te se iznos od </w:t>
      </w:r>
      <w:r w:rsidR="00C31899">
        <w:rPr>
          <w:color w:val="000000"/>
        </w:rPr>
        <w:t>1.110,08</w:t>
      </w:r>
      <w:r w:rsidR="00C31899" w:rsidRPr="00742BA3">
        <w:rPr>
          <w:color w:val="000000"/>
        </w:rPr>
        <w:t xml:space="preserve"> </w:t>
      </w:r>
      <w:r w:rsidRPr="00742BA3">
        <w:t xml:space="preserve">kn razvrstava u II. viši isplatni red, a da je </w:t>
      </w:r>
      <w:r w:rsidRPr="00742BA3">
        <w:lastRenderedPageBreak/>
        <w:t xml:space="preserve">tražbina osporena u iznosu od </w:t>
      </w:r>
      <w:r w:rsidR="00C31899">
        <w:t xml:space="preserve">495,96 </w:t>
      </w:r>
      <w:r w:rsidRPr="00742BA3">
        <w:t xml:space="preserve">kn </w:t>
      </w:r>
      <w:r w:rsidR="004A2F5C">
        <w:t xml:space="preserve">kao tražbina II. višeg isplatnog reda </w:t>
      </w:r>
      <w:r w:rsidRPr="00742BA3">
        <w:t xml:space="preserve">te će </w:t>
      </w:r>
      <w:r w:rsidRPr="004A2F5C">
        <w:t>vjerovnik posebnim rješenjem biti upućen na parnicu radi utvrđivanja osporene tražbine.</w:t>
      </w:r>
    </w:p>
    <w:p w:rsidRDefault="00C31899" w:rsidP="00AE42CA" w:rsidR="00C31899">
      <w:pPr>
        <w:ind w:firstLine="708"/>
        <w:jc w:val="both"/>
        <w:rPr>
          <w:color w:val="FF0000"/>
        </w:rPr>
      </w:pPr>
    </w:p>
    <w:p w:rsidRDefault="00C31899" w:rsidP="00C31899" w:rsidR="00C31899">
      <w:pPr>
        <w:ind w:firstLine="708"/>
        <w:jc w:val="both"/>
      </w:pPr>
      <w:r w:rsidRPr="00C31899">
        <w:t xml:space="preserve">25. </w:t>
      </w:r>
      <w:r>
        <w:t xml:space="preserve">ANTON VARGA, Labin, Istarskih Narodnjaka 2, </w:t>
      </w:r>
      <w:r w:rsidRPr="00BD3A85">
        <w:t xml:space="preserve">OIB: </w:t>
      </w:r>
      <w:r>
        <w:t>30740283971, zastupan po punomoćniku Bojanu Zustoviću, odvjetniku iz Pazina</w:t>
      </w:r>
      <w:r w:rsidRPr="00BD3A85">
        <w:t xml:space="preserve">, </w:t>
      </w:r>
      <w:r>
        <w:t>prijavio</w:t>
      </w:r>
      <w:r w:rsidRPr="00BD3A85">
        <w:t xml:space="preserve"> </w:t>
      </w:r>
      <w:r>
        <w:t>je</w:t>
      </w:r>
      <w:r w:rsidRPr="00BD3A85">
        <w:t xml:space="preserve"> tražbinu u iznosu od </w:t>
      </w:r>
      <w:r>
        <w:t>48.918,80</w:t>
      </w:r>
      <w:r w:rsidRPr="00BD3A85">
        <w:t xml:space="preserve"> kn s </w:t>
      </w:r>
      <w:r>
        <w:t>osnova pravomoćne i ovršne presude, rješenja o ovrsi.</w:t>
      </w:r>
    </w:p>
    <w:p w:rsidRDefault="00C31899" w:rsidP="00C31899" w:rsidR="00C31899" w:rsidRPr="00BD3A85">
      <w:pPr>
        <w:ind w:firstLine="708"/>
        <w:jc w:val="both"/>
      </w:pPr>
      <w:r w:rsidRPr="00BD3A85">
        <w:t>Stečajni upravitelj tražbinu priznaje u cijelosti.</w:t>
      </w:r>
    </w:p>
    <w:p w:rsidRDefault="00C31899" w:rsidP="00C31899" w:rsidR="00C31899" w:rsidRPr="00BD3A85">
      <w:pPr>
        <w:ind w:firstLine="708"/>
        <w:jc w:val="both"/>
      </w:pPr>
      <w:r w:rsidRPr="00BD3A85">
        <w:t>Utvrđuje se da nijedan od stečajnih vjerovnika nije osporio tražbinu.</w:t>
      </w:r>
    </w:p>
    <w:p w:rsidRDefault="00C31899" w:rsidP="00C31899" w:rsidR="00C31899">
      <w:pPr>
        <w:jc w:val="both"/>
      </w:pPr>
      <w:r w:rsidRPr="00BD3A85">
        <w:t xml:space="preserve">Stečajni sudac objavljuje da se tražbina stečajnog vjerovnika </w:t>
      </w:r>
      <w:r w:rsidR="004A2F5C">
        <w:t xml:space="preserve">ANTON VARGA, Labin, Istarskih Narodnjaka 2, </w:t>
      </w:r>
      <w:r w:rsidR="004A2F5C" w:rsidRPr="00BD3A85">
        <w:t xml:space="preserve">OIB: </w:t>
      </w:r>
      <w:r w:rsidR="004A2F5C">
        <w:t xml:space="preserve">30740283971, </w:t>
      </w:r>
      <w:r w:rsidRPr="00BD3A85">
        <w:t xml:space="preserve">smatra utvrđenom u iznosu od </w:t>
      </w:r>
      <w:r>
        <w:t>48.918,80</w:t>
      </w:r>
      <w:r w:rsidRPr="00BD3A85">
        <w:t xml:space="preserve"> kn i razvrstava se u II. viši isplatni red tražbina</w:t>
      </w:r>
      <w:r>
        <w:t>.</w:t>
      </w:r>
    </w:p>
    <w:p w:rsidRDefault="00C31899" w:rsidP="00AE42CA" w:rsidR="00C31899" w:rsidRPr="00C31899">
      <w:pPr>
        <w:ind w:firstLine="708"/>
        <w:jc w:val="both"/>
        <w:rPr>
          <w:color w:val="FF0000"/>
        </w:rPr>
      </w:pPr>
    </w:p>
    <w:p w:rsidRDefault="00C31899" w:rsidP="00C31899" w:rsidR="00C31899">
      <w:pPr>
        <w:ind w:firstLine="708"/>
        <w:jc w:val="both"/>
      </w:pPr>
      <w:r w:rsidRPr="00C31899">
        <w:t>2</w:t>
      </w:r>
      <w:r>
        <w:t>6</w:t>
      </w:r>
      <w:r w:rsidRPr="00C31899">
        <w:t xml:space="preserve">. </w:t>
      </w:r>
      <w:r>
        <w:t xml:space="preserve">OPĆINA SVETA NEDELJA, Nedešćina, Nedešćina 103, </w:t>
      </w:r>
      <w:r w:rsidRPr="00BD3A85">
        <w:t xml:space="preserve">OIB: </w:t>
      </w:r>
      <w:r>
        <w:t>84615779206</w:t>
      </w:r>
      <w:r w:rsidRPr="00BD3A85">
        <w:t xml:space="preserve">, </w:t>
      </w:r>
      <w:r>
        <w:t>prijavila</w:t>
      </w:r>
      <w:r w:rsidRPr="00BD3A85">
        <w:t xml:space="preserve"> </w:t>
      </w:r>
      <w:r>
        <w:t>je</w:t>
      </w:r>
      <w:r w:rsidRPr="00BD3A85">
        <w:t xml:space="preserve"> tražbinu u iznosu od </w:t>
      </w:r>
      <w:r>
        <w:t>55.532,91</w:t>
      </w:r>
      <w:r w:rsidRPr="00BD3A85">
        <w:t xml:space="preserve"> kn s </w:t>
      </w:r>
      <w:r w:rsidR="004A2F5C">
        <w:t>osnova rješenja, za komunalne naknade.</w:t>
      </w:r>
    </w:p>
    <w:p w:rsidRDefault="00C31899" w:rsidP="00C31899" w:rsidR="00C31899" w:rsidRPr="00BD3A85">
      <w:pPr>
        <w:ind w:firstLine="708"/>
        <w:jc w:val="both"/>
      </w:pPr>
      <w:r w:rsidRPr="00BD3A85">
        <w:t>Stečajni upravitelj tražbinu priznaje u cijelosti.</w:t>
      </w:r>
    </w:p>
    <w:p w:rsidRDefault="00C31899" w:rsidP="00C31899" w:rsidR="00C31899" w:rsidRPr="00BD3A85">
      <w:pPr>
        <w:ind w:firstLine="708"/>
        <w:jc w:val="both"/>
      </w:pPr>
      <w:r w:rsidRPr="00BD3A85">
        <w:t>Utvrđuje se da nijedan od stečajnih vjerovnika nije osporio tražbinu.</w:t>
      </w:r>
    </w:p>
    <w:p w:rsidRDefault="00C31899" w:rsidP="00C31899" w:rsidR="00C31899">
      <w:pPr>
        <w:jc w:val="both"/>
      </w:pPr>
      <w:r w:rsidRPr="00BD3A85">
        <w:t xml:space="preserve">Stečajni sudac objavljuje da se tražbina stečajnog vjerovnika </w:t>
      </w:r>
      <w:r w:rsidR="004A2F5C">
        <w:t xml:space="preserve">OPĆINA SVETA NEDELJA, Nedešćina, Nedešćina 103, </w:t>
      </w:r>
      <w:r w:rsidR="004A2F5C" w:rsidRPr="00BD3A85">
        <w:t xml:space="preserve">OIB: </w:t>
      </w:r>
      <w:r w:rsidR="004A2F5C">
        <w:t xml:space="preserve">84615779206, </w:t>
      </w:r>
      <w:r w:rsidRPr="00BD3A85">
        <w:t xml:space="preserve">smatra utvrđenom u iznosu od </w:t>
      </w:r>
      <w:r>
        <w:t>55.532,91</w:t>
      </w:r>
      <w:r w:rsidRPr="00BD3A85">
        <w:t xml:space="preserve"> kn i razvrstava se u II. viši isplatni red tražbina</w:t>
      </w:r>
      <w:r>
        <w:t>.</w:t>
      </w:r>
    </w:p>
    <w:p w:rsidRDefault="00C31899" w:rsidP="00C31899" w:rsidR="00C31899">
      <w:pPr>
        <w:jc w:val="both"/>
      </w:pPr>
    </w:p>
    <w:p w:rsidRDefault="00C31899" w:rsidP="00C31899" w:rsidR="00C31899">
      <w:pPr>
        <w:ind w:firstLine="708"/>
        <w:jc w:val="both"/>
      </w:pPr>
      <w:r w:rsidRPr="00C31899">
        <w:t>2</w:t>
      </w:r>
      <w:r>
        <w:t>7</w:t>
      </w:r>
      <w:r w:rsidRPr="00C31899">
        <w:t xml:space="preserve">. </w:t>
      </w:r>
      <w:r>
        <w:t xml:space="preserve">CIPRO d.o.o. Krapina, Lepajci, Lepajci 4A, </w:t>
      </w:r>
      <w:r w:rsidRPr="00BD3A85">
        <w:t xml:space="preserve">OIB: </w:t>
      </w:r>
      <w:r w:rsidR="00211620">
        <w:t>25498619118</w:t>
      </w:r>
      <w:r w:rsidRPr="00BD3A85">
        <w:t xml:space="preserve">, </w:t>
      </w:r>
      <w:r w:rsidR="00211620">
        <w:t>prijavio</w:t>
      </w:r>
      <w:r w:rsidRPr="00BD3A85">
        <w:t xml:space="preserve"> </w:t>
      </w:r>
      <w:r>
        <w:t>je</w:t>
      </w:r>
      <w:r w:rsidRPr="00BD3A85">
        <w:t xml:space="preserve"> tražbinu u iznosu od </w:t>
      </w:r>
      <w:r w:rsidR="00211620">
        <w:t>7.721,01</w:t>
      </w:r>
      <w:r w:rsidR="00211620" w:rsidRPr="00BD3A85">
        <w:t xml:space="preserve"> </w:t>
      </w:r>
      <w:r w:rsidRPr="00BD3A85">
        <w:t xml:space="preserve">kn s </w:t>
      </w:r>
      <w:r>
        <w:t xml:space="preserve">osnova </w:t>
      </w:r>
      <w:r w:rsidR="00211620">
        <w:t>kartice komitenta, računa otpremnice</w:t>
      </w:r>
      <w:r>
        <w:t>.</w:t>
      </w:r>
    </w:p>
    <w:p w:rsidRDefault="00C31899" w:rsidP="00C31899" w:rsidR="00C31899" w:rsidRPr="00BD3A85">
      <w:pPr>
        <w:ind w:firstLine="708"/>
        <w:jc w:val="both"/>
      </w:pPr>
      <w:r w:rsidRPr="00BD3A85">
        <w:t>Stečajni upravitelj tražbinu priznaje u cijelosti.</w:t>
      </w:r>
    </w:p>
    <w:p w:rsidRDefault="00C31899" w:rsidP="00C31899" w:rsidR="00C31899" w:rsidRPr="00BD3A85">
      <w:pPr>
        <w:ind w:firstLine="708"/>
        <w:jc w:val="both"/>
      </w:pPr>
      <w:r w:rsidRPr="00BD3A85">
        <w:t>Utvrđuje se da nijedan od stečajnih vjerovnika nije osporio tražbinu.</w:t>
      </w:r>
    </w:p>
    <w:p w:rsidRDefault="00C31899" w:rsidP="00C31899" w:rsidR="00C31899">
      <w:pPr>
        <w:jc w:val="both"/>
      </w:pPr>
      <w:r w:rsidRPr="00BD3A85">
        <w:t xml:space="preserve">Stečajni sudac objavljuje da se tražbina stečajnog vjerovnika </w:t>
      </w:r>
      <w:r w:rsidR="004A2F5C">
        <w:t xml:space="preserve">CIPRO d.o.o. Krapina, Lepajci, Lepajci 4A, </w:t>
      </w:r>
      <w:r w:rsidR="004A2F5C" w:rsidRPr="00BD3A85">
        <w:t xml:space="preserve">OIB: </w:t>
      </w:r>
      <w:r w:rsidR="004A2F5C">
        <w:t xml:space="preserve">25498619118, </w:t>
      </w:r>
      <w:r w:rsidRPr="00BD3A85">
        <w:t xml:space="preserve">smatra utvrđenom u iznosu od </w:t>
      </w:r>
      <w:r w:rsidR="00211620">
        <w:t>7.721,01</w:t>
      </w:r>
      <w:r w:rsidR="00211620" w:rsidRPr="00BD3A85">
        <w:t xml:space="preserve"> </w:t>
      </w:r>
      <w:r w:rsidRPr="00BD3A85">
        <w:t>kn i razvrstava se u II. viši isplatni red tražbina</w:t>
      </w:r>
      <w:r>
        <w:t>.</w:t>
      </w:r>
    </w:p>
    <w:p w:rsidRDefault="00C31899" w:rsidP="00C31899" w:rsidR="00C31899">
      <w:pPr>
        <w:jc w:val="both"/>
      </w:pPr>
    </w:p>
    <w:p w:rsidRDefault="00211620" w:rsidP="00211620" w:rsidR="00211620">
      <w:pPr>
        <w:ind w:firstLine="708"/>
        <w:jc w:val="both"/>
      </w:pPr>
      <w:r>
        <w:t xml:space="preserve">28. HRVAŠTINA d.o.o. u stečaju, Sinj, Glavice 292, </w:t>
      </w:r>
      <w:r w:rsidRPr="00BD3A85">
        <w:t xml:space="preserve">OIB: </w:t>
      </w:r>
      <w:r>
        <w:t>14196189132</w:t>
      </w:r>
      <w:r w:rsidRPr="00BD3A85">
        <w:t>,</w:t>
      </w:r>
      <w:r>
        <w:t xml:space="preserve"> prijavio</w:t>
      </w:r>
      <w:r w:rsidRPr="00BD3A85">
        <w:t xml:space="preserve"> je tražbinu u iznosu od </w:t>
      </w:r>
      <w:r>
        <w:t>30.285,64</w:t>
      </w:r>
      <w:r w:rsidRPr="00BD3A85">
        <w:t xml:space="preserve"> kn s osnova </w:t>
      </w:r>
      <w:r w:rsidR="005A42E1">
        <w:t>rješenja o ovrsi.</w:t>
      </w:r>
    </w:p>
    <w:p w:rsidRDefault="004A2F5C" w:rsidP="00211620" w:rsidR="004A2F5C">
      <w:pPr>
        <w:ind w:firstLine="708"/>
        <w:jc w:val="both"/>
      </w:pPr>
      <w:r>
        <w:t>Stečajna upraviteljica izjavljuje da je glede tražbine bio pokrenut ovršni postupak, po prigovoru nastavljen kao parnični postupak koji je pravomoćno dovršen utvrđenjem povlačenja tužbe i ukidanjem platnog naloga iz rješenja o ovrsi. Stoga se smatra da nije bilo prekida zastare, te su u trenutku podnošenja prijave računi bili u zastari jer potječu iz 2012. i 2013. godine.</w:t>
      </w:r>
    </w:p>
    <w:p w:rsidRDefault="00211620" w:rsidP="00211620" w:rsidR="00211620">
      <w:pPr>
        <w:ind w:firstLine="708"/>
        <w:jc w:val="both"/>
      </w:pPr>
      <w:r w:rsidRPr="00BD3A85">
        <w:t xml:space="preserve">Stečajni upravitelj tražbinu </w:t>
      </w:r>
      <w:r>
        <w:t>osporava</w:t>
      </w:r>
      <w:r w:rsidRPr="00BD3A85">
        <w:t xml:space="preserve"> u cijelosti</w:t>
      </w:r>
      <w:r>
        <w:t xml:space="preserve"> zbog zastare</w:t>
      </w:r>
      <w:r w:rsidRPr="00BD3A85">
        <w:t>.</w:t>
      </w:r>
    </w:p>
    <w:p w:rsidRDefault="005A42E1" w:rsidP="00211620" w:rsidR="005A42E1">
      <w:pPr>
        <w:ind w:firstLine="708"/>
        <w:jc w:val="both"/>
      </w:pPr>
    </w:p>
    <w:p w:rsidRDefault="005A42E1" w:rsidP="00211620" w:rsidR="005A42E1" w:rsidRPr="00BD3A85">
      <w:pPr>
        <w:ind w:firstLine="708"/>
        <w:jc w:val="both"/>
      </w:pPr>
      <w:r>
        <w:t>Konstatira se da je raspravnu dvoranu napustio Ante Anušić u 10,53 sati.</w:t>
      </w:r>
    </w:p>
    <w:p w:rsidRDefault="00211620" w:rsidP="00211620" w:rsidR="00211620">
      <w:pPr>
        <w:ind w:firstLine="708"/>
        <w:jc w:val="both"/>
      </w:pPr>
      <w:r w:rsidRPr="006E21D3">
        <w:t>Utvrđuje se da nijedan od stečajnih vjerovnika nije osporio tražbinu.</w:t>
      </w:r>
    </w:p>
    <w:p w:rsidRDefault="005A42E1" w:rsidP="00211620" w:rsidR="005A42E1" w:rsidRPr="006E21D3">
      <w:pPr>
        <w:ind w:firstLine="708"/>
        <w:jc w:val="both"/>
      </w:pPr>
    </w:p>
    <w:p w:rsidRDefault="00211620" w:rsidP="00211620" w:rsidR="00211620">
      <w:pPr>
        <w:tabs>
          <w:tab w:pos="1243" w:val="left"/>
          <w:tab w:pos="3944" w:val="left"/>
          <w:tab w:pos="5240" w:val="left"/>
          <w:tab w:pos="7109" w:val="left"/>
          <w:tab w:pos="8405" w:val="left"/>
        </w:tabs>
        <w:spacing w:lineRule="auto" w:line="276"/>
        <w:jc w:val="both"/>
      </w:pPr>
      <w:r w:rsidRPr="006E21D3">
        <w:t xml:space="preserve">Stečajni sudac objavljuje da će se za iznos od </w:t>
      </w:r>
      <w:r>
        <w:t>30.285,64</w:t>
      </w:r>
      <w:r w:rsidRPr="00BD3A85">
        <w:t xml:space="preserve"> </w:t>
      </w:r>
      <w:r w:rsidRPr="006E21D3">
        <w:t xml:space="preserve">kn </w:t>
      </w:r>
      <w:r w:rsidRPr="005A42E1">
        <w:t xml:space="preserve">vjerovnik uputiti na pokretanje parnice  radi </w:t>
      </w:r>
      <w:r w:rsidR="005A42E1" w:rsidRPr="005A42E1">
        <w:t xml:space="preserve">utvrđivanja </w:t>
      </w:r>
      <w:r w:rsidRPr="005A42E1">
        <w:t>ospor</w:t>
      </w:r>
      <w:r w:rsidR="005A42E1" w:rsidRPr="005A42E1">
        <w:t>ene</w:t>
      </w:r>
      <w:r w:rsidRPr="005A42E1">
        <w:t xml:space="preserve"> tražbine II. višeg isplatnog reda</w:t>
      </w:r>
      <w:r>
        <w:t>.</w:t>
      </w:r>
    </w:p>
    <w:p w:rsidRDefault="00211620" w:rsidP="00211620" w:rsidR="00211620">
      <w:pPr>
        <w:tabs>
          <w:tab w:pos="1243" w:val="left"/>
          <w:tab w:pos="3944" w:val="left"/>
          <w:tab w:pos="5240" w:val="left"/>
          <w:tab w:pos="7109" w:val="left"/>
          <w:tab w:pos="8405" w:val="left"/>
        </w:tabs>
        <w:spacing w:lineRule="auto" w:line="276"/>
        <w:jc w:val="both"/>
      </w:pPr>
    </w:p>
    <w:p w:rsidRDefault="00211620" w:rsidP="00211620" w:rsidR="00211620">
      <w:pPr>
        <w:ind w:firstLine="708"/>
        <w:jc w:val="both"/>
      </w:pPr>
      <w:r w:rsidRPr="00C31899">
        <w:t>2</w:t>
      </w:r>
      <w:r>
        <w:t>9</w:t>
      </w:r>
      <w:r w:rsidRPr="00C31899">
        <w:t xml:space="preserve">. </w:t>
      </w:r>
      <w:r>
        <w:t xml:space="preserve">DENMI d.o.o. Labin, Rudarska 5, </w:t>
      </w:r>
      <w:r w:rsidRPr="00BD3A85">
        <w:t xml:space="preserve">OIB: </w:t>
      </w:r>
      <w:r>
        <w:t>25860042737</w:t>
      </w:r>
      <w:r w:rsidRPr="00BD3A85">
        <w:t xml:space="preserve">, </w:t>
      </w:r>
      <w:r>
        <w:t>prijavio</w:t>
      </w:r>
      <w:r w:rsidRPr="00BD3A85">
        <w:t xml:space="preserve"> </w:t>
      </w:r>
      <w:r>
        <w:t>je</w:t>
      </w:r>
      <w:r w:rsidRPr="00BD3A85">
        <w:t xml:space="preserve"> tražbinu u iznosu od </w:t>
      </w:r>
      <w:r>
        <w:t>22.271,81</w:t>
      </w:r>
      <w:r w:rsidRPr="00BD3A85">
        <w:t xml:space="preserve"> kn s </w:t>
      </w:r>
      <w:r>
        <w:t>osnova računa, kartica kupca.</w:t>
      </w:r>
    </w:p>
    <w:p w:rsidRDefault="00211620" w:rsidP="00211620" w:rsidR="00211620" w:rsidRPr="00BD3A85">
      <w:pPr>
        <w:ind w:firstLine="708"/>
        <w:jc w:val="both"/>
      </w:pPr>
      <w:r w:rsidRPr="00BD3A85">
        <w:t>Stečajni upravitelj tražbinu priznaje u cijelosti.</w:t>
      </w:r>
    </w:p>
    <w:p w:rsidRDefault="00211620" w:rsidP="00211620" w:rsidR="00211620" w:rsidRPr="00BD3A85">
      <w:pPr>
        <w:ind w:firstLine="708"/>
        <w:jc w:val="both"/>
      </w:pPr>
      <w:r w:rsidRPr="00BD3A85">
        <w:t>Utvrđuje se da nijedan od stečajnih vjerovnika nije osporio tražbinu.</w:t>
      </w:r>
    </w:p>
    <w:p w:rsidRDefault="00211620" w:rsidP="00211620" w:rsidR="00211620">
      <w:pPr>
        <w:jc w:val="both"/>
      </w:pPr>
      <w:r w:rsidRPr="00BD3A85">
        <w:t xml:space="preserve">Stečajni sudac objavljuje da se tražbina stečajnog vjerovnika </w:t>
      </w:r>
      <w:r w:rsidR="005A42E1">
        <w:t xml:space="preserve">DENMI d.o.o. Labin, Rudarska 5, </w:t>
      </w:r>
      <w:r w:rsidR="005A42E1" w:rsidRPr="00BD3A85">
        <w:t xml:space="preserve">OIB: </w:t>
      </w:r>
      <w:r w:rsidR="005A42E1">
        <w:t xml:space="preserve">25860042737, </w:t>
      </w:r>
      <w:r w:rsidRPr="00BD3A85">
        <w:t xml:space="preserve">smatra utvrđenom u iznosu od </w:t>
      </w:r>
      <w:r>
        <w:t>22.271,81</w:t>
      </w:r>
      <w:r w:rsidRPr="00BD3A85">
        <w:t xml:space="preserve"> kn i razvrstava se u II. viši isplatni red tražbina</w:t>
      </w:r>
      <w:r>
        <w:t>.</w:t>
      </w:r>
    </w:p>
    <w:p w:rsidRDefault="00211620" w:rsidP="00211620" w:rsidR="00211620">
      <w:pPr>
        <w:jc w:val="both"/>
      </w:pPr>
    </w:p>
    <w:p w:rsidRDefault="00211620" w:rsidP="00211620" w:rsidR="00211620">
      <w:pPr>
        <w:ind w:firstLine="708"/>
        <w:jc w:val="both"/>
      </w:pPr>
      <w:r>
        <w:t xml:space="preserve">30. BOSMATTOM d.o.o. Dugopolje, Općina Dugopolje, Kraljice Jelene 19, </w:t>
      </w:r>
      <w:r w:rsidRPr="00BD3A85">
        <w:t xml:space="preserve">OIB: </w:t>
      </w:r>
      <w:r>
        <w:t>81681479354, zastupan po punomoćniku Vjekoslavu Mladineu, odvjetniku iz Splita</w:t>
      </w:r>
      <w:r w:rsidRPr="00BD3A85">
        <w:t xml:space="preserve">, </w:t>
      </w:r>
      <w:r>
        <w:t>prijavio</w:t>
      </w:r>
      <w:r w:rsidRPr="00BD3A85">
        <w:t xml:space="preserve"> </w:t>
      </w:r>
      <w:r>
        <w:t>je</w:t>
      </w:r>
      <w:r w:rsidRPr="00BD3A85">
        <w:t xml:space="preserve"> tražbinu u iznosu od </w:t>
      </w:r>
      <w:r>
        <w:t>12.700,38</w:t>
      </w:r>
      <w:r w:rsidRPr="00BD3A85">
        <w:t xml:space="preserve"> kn s </w:t>
      </w:r>
      <w:r>
        <w:t>osnova pravomoćnog i ovršnog rješenja o ovrsi.</w:t>
      </w:r>
    </w:p>
    <w:p w:rsidRDefault="00211620" w:rsidP="00211620" w:rsidR="00211620" w:rsidRPr="00BD3A85">
      <w:pPr>
        <w:ind w:firstLine="708"/>
        <w:jc w:val="both"/>
      </w:pPr>
      <w:r w:rsidRPr="00BD3A85">
        <w:t>Stečajni upravitelj tražbinu priznaje u cijelosti.</w:t>
      </w:r>
    </w:p>
    <w:p w:rsidRDefault="00211620" w:rsidP="00211620" w:rsidR="00211620" w:rsidRPr="00BD3A85">
      <w:pPr>
        <w:ind w:firstLine="708"/>
        <w:jc w:val="both"/>
      </w:pPr>
      <w:r w:rsidRPr="00BD3A85">
        <w:t>Utvrđuje se da nijedan od stečajnih vjerovnika nije osporio tražbinu.</w:t>
      </w:r>
    </w:p>
    <w:p w:rsidRDefault="00211620" w:rsidP="00211620" w:rsidR="00211620">
      <w:pPr>
        <w:jc w:val="both"/>
      </w:pPr>
      <w:r w:rsidRPr="00BD3A85">
        <w:t xml:space="preserve">Stečajni sudac objavljuje da se tražbina stečajnog vjerovnika </w:t>
      </w:r>
      <w:r w:rsidR="005A42E1">
        <w:t xml:space="preserve">BOSMATTOM d.o.o. Dugopolje, Općina Dugopolje, Kraljice Jelene 19, </w:t>
      </w:r>
      <w:r w:rsidR="005A42E1" w:rsidRPr="00BD3A85">
        <w:t xml:space="preserve">OIB: </w:t>
      </w:r>
      <w:r w:rsidR="005A42E1">
        <w:t xml:space="preserve">81681479354, </w:t>
      </w:r>
      <w:r w:rsidRPr="00BD3A85">
        <w:t xml:space="preserve">smatra utvrđenom u iznosu od </w:t>
      </w:r>
      <w:r>
        <w:t>12.700,38</w:t>
      </w:r>
      <w:r w:rsidRPr="00BD3A85">
        <w:t xml:space="preserve"> kn i razvrstava se u II. viši isplatni red tražbina</w:t>
      </w:r>
      <w:r>
        <w:t>.</w:t>
      </w:r>
    </w:p>
    <w:p w:rsidRDefault="00211620" w:rsidP="00211620" w:rsidR="00211620">
      <w:pPr>
        <w:jc w:val="both"/>
      </w:pPr>
    </w:p>
    <w:p w:rsidRDefault="00C0499A" w:rsidP="00211620" w:rsidR="00211620">
      <w:pPr>
        <w:tabs>
          <w:tab w:pos="1243" w:val="left"/>
          <w:tab w:pos="3944" w:val="left"/>
          <w:tab w:pos="5240" w:val="left"/>
          <w:tab w:pos="7109" w:val="left"/>
          <w:tab w:pos="8405" w:val="left"/>
        </w:tabs>
        <w:spacing w:lineRule="auto" w:line="276"/>
        <w:jc w:val="both"/>
      </w:pPr>
      <w:r>
        <w:t xml:space="preserve">             Stečajna upraviteljica izjavljuje da je zaprimila prijavu tražbine HRVATSKE VODE, koja je poslana preporučeno 3. svibnja 2017. godine, odnosno izvan roka, budući je zadnji dan roka za prijavu tražbina bio 2. svibnja 2017. godine, te istu prijavu sa prilozima predaje u spis. Napominje da su neki vjerovnici prijavili tražbine nižih isplatnih redova, što je navela u napomenama u tablicama i u podnesku, te predložila odbacivanje takvih prijava. </w:t>
      </w:r>
    </w:p>
    <w:p w:rsidRDefault="00C0499A" w:rsidP="00211620" w:rsidR="00C0499A">
      <w:pPr>
        <w:tabs>
          <w:tab w:pos="1243" w:val="left"/>
          <w:tab w:pos="3944" w:val="left"/>
          <w:tab w:pos="5240" w:val="left"/>
          <w:tab w:pos="7109" w:val="left"/>
          <w:tab w:pos="8405" w:val="left"/>
        </w:tabs>
        <w:spacing w:lineRule="auto" w:line="276"/>
        <w:jc w:val="both"/>
      </w:pPr>
    </w:p>
    <w:p w:rsidRDefault="007A7A17" w:rsidP="005A42E1" w:rsidR="007A7A17" w:rsidRPr="00BD3A85">
      <w:pPr>
        <w:jc w:val="both"/>
      </w:pPr>
    </w:p>
    <w:p w:rsidRDefault="00250C34" w:rsidP="008B5030" w:rsidR="00250C34" w:rsidRPr="00BD3A85">
      <w:pPr>
        <w:ind w:firstLine="708"/>
        <w:jc w:val="both"/>
      </w:pPr>
      <w:r w:rsidRPr="00BD3A85">
        <w:t xml:space="preserve">Stečajni sudac </w:t>
      </w:r>
    </w:p>
    <w:p w:rsidRDefault="00250C34" w:rsidP="00250C34" w:rsidR="00250C34" w:rsidRPr="00BD3A85">
      <w:pPr>
        <w:jc w:val="center"/>
      </w:pPr>
      <w:r w:rsidRPr="00BD3A85">
        <w:t xml:space="preserve">r j e š a v a </w:t>
      </w:r>
    </w:p>
    <w:p w:rsidRDefault="00250C34" w:rsidP="00250C34" w:rsidR="00250C34" w:rsidRPr="00BD3A85">
      <w:pPr>
        <w:jc w:val="center"/>
      </w:pPr>
    </w:p>
    <w:p w:rsidRDefault="00250C34" w:rsidP="00D23AB7" w:rsidR="00034DD1" w:rsidRPr="00BD3A85">
      <w:pPr>
        <w:ind w:firstLine="720"/>
        <w:jc w:val="both"/>
      </w:pPr>
      <w:r w:rsidRPr="00BD3A85">
        <w:t>Budući su ispitane sve prijavljene tražbine, rješenje o tome u kojem su iznosu i u kojem isplatnom redu utvrđene biti ob</w:t>
      </w:r>
      <w:r w:rsidR="00D11B78" w:rsidRPr="00BD3A85">
        <w:t>javljeno na e-oglasnoj ploči.</w:t>
      </w:r>
    </w:p>
    <w:p w:rsidRDefault="00E423EC" w:rsidP="007546E3" w:rsidR="00E423EC" w:rsidRPr="00BD3A85">
      <w:pPr>
        <w:ind w:firstLine="708"/>
        <w:jc w:val="both"/>
        <w:rPr>
          <w:color w:val="FF0000"/>
        </w:rPr>
      </w:pPr>
    </w:p>
    <w:p w:rsidRDefault="00034DD1" w:rsidP="00E9611A" w:rsidR="00034DD1" w:rsidRPr="00BD3A85">
      <w:pPr>
        <w:ind w:firstLine="708" w:left="2832"/>
      </w:pPr>
      <w:r w:rsidRPr="00BD3A85">
        <w:t xml:space="preserve">Dovršeno u </w:t>
      </w:r>
      <w:r w:rsidR="005A42E1">
        <w:t>10</w:t>
      </w:r>
      <w:r w:rsidR="005D0ECC" w:rsidRPr="00BD3A85">
        <w:t>:</w:t>
      </w:r>
      <w:r w:rsidR="005A42E1">
        <w:t>5</w:t>
      </w:r>
      <w:r w:rsidR="00C0499A">
        <w:t>8</w:t>
      </w:r>
      <w:r w:rsidR="005652ED" w:rsidRPr="00BD3A85">
        <w:t xml:space="preserve"> </w:t>
      </w:r>
      <w:r w:rsidRPr="00BD3A85">
        <w:t>sati.</w:t>
      </w:r>
    </w:p>
    <w:p w:rsidRDefault="00034DD1" w:rsidP="007546E3" w:rsidR="00034DD1" w:rsidRPr="00BD3A85">
      <w:pPr>
        <w:ind w:firstLine="708"/>
        <w:jc w:val="both"/>
      </w:pPr>
    </w:p>
    <w:p w:rsidRDefault="00034DD1" w:rsidP="007546E3" w:rsidR="00034DD1" w:rsidRPr="00BD3A85">
      <w:pPr>
        <w:ind w:firstLine="708"/>
        <w:jc w:val="both"/>
      </w:pPr>
    </w:p>
    <w:p w:rsidRDefault="00034DD1" w:rsidP="007546E3" w:rsidR="00034DD1" w:rsidRPr="00BD3A85">
      <w:pPr>
        <w:ind w:firstLine="708"/>
        <w:jc w:val="both"/>
      </w:pPr>
      <w:r w:rsidRPr="00BD3A85">
        <w:t>Zapisničar</w:t>
      </w:r>
      <w:r w:rsidRPr="00BD3A85">
        <w:tab/>
      </w:r>
      <w:r w:rsidRPr="00BD3A85">
        <w:tab/>
      </w:r>
      <w:r w:rsidRPr="00BD3A85">
        <w:tab/>
        <w:t>Stečajni sudac</w:t>
      </w:r>
      <w:r w:rsidRPr="00BD3A85">
        <w:tab/>
      </w:r>
      <w:r w:rsidRPr="00BD3A85">
        <w:tab/>
      </w:r>
      <w:r w:rsidRPr="00BD3A85">
        <w:tab/>
      </w:r>
      <w:r w:rsidRPr="00BD3A85">
        <w:tab/>
        <w:t>Stečajni upravitelj</w:t>
      </w:r>
    </w:p>
    <w:p w:rsidRDefault="00034DD1" w:rsidP="007546E3" w:rsidR="00034DD1" w:rsidRPr="00BD3A85">
      <w:pPr>
        <w:ind w:firstLine="708"/>
        <w:jc w:val="both"/>
      </w:pPr>
    </w:p>
    <w:p w:rsidRDefault="00034DD1" w:rsidP="007546E3" w:rsidR="00034DD1" w:rsidRPr="00BD3A85">
      <w:pPr>
        <w:ind w:firstLine="708"/>
        <w:jc w:val="both"/>
      </w:pPr>
    </w:p>
    <w:p w:rsidRDefault="00034DD1" w:rsidP="007546E3" w:rsidR="00034DD1" w:rsidRPr="00BD3A85">
      <w:pPr>
        <w:ind w:firstLine="708"/>
        <w:jc w:val="both"/>
      </w:pPr>
    </w:p>
    <w:p w:rsidRDefault="00E423EC" w:rsidP="007546E3" w:rsidR="00E423EC" w:rsidRPr="00BD3A85">
      <w:pPr>
        <w:ind w:firstLine="708"/>
        <w:jc w:val="both"/>
      </w:pPr>
    </w:p>
    <w:p w:rsidRDefault="00034DD1" w:rsidP="007546E3" w:rsidR="00034DD1" w:rsidRPr="00BD3A85">
      <w:pPr>
        <w:ind w:firstLine="708"/>
        <w:jc w:val="both"/>
      </w:pPr>
      <w:r w:rsidRPr="00BD3A85">
        <w:t>Vjerovnici</w:t>
      </w:r>
    </w:p>
    <w:sectPr w:rsidSect="003E1F8E" w:rsidR="00034DD1" w:rsidRPr="00BD3A8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2F5C" w:rsidR="004A2F5C">
      <w:r>
        <w:separator/>
      </w:r>
    </w:p>
  </w:endnote>
  <w:endnote w:id="0" w:type="continuationSeparator">
    <w:p w:rsidRDefault="004A2F5C" w:rsidR="004A2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2F5C" w:rsidR="004A2F5C">
      <w:r>
        <w:separator/>
      </w:r>
    </w:p>
  </w:footnote>
  <w:footnote w:id="0" w:type="continuationSeparator">
    <w:p w:rsidRDefault="004A2F5C" w:rsidR="004A2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5C" w:rsidP="003E1F8E" w:rsidR="004A2F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2F5C" w:rsidR="004A2F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5C" w:rsidP="003E1F8E" w:rsidR="004A2F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65D4">
      <w:rPr>
        <w:rStyle w:val="Brojstranice"/>
        <w:noProof/>
      </w:rPr>
      <w:t>8</w:t>
    </w:r>
    <w:r>
      <w:rPr>
        <w:rStyle w:val="Brojstranice"/>
      </w:rPr>
      <w:fldChar w:fldCharType="end"/>
    </w:r>
  </w:p>
  <w:p w:rsidRDefault="004A2F5C" w:rsidP="008A498F" w:rsidR="004A2F5C" w:rsidRPr="007E2BE5">
    <w:pPr>
      <w:pStyle w:val="Zaglavlje"/>
      <w:jc w:val="right"/>
    </w:pPr>
    <w:r w:rsidRPr="00BD3A85">
      <w:t>Poslovni broj 1 St-</w:t>
    </w:r>
    <w:r>
      <w:t>841/16-25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535C53"/>
    <w:multiLevelType w:val="hybridMultilevel"/>
    <w:tmpl w:val="950673F8"/>
    <w:lvl w:tplc="E42C0EA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8AF4E37"/>
    <w:multiLevelType w:val="hybridMultilevel"/>
    <w:tmpl w:val="71CE4BC2"/>
    <w:lvl w:tplc="FE6C0524" w:ilvl="0">
      <w:start w:val="6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2D31"/>
    <w:rsid w:val="00007A8A"/>
    <w:rsid w:val="00031131"/>
    <w:rsid w:val="00034DD1"/>
    <w:rsid w:val="0003797E"/>
    <w:rsid w:val="00041508"/>
    <w:rsid w:val="00050836"/>
    <w:rsid w:val="00087F24"/>
    <w:rsid w:val="000902FB"/>
    <w:rsid w:val="000A3230"/>
    <w:rsid w:val="000B4F5F"/>
    <w:rsid w:val="000D344E"/>
    <w:rsid w:val="000D6706"/>
    <w:rsid w:val="000E4ADD"/>
    <w:rsid w:val="000E7AF5"/>
    <w:rsid w:val="000F2A95"/>
    <w:rsid w:val="00104629"/>
    <w:rsid w:val="001058AA"/>
    <w:rsid w:val="0011423F"/>
    <w:rsid w:val="001226A0"/>
    <w:rsid w:val="0013724C"/>
    <w:rsid w:val="0014540F"/>
    <w:rsid w:val="00145541"/>
    <w:rsid w:val="00164D18"/>
    <w:rsid w:val="00165B56"/>
    <w:rsid w:val="001870DD"/>
    <w:rsid w:val="001C3DE9"/>
    <w:rsid w:val="00202458"/>
    <w:rsid w:val="00211620"/>
    <w:rsid w:val="002464FA"/>
    <w:rsid w:val="00250C34"/>
    <w:rsid w:val="00280F89"/>
    <w:rsid w:val="002B6515"/>
    <w:rsid w:val="002E1A40"/>
    <w:rsid w:val="002E4C36"/>
    <w:rsid w:val="00330E35"/>
    <w:rsid w:val="003765AF"/>
    <w:rsid w:val="0038186B"/>
    <w:rsid w:val="003B25EF"/>
    <w:rsid w:val="003B36E4"/>
    <w:rsid w:val="003E1F8E"/>
    <w:rsid w:val="0041710F"/>
    <w:rsid w:val="00423060"/>
    <w:rsid w:val="00426297"/>
    <w:rsid w:val="00471A6A"/>
    <w:rsid w:val="00481AD0"/>
    <w:rsid w:val="004A2F5C"/>
    <w:rsid w:val="004C3668"/>
    <w:rsid w:val="004D58FB"/>
    <w:rsid w:val="004F75AD"/>
    <w:rsid w:val="00526070"/>
    <w:rsid w:val="0053592B"/>
    <w:rsid w:val="00536706"/>
    <w:rsid w:val="0056315D"/>
    <w:rsid w:val="005652ED"/>
    <w:rsid w:val="005865A0"/>
    <w:rsid w:val="005A3FBC"/>
    <w:rsid w:val="005A42E1"/>
    <w:rsid w:val="005B5298"/>
    <w:rsid w:val="005C144C"/>
    <w:rsid w:val="005D0ECC"/>
    <w:rsid w:val="005F60F5"/>
    <w:rsid w:val="00601AD1"/>
    <w:rsid w:val="006106E0"/>
    <w:rsid w:val="0062011D"/>
    <w:rsid w:val="006257F5"/>
    <w:rsid w:val="00635965"/>
    <w:rsid w:val="00636C78"/>
    <w:rsid w:val="00644069"/>
    <w:rsid w:val="00651E81"/>
    <w:rsid w:val="006578BA"/>
    <w:rsid w:val="00681F39"/>
    <w:rsid w:val="00686DFA"/>
    <w:rsid w:val="006A5E5B"/>
    <w:rsid w:val="006C176A"/>
    <w:rsid w:val="006E0058"/>
    <w:rsid w:val="00707B3B"/>
    <w:rsid w:val="00713E96"/>
    <w:rsid w:val="00724F6B"/>
    <w:rsid w:val="00742BA3"/>
    <w:rsid w:val="00745836"/>
    <w:rsid w:val="007502E5"/>
    <w:rsid w:val="007546E3"/>
    <w:rsid w:val="00756191"/>
    <w:rsid w:val="007563DB"/>
    <w:rsid w:val="00764FDA"/>
    <w:rsid w:val="007749BF"/>
    <w:rsid w:val="00781CED"/>
    <w:rsid w:val="00783EEA"/>
    <w:rsid w:val="007A723D"/>
    <w:rsid w:val="007A7A17"/>
    <w:rsid w:val="007E2BE5"/>
    <w:rsid w:val="007F1320"/>
    <w:rsid w:val="00800ECB"/>
    <w:rsid w:val="00823495"/>
    <w:rsid w:val="00830E51"/>
    <w:rsid w:val="00834CBC"/>
    <w:rsid w:val="0085202E"/>
    <w:rsid w:val="008A3296"/>
    <w:rsid w:val="008A498F"/>
    <w:rsid w:val="008B5030"/>
    <w:rsid w:val="008D4109"/>
    <w:rsid w:val="00917194"/>
    <w:rsid w:val="00921390"/>
    <w:rsid w:val="00921634"/>
    <w:rsid w:val="00945DDD"/>
    <w:rsid w:val="00960899"/>
    <w:rsid w:val="00961494"/>
    <w:rsid w:val="00963545"/>
    <w:rsid w:val="009636D8"/>
    <w:rsid w:val="00972758"/>
    <w:rsid w:val="009B4B48"/>
    <w:rsid w:val="009C3B86"/>
    <w:rsid w:val="009D179A"/>
    <w:rsid w:val="009D3C65"/>
    <w:rsid w:val="00A555C6"/>
    <w:rsid w:val="00A702B6"/>
    <w:rsid w:val="00A7118D"/>
    <w:rsid w:val="00AB32DA"/>
    <w:rsid w:val="00AD033B"/>
    <w:rsid w:val="00AE42CA"/>
    <w:rsid w:val="00B1668B"/>
    <w:rsid w:val="00B2290E"/>
    <w:rsid w:val="00B249DC"/>
    <w:rsid w:val="00B265D4"/>
    <w:rsid w:val="00B41658"/>
    <w:rsid w:val="00B4364B"/>
    <w:rsid w:val="00B52B17"/>
    <w:rsid w:val="00B6076A"/>
    <w:rsid w:val="00B80BDB"/>
    <w:rsid w:val="00BA4E96"/>
    <w:rsid w:val="00BA50C1"/>
    <w:rsid w:val="00BB6DA1"/>
    <w:rsid w:val="00BD3A85"/>
    <w:rsid w:val="00BE4DD3"/>
    <w:rsid w:val="00C0499A"/>
    <w:rsid w:val="00C22BBB"/>
    <w:rsid w:val="00C31899"/>
    <w:rsid w:val="00C3575C"/>
    <w:rsid w:val="00C60868"/>
    <w:rsid w:val="00C75FE6"/>
    <w:rsid w:val="00CA11A3"/>
    <w:rsid w:val="00CA23F3"/>
    <w:rsid w:val="00CA7088"/>
    <w:rsid w:val="00CB1BD1"/>
    <w:rsid w:val="00CE3462"/>
    <w:rsid w:val="00CE6849"/>
    <w:rsid w:val="00D11B78"/>
    <w:rsid w:val="00D1765E"/>
    <w:rsid w:val="00D23AB7"/>
    <w:rsid w:val="00D552DA"/>
    <w:rsid w:val="00D7793E"/>
    <w:rsid w:val="00D83E6A"/>
    <w:rsid w:val="00DA2CB1"/>
    <w:rsid w:val="00DA46C5"/>
    <w:rsid w:val="00DA7CF4"/>
    <w:rsid w:val="00DB715E"/>
    <w:rsid w:val="00DC2E0A"/>
    <w:rsid w:val="00DD566A"/>
    <w:rsid w:val="00DF4EAF"/>
    <w:rsid w:val="00E07480"/>
    <w:rsid w:val="00E102E4"/>
    <w:rsid w:val="00E277B7"/>
    <w:rsid w:val="00E423EC"/>
    <w:rsid w:val="00E564D6"/>
    <w:rsid w:val="00E61F96"/>
    <w:rsid w:val="00E90C58"/>
    <w:rsid w:val="00E94073"/>
    <w:rsid w:val="00E9611A"/>
    <w:rsid w:val="00E97FDD"/>
    <w:rsid w:val="00EA162A"/>
    <w:rsid w:val="00F444F5"/>
    <w:rsid w:val="00F5459C"/>
    <w:rsid w:val="00F57F71"/>
    <w:rsid w:val="00F66172"/>
    <w:rsid w:val="00F6711F"/>
    <w:rsid w:val="00F95BB8"/>
    <w:rsid w:val="00FA0118"/>
    <w:rsid w:val="00FA363F"/>
    <w:rsid w:val="00FC7F0C"/>
    <w:rsid w:val="00FF79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64FD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E1F8E"/>
    <w:pPr>
      <w:tabs>
        <w:tab w:pos="4536" w:val="center"/>
        <w:tab w:pos="9072" w:val="right"/>
      </w:tabs>
    </w:pPr>
  </w:style>
  <w:style w:styleId="Podnoje" w:type="paragraph">
    <w:name w:val="footer"/>
    <w:basedOn w:val="Normal"/>
    <w:rsid w:val="003E1F8E"/>
    <w:pPr>
      <w:tabs>
        <w:tab w:pos="4536" w:val="center"/>
        <w:tab w:pos="9072" w:val="right"/>
      </w:tabs>
    </w:pPr>
  </w:style>
  <w:style w:styleId="Brojstranice" w:type="character">
    <w:name w:val="page number"/>
    <w:basedOn w:val="Zadanifontodlomka"/>
    <w:rsid w:val="003E1F8E"/>
  </w:style>
  <w:style w:styleId="Tekstfusnote" w:type="paragraph">
    <w:name w:val="footnote text"/>
    <w:basedOn w:val="Normal"/>
    <w:link w:val="TekstfusnoteChar"/>
    <w:uiPriority w:val="99"/>
    <w:unhideWhenUsed/>
    <w:rsid w:val="00921634"/>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921634"/>
    <w:rPr>
      <w:rFonts w:eastAsia="Calibri" w:hAnsi="Calibri" w:ascii="Calibri"/>
      <w:lang w:eastAsia="en-US"/>
    </w:rPr>
  </w:style>
  <w:style w:styleId="Bezproreda" w:type="paragraph">
    <w:name w:val="No Spacing"/>
    <w:uiPriority w:val="99"/>
    <w:qFormat/>
    <w:rsid w:val="00921634"/>
    <w:pPr>
      <w:spacing w:after="80"/>
    </w:pPr>
    <w:rPr>
      <w:rFonts w:hAnsi="Calibri" w:ascii="Calibri"/>
      <w:sz w:val="22"/>
      <w:szCs w:val="22"/>
      <w:lang w:eastAsia="en-US"/>
    </w:rPr>
  </w:style>
  <w:style w:styleId="Referencafusnote" w:type="character">
    <w:name w:val="footnote reference"/>
    <w:uiPriority w:val="99"/>
    <w:unhideWhenUsed/>
    <w:rsid w:val="00921634"/>
    <w:rPr>
      <w:rFonts w:cs="Times New Roman" w:hAnsi="Times New Roman" w:ascii="Times New Roman" w:hint="default"/>
      <w:vertAlign w:val="superscript"/>
    </w:rPr>
  </w:style>
  <w:style w:styleId="Odlomakpopisa" w:type="paragraph">
    <w:name w:val="List Paragraph"/>
    <w:basedOn w:val="Normal"/>
    <w:uiPriority w:val="34"/>
    <w:qFormat/>
    <w:rsid w:val="004C3668"/>
    <w:pPr>
      <w:ind w:left="720"/>
      <w:contextualSpacing/>
    </w:pPr>
  </w:style>
  <w:style w:styleId="Hiperveza" w:type="character">
    <w:name w:val="Hyperlink"/>
    <w:basedOn w:val="Zadanifontodlomka"/>
    <w:rsid w:val="006106E0"/>
    <w:rPr>
      <w:color w:themeColor="hyperlink" w:val="0000FF"/>
      <w:u w:val="single"/>
    </w:rPr>
  </w:style>
  <w:style w:styleId="Tekstrezerviranogmjesta" w:type="character">
    <w:name w:val="Placeholder Text"/>
    <w:basedOn w:val="Zadanifontodlomka"/>
    <w:uiPriority w:val="99"/>
    <w:semiHidden/>
    <w:rsid w:val="00B265D4"/>
    <w:rPr>
      <w:color w:val="808080"/>
      <w:bdr w:space="0" w:sz="0" w:color="auto" w:val="none"/>
      <w:shd w:fill="auto" w:color="auto" w:val="clear"/>
    </w:rPr>
  </w:style>
  <w:style w:customStyle="true" w:styleId="eSPISCCParagraphDefaultFont" w:type="character">
    <w:name w:val="eSPIS_CC_Paragraph Default Font"/>
    <w:basedOn w:val="Zadanifontodlomka"/>
    <w:rsid w:val="00B265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65D4"/>
    <w:rPr>
      <w:bdr w:space="0" w:sz="0" w:color="auto" w:val="none"/>
      <w:shd w:fill="FFFFCC" w:color="auto" w:val="clear"/>
      <w:lang w:val="hr-HR"/>
    </w:rPr>
  </w:style>
  <w:style w:customStyle="true" w:styleId="PozadinaSvijetloCrvena" w:type="character">
    <w:name w:val="Pozadina_SvijetloCrvena"/>
    <w:basedOn w:val="eSPISCCParagraphDefaultFont"/>
    <w:rsid w:val="00B265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65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64FD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E1F8E"/>
    <w:pPr>
      <w:tabs>
        <w:tab w:pos="4536" w:val="center"/>
        <w:tab w:pos="9072" w:val="right"/>
      </w:tabs>
    </w:pPr>
  </w:style>
  <w:style w:styleId="Podnoje" w:type="paragraph">
    <w:name w:val="footer"/>
    <w:basedOn w:val="Normal"/>
    <w:rsid w:val="003E1F8E"/>
    <w:pPr>
      <w:tabs>
        <w:tab w:pos="4536" w:val="center"/>
        <w:tab w:pos="9072" w:val="right"/>
      </w:tabs>
    </w:pPr>
  </w:style>
  <w:style w:styleId="Brojstranice" w:type="character">
    <w:name w:val="page number"/>
    <w:basedOn w:val="Zadanifontodlomka"/>
    <w:rsid w:val="003E1F8E"/>
  </w:style>
  <w:style w:styleId="Tekstfusnote" w:type="paragraph">
    <w:name w:val="footnote text"/>
    <w:basedOn w:val="Normal"/>
    <w:link w:val="TekstfusnoteChar"/>
    <w:uiPriority w:val="99"/>
    <w:unhideWhenUsed/>
    <w:rsid w:val="00921634"/>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921634"/>
    <w:rPr>
      <w:rFonts w:ascii="Calibri" w:eastAsia="Calibri" w:hAnsi="Calibri"/>
      <w:lang w:eastAsia="en-US"/>
    </w:rPr>
  </w:style>
  <w:style w:styleId="Bezproreda" w:type="paragraph">
    <w:name w:val="No Spacing"/>
    <w:uiPriority w:val="99"/>
    <w:qFormat/>
    <w:rsid w:val="00921634"/>
    <w:pPr>
      <w:spacing w:after="80"/>
    </w:pPr>
    <w:rPr>
      <w:rFonts w:ascii="Calibri" w:hAnsi="Calibri"/>
      <w:sz w:val="22"/>
      <w:szCs w:val="22"/>
      <w:lang w:eastAsia="en-US"/>
    </w:rPr>
  </w:style>
  <w:style w:styleId="Referencafusnote" w:type="character">
    <w:name w:val="footnote reference"/>
    <w:uiPriority w:val="99"/>
    <w:unhideWhenUsed/>
    <w:rsid w:val="00921634"/>
    <w:rPr>
      <w:rFonts w:ascii="Times New Roman" w:cs="Times New Roman" w:hAnsi="Times New Roman" w:hint="default"/>
      <w:vertAlign w:val="superscript"/>
    </w:rPr>
  </w:style>
  <w:style w:styleId="Odlomakpopisa" w:type="paragraph">
    <w:name w:val="List Paragraph"/>
    <w:basedOn w:val="Normal"/>
    <w:uiPriority w:val="34"/>
    <w:qFormat/>
    <w:rsid w:val="004C3668"/>
    <w:pPr>
      <w:ind w:left="720"/>
      <w:contextualSpacing/>
    </w:pPr>
  </w:style>
  <w:style w:styleId="Hiperveza" w:type="character">
    <w:name w:val="Hyperlink"/>
    <w:basedOn w:val="Zadanifontodlomka"/>
    <w:rsid w:val="006106E0"/>
    <w:rPr>
      <w:color w:themeColor="hyperlink" w:val="0000FF"/>
      <w:u w:val="single"/>
    </w:rPr>
  </w:style>
  <w:style w:styleId="Tekstrezerviranogmjesta" w:type="character">
    <w:name w:val="Placeholder Text"/>
    <w:basedOn w:val="Zadanifontodlomka"/>
    <w:uiPriority w:val="99"/>
    <w:semiHidden/>
    <w:rsid w:val="00B265D4"/>
    <w:rPr>
      <w:color w:val="808080"/>
      <w:bdr w:color="auto" w:space="0" w:sz="0" w:val="none"/>
      <w:shd w:color="auto" w:fill="auto" w:val="clear"/>
    </w:rPr>
  </w:style>
  <w:style w:customStyle="1" w:styleId="eSPISCCParagraphDefaultFont" w:type="character">
    <w:name w:val="eSPIS_CC_Paragraph Default Font"/>
    <w:basedOn w:val="Zadanifontodlomka"/>
    <w:rsid w:val="00B265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65D4"/>
    <w:rPr>
      <w:bdr w:color="auto" w:space="0" w:sz="0" w:val="none"/>
      <w:shd w:color="auto" w:fill="FFFFCC" w:val="clear"/>
      <w:lang w:val="hr-HR"/>
    </w:rPr>
  </w:style>
  <w:style w:customStyle="1" w:styleId="PozadinaSvijetloCrvena" w:type="character">
    <w:name w:val="Pozadina_SvijetloCrvena"/>
    <w:basedOn w:val="eSPISCCParagraphDefaultFont"/>
    <w:rsid w:val="00B265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65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0409189">
      <w:bodyDiv w:val="true"/>
      <w:marLeft w:val="0"/>
      <w:marRight w:val="0"/>
      <w:marTop w:val="0"/>
      <w:marBottom w:val="0"/>
      <w:divBdr>
        <w:top w:space="0" w:sz="0" w:color="auto" w:val="none"/>
        <w:left w:space="0" w:sz="0" w:color="auto" w:val="none"/>
        <w:bottom w:space="0" w:sz="0" w:color="auto" w:val="none"/>
        <w:right w:space="0" w:sz="0" w:color="auto" w:val="none"/>
      </w:divBdr>
    </w:div>
    <w:div w:id="353775757">
      <w:bodyDiv w:val="true"/>
      <w:marLeft w:val="0"/>
      <w:marRight w:val="0"/>
      <w:marTop w:val="0"/>
      <w:marBottom w:val="0"/>
      <w:divBdr>
        <w:top w:space="0" w:sz="0" w:color="auto" w:val="none"/>
        <w:left w:space="0" w:sz="0" w:color="auto" w:val="none"/>
        <w:bottom w:space="0" w:sz="0" w:color="auto" w:val="none"/>
        <w:right w:space="0" w:sz="0" w:color="auto" w:val="none"/>
      </w:divBdr>
    </w:div>
    <w:div w:id="1262566605">
      <w:bodyDiv w:val="true"/>
      <w:marLeft w:val="0"/>
      <w:marRight w:val="0"/>
      <w:marTop w:val="0"/>
      <w:marBottom w:val="0"/>
      <w:divBdr>
        <w:top w:space="0" w:sz="0" w:color="auto" w:val="none"/>
        <w:left w:space="0" w:sz="0" w:color="auto" w:val="none"/>
        <w:bottom w:space="0" w:sz="0" w:color="auto" w:val="none"/>
        <w:right w:space="0" w:sz="0" w:color="auto" w:val="none"/>
      </w:divBdr>
    </w:div>
    <w:div w:id="12887047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269;l.175.st.2.Ste&#269;ajno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svibnja 2017.</izvorni_sadrzaj>
    <derivirana_varijabla naziv="DomainObject.PlaniraniZavrsetakDatum_1">11. svibnja 2017.</derivirana_varijabla>
  </DomainObject.PlaniraniZavrsetakDatum>
  <DomainObject.PlaniraniPocetakDatum>
    <izvorni_sadrzaj>11. svibnja 2017.</izvorni_sadrzaj>
    <derivirana_varijabla naziv="DomainObject.PlaniraniPocetakDatum_1">11. svibnja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svibnja 2017.</izvorni_sadrzaj>
    <derivirana_varijabla naziv="DomainObject.Zapisnik.DatumKreiranja_1">11. svibnja 2017.</derivirana_varijabla>
  </DomainObject.Zapisnik.DatumKreiranja>
  <DomainObject.Zapisnik.ImovinskaKorist>
    <izvorni_sadrzaj/>
    <derivirana_varijabla naziv="DomainObject.Zapisnik.ImovinskaKorist_1"/>
  </DomainObject.Zapisnik.ImovinskaKorist>
  <DomainObject.Zapisnik.Oznaka>
    <izvorni_sadrzaj>St-841/2016-25</izvorni_sadrzaj>
    <derivirana_varijabla naziv="DomainObject.Zapisnik.Oznaka_1">St-841/2016-25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izvorni_sadrzaj>
    <derivirana_varijabla naziv="DomainObject.Predmet.Broj_1">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4.5.2017. spisu prileži
zeleni registrator - prijave tražbina</izvorni_sadrzaj>
    <derivirana_varijabla naziv="DomainObject.Predmet.Opis_1">od dana 4.5.2017. spisu prileži
zeleni registrator -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St-841/2016</izvorni_sadrzaj>
    <derivirana_varijabla naziv="DomainObject.Predmet.OznakaBroj_1">St-841/2016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INFINET - TRADE d.o.o. LABIN</izvorni_sadrzaj>
    <derivirana_varijabla naziv="DomainObject.Predmet.ProtustrankaFormated_1">  INFINET - TRADE d.o.o. LABIN</derivirana_varijabla>
  </DomainObject.Predmet.ProtustrankaFormated>
  <DomainObject.Predmet.ProtustrankaFormatedOIB>
    <izvorni_sadrzaj>  INFINET - TRADE d.o.o. LABIN, OIB 74041841809</izvorni_sadrzaj>
    <derivirana_varijabla naziv="DomainObject.Predmet.ProtustrankaFormatedOIB_1">  INFINET - TRADE d.o.o. LABIN, OIB 74041841809</derivirana_varijabla>
  </DomainObject.Predmet.ProtustrankaFormatedOIB>
  <DomainObject.Predmet.ProtustrankaFormatedWithAdress>
    <izvorni_sadrzaj> INFINET - TRADE d.o.o. LABIN, Dubrova 102, 52220 Labin</izvorni_sadrzaj>
    <derivirana_varijabla naziv="DomainObject.Predmet.ProtustrankaFormatedWithAdress_1"> INFINET - TRADE d.o.o. LABIN, Dubrova 102, 52220 Labin</derivirana_varijabla>
  </DomainObject.Predmet.ProtustrankaFormatedWithAdress>
  <DomainObject.Predmet.ProtustrankaFormatedWithAdressOIB>
    <izvorni_sadrzaj> INFINET - TRADE d.o.o. LABIN, OIB 74041841809, Dubrova 102, 52220 Labin</izvorni_sadrzaj>
    <derivirana_varijabla naziv="DomainObject.Predmet.ProtustrankaFormatedWithAdressOIB_1"> INFINET - TRADE d.o.o. LABIN, OIB 74041841809, Dubrova 102, 52220 Labin</derivirana_varijabla>
  </DomainObject.Predmet.ProtustrankaFormatedWithAdressOIB>
  <DomainObject.Predmet.ProtustrankaWithAdress>
    <izvorni_sadrzaj>INFINET - TRADE d.o.o. LABIN Dubrova 102, 52220 Labin</izvorni_sadrzaj>
    <derivirana_varijabla naziv="DomainObject.Predmet.ProtustrankaWithAdress_1">INFINET - TRADE d.o.o. LABIN Dubrova 102, 52220 Labin</derivirana_varijabla>
  </DomainObject.Predmet.ProtustrankaWithAdress>
  <DomainObject.Predmet.ProtustrankaWithAdressOIB>
    <izvorni_sadrzaj>INFINET - TRADE d.o.o. LABIN, OIB 74041841809, Dubrova 102, 52220 Labin</izvorni_sadrzaj>
    <derivirana_varijabla naziv="DomainObject.Predmet.ProtustrankaWithAdressOIB_1">INFINET - TRADE d.o.o. LABIN, OIB 74041841809, Dubrova 102, 52220 Labin</derivirana_varijabla>
  </DomainObject.Predmet.ProtustrankaWithAdressOIB>
  <DomainObject.Predmet.ProtustrankaNazivFormated>
    <izvorni_sadrzaj>INFINET - TRADE d.o.o. LABIN</izvorni_sadrzaj>
    <derivirana_varijabla naziv="DomainObject.Predmet.ProtustrankaNazivFormated_1">INFINET - TRADE d.o.o. LABIN</derivirana_varijabla>
  </DomainObject.Predmet.ProtustrankaNazivFormated>
  <DomainObject.Predmet.ProtustrankaNazivFormatedOIB>
    <izvorni_sadrzaj>INFINET - TRADE d.o.o. LABIN, OIB 74041841809</izvorni_sadrzaj>
    <derivirana_varijabla naziv="DomainObject.Predmet.ProtustrankaNazivFormatedOIB_1">INFINET - TRADE d.o.o. LABIN, OIB 74041841809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316834.07</izvorni_sadrzaj>
    <derivirana_varijabla naziv="DomainObject.Predmet.TrenutnaVrijednost_1">316834.07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INFINET - TRADE d.o.o. LABIN</item>
    </izvorni_sadrzaj>
    <derivirana_varijabla naziv="DomainObject.Predmet.ProtuStrankaListFormated_1">
      <item>INFINET - TRADE d.o.o. LABIN</item>
    </derivirana_varijabla>
  </DomainObject.Predmet.ProtuStrankaListFormated>
  <DomainObject.Predmet.ProtuStrankaListFormatedOIB>
    <izvorni_sadrzaj>
      <item>INFINET - TRADE d.o.o. LABIN, OIB 74041841809</item>
    </izvorni_sadrzaj>
    <derivirana_varijabla naziv="DomainObject.Predmet.ProtuStrankaListFormatedOIB_1">
      <item>INFINET - TRADE d.o.o. LABIN, OIB 74041841809</item>
    </derivirana_varijabla>
  </DomainObject.Predmet.ProtuStrankaListFormatedOIB>
  <DomainObject.Predmet.ProtuStrankaListFormatedWithAdress>
    <izvorni_sadrzaj>
      <item>INFINET - TRADE d.o.o. LABIN, Dubrova 102, 52220 Labin</item>
    </izvorni_sadrzaj>
    <derivirana_varijabla naziv="DomainObject.Predmet.ProtuStrankaListFormatedWithAdress_1">
      <item>INFINET - TRADE d.o.o. LABIN, Dubrova 102, 52220 Labin</item>
    </derivirana_varijabla>
  </DomainObject.Predmet.ProtuStrankaListFormatedWithAdress>
  <DomainObject.Predmet.ProtuStrankaListFormatedWithAdressOIB>
    <izvorni_sadrzaj>
      <item>INFINET - TRADE d.o.o. LABIN, OIB 74041841809, Dubrova 102, 52220 Labin</item>
    </izvorni_sadrzaj>
    <derivirana_varijabla naziv="DomainObject.Predmet.ProtuStrankaListFormatedWithAdressOIB_1">
      <item>INFINET - TRADE d.o.o. LABIN, OIB 74041841809, Dubrova 102, 52220 Labin</item>
    </derivirana_varijabla>
  </DomainObject.Predmet.ProtuStrankaListFormatedWithAdressOIB>
  <DomainObject.Predmet.ProtuStrankaListNazivFormated>
    <izvorni_sadrzaj>
      <item>INFINET - TRADE d.o.o. LABIN</item>
    </izvorni_sadrzaj>
    <derivirana_varijabla naziv="DomainObject.Predmet.ProtuStrankaListNazivFormated_1">
      <item>INFINET - TRADE d.o.o. LABIN</item>
    </derivirana_varijabla>
  </DomainObject.Predmet.ProtuStrankaListNazivFormated>
  <DomainObject.Predmet.ProtuStrankaListNazivFormatedOIB>
    <izvorni_sadrzaj>
      <item>INFINET - TRADE d.o.o. LABIN, OIB 74041841809</item>
    </izvorni_sadrzaj>
    <derivirana_varijabla naziv="DomainObject.Predmet.ProtuStrankaListNazivFormatedOIB_1">
      <item>INFINET - TRADE d.o.o. LABIN, OIB 74041841809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St-841/2016-25</izvorni_sadrzaj>
    <derivirana_varijabla naziv="DomainObject.PoslovniBrojDokumenta_1">St-841/2016-25</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INFINET - TRADE d.o.o. LABIN</izvorni_sadrzaj>
    <derivirana_varijabla naziv="DomainObject.Predmet.ProtustrankaIDrugi_1">INFINET - TRADE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INFINET - TRADE d.o.o. LABIN, OIB 74041841809, Dubrova 102, 52220 Labin</izvorni_sadrzaj>
    <derivirana_varijabla naziv="DomainObject.Predmet.ProtustrankaIDrugiAdressOIB_1">INFINET - TRADE d.o.o. LABIN, OIB 74041841809, Dubrova 102,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INFINET - TRADE d.o.o. LABIN</item>
    </izvorni_sadrzaj>
    <derivirana_varijabla naziv="DomainObject.Predmet.SudioniciListNaziv_1">
      <item>FINANCIJSKA AGENCIJA, RC RIJEKA, PODRUŽNICA PULA, PULA</item>
      <item>INFINET - TRADE d.o.o. LABIN</item>
    </derivirana_varijabla>
  </DomainObject.Predmet.SudioniciListNaziv>
  <DomainObject.Predmet.SudioniciListAdressOIB>
    <izvorni_sadrzaj>
      <item>FINANCIJSKA AGENCIJA, RC RIJEKA, PODRUŽNICA PULA, PULA, OIB 85821130368, Giardini 5,52100 Pula</item>
      <item>INFINET - TRADE d.o.o. LABIN, OIB 74041841809, Dubrova 102,52220 Labin</item>
    </izvorni_sadrzaj>
    <derivirana_varijabla naziv="DomainObject.Predmet.SudioniciListAdressOIB_1">
      <item>FINANCIJSKA AGENCIJA, RC RIJEKA, PODRUŽNICA PULA, PULA, OIB 85821130368, Giardini 5,52100 Pula</item>
      <item>INFINET - TRADE d.o.o. LABIN, OIB 74041841809, Dubrova 102,52220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74041841809</item>
    </izvorni_sadrzaj>
    <derivirana_varijabla naziv="DomainObject.Predmet.SudioniciListNazivOIB_1">
      <item>, OIB 85821130368</item>
      <item>, OIB 74041841809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8</properties:Pages>
  <properties:Words>3297</properties:Words>
  <properties:Characters>18698</properties:Characters>
  <properties:Lines>377</properties:Lines>
  <properties:Paragraphs>159</properties:Paragraphs>
  <properties:TotalTime>157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21929</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2017-05-09T08:54:00Z</dcterms:created>
  <dc:creator>drabar</dc:creator>
  <cp:lastModifiedBy>Lorena Paris Aničić</cp:lastModifiedBy>
  <cp:lastPrinted>2009-09-04T12:18:00Z</cp:lastPrinted>
  <dcterms:modified xmlns:xsi="http://www.w3.org/2001/XMLSchema-instance" xsi:type="dcterms:W3CDTF">2017-05-11T10:01:00Z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St-841/2016-25 / Zapisnik - Ispitno ročište</vt:lpwstr>
  </prop:property>
  <prop:property name="CC_coloring" pid="4" fmtid="{D5CDD505-2E9C-101B-9397-08002B2CF9AE}">
    <vt:bool>false</vt:bool>
  </prop:property>
  <prop:property name="BrojStranica" pid="5" fmtid="{D5CDD505-2E9C-101B-9397-08002B2CF9AE}">
    <vt:i4>8</vt:i4>
  </prop:property>
</prop:Properties>
</file>