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8a61" w14:paraId="2b28a61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AB0476">
        <w:rPr>
          <w:rFonts w:hAnsi="Times New Roman" w:ascii="Times New Roman"/>
          <w:sz w:val="24"/>
          <w:szCs w:val="24"/>
          <w:lang w:val="pl-PL"/>
        </w:rPr>
        <w:t>: Trgovački sud u Zagrebu</w:t>
      </w:r>
      <w:r w:rsidR="0086440D">
        <w:rPr>
          <w:rFonts w:hAnsi="Times New Roman" w:ascii="Times New Roman"/>
          <w:sz w:val="24"/>
          <w:szCs w:val="24"/>
          <w:lang w:val="pl-PL"/>
        </w:rPr>
        <w:t>, stalna služba Karlovac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AB0476">
        <w:rPr>
          <w:rFonts w:hAnsi="Times New Roman" w:ascii="Times New Roman"/>
          <w:sz w:val="24"/>
          <w:szCs w:val="24"/>
          <w:lang w:val="pl-PL"/>
        </w:rPr>
        <w:t>: St-</w:t>
      </w:r>
      <w:r w:rsidR="0086440D">
        <w:rPr>
          <w:rFonts w:hAnsi="Times New Roman" w:ascii="Times New Roman"/>
          <w:sz w:val="24"/>
          <w:szCs w:val="24"/>
          <w:lang w:val="pl-PL"/>
        </w:rPr>
        <w:t>2944</w:t>
      </w:r>
      <w:r w:rsidR="00AB0476">
        <w:rPr>
          <w:rFonts w:hAnsi="Times New Roman" w:ascii="Times New Roman"/>
          <w:sz w:val="24"/>
          <w:szCs w:val="24"/>
          <w:lang w:val="pl-PL"/>
        </w:rPr>
        <w:t>/1</w:t>
      </w:r>
      <w:r w:rsidR="00FA204F">
        <w:rPr>
          <w:rFonts w:hAnsi="Times New Roman" w:ascii="Times New Roman"/>
          <w:sz w:val="24"/>
          <w:szCs w:val="24"/>
          <w:lang w:val="pl-PL"/>
        </w:rPr>
        <w:t>7</w:t>
      </w:r>
    </w:p>
    <w:p w:rsidRDefault="00702487" w:rsidP="00702487" w:rsidR="00AB0476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AB0476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440D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masa iza MONUMENTUM</w:t>
      </w:r>
      <w:r w:rsidR="00FA204F">
        <w:rPr>
          <w:rFonts w:hAnsi="Times New Roman" w:ascii="Times New Roman"/>
          <w:sz w:val="24"/>
          <w:szCs w:val="24"/>
          <w:lang w:val="pl-PL"/>
        </w:rPr>
        <w:t xml:space="preserve"> d.o.o.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OIB </w:t>
      </w:r>
      <w:r>
        <w:rPr>
          <w:rFonts w:hAnsi="Times New Roman" w:ascii="Times New Roman"/>
          <w:sz w:val="24"/>
          <w:szCs w:val="24"/>
          <w:lang w:val="pl-PL"/>
        </w:rPr>
        <w:t>45472463523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A204F">
        <w:rPr>
          <w:rFonts w:hAnsi="Times New Roman" w:ascii="Times New Roman"/>
          <w:sz w:val="24"/>
          <w:szCs w:val="24"/>
          <w:lang w:val="pl-PL"/>
        </w:rPr>
        <w:t>Zagreb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Vranovinski ogranak I. 2</w:t>
      </w:r>
      <w:r w:rsidR="00AB047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:rsidRDefault="00056D6E" w:rsidP="00702487" w:rsidR="00056D6E">
      <w:pPr>
        <w:rPr>
          <w:rFonts w:hAnsi="Times New Roman" w:ascii="Times New Roman"/>
          <w:sz w:val="24"/>
          <w:szCs w:val="24"/>
          <w:lang w:val="pl-PL"/>
        </w:rPr>
      </w:pPr>
    </w:p>
    <w:p w:rsidRDefault="00056D6E" w:rsidP="00702487" w:rsidR="00056D6E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285D96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8267D5" w:rsidR="008267D5" w:rsidRPr="00FA204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A204F" w:rsidP="000D0BB9" w:rsidR="00FA204F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8267D5" w:rsidR="003A04C7">
      <w:pPr>
        <w:pStyle w:val="Bezproreda"/>
        <w:ind w:right="-14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  <w:bookmarkStart w:name="_Hlk495570797" w:id="1"/>
      <w:bookmarkStart w:name="_MON_1568987354" w:id="2"/>
      <w:bookmarkEnd w:id="2"/>
      <w:r w:rsidR="002305B7">
        <w:rPr>
          <w:rFonts w:hAnsi="Times New Roman" w:ascii="Times New Roman"/>
          <w:sz w:val="24"/>
          <w:szCs w:val="24"/>
        </w:rPr>
        <w:object w:dyaOrig="2737" w:dxaOrig="14556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705pt;height:133.8pt" type="#_x0000_t75">
            <v:imagedata r:id="rId9" o:title=""/>
          </v:shape>
          <o:OLEObject r:id="rId10" ObjectID="_1607427667" DrawAspect="Content" ShapeID="_x0000_i1025" ProgID="Excel.Sheet.12" Type="Embed"/>
        </w:object>
      </w:r>
      <w:bookmarkEnd w:id="1"/>
    </w:p>
    <w:p w:rsidRDefault="0080063F" w:rsidP="00702487" w:rsidR="0080063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267D5" w:rsidP="00702487" w:rsidR="00A7289F" w:rsidRPr="008267D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267D5">
        <w:rPr>
          <w:rFonts w:hAnsi="Times New Roman" w:ascii="Times New Roman"/>
          <w:b/>
          <w:sz w:val="24"/>
          <w:szCs w:val="24"/>
        </w:rPr>
        <w:t>DRUGI VIŠI ISPLATNI RED</w:t>
      </w:r>
    </w:p>
    <w:bookmarkStart w:name="_MON_1569317248" w:id="3"/>
    <w:bookmarkEnd w:id="3"/>
    <w:p w:rsidRDefault="008908BD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object w:dyaOrig="5060" w:dxaOrig="15497">
          <v:shape o:ole="" id="_x0000_i1026" style="width:750.6pt;height:246.6pt" type="#_x0000_t75">
            <v:imagedata r:id="rId11" o:title=""/>
          </v:shape>
          <o:OLEObject r:id="rId12" ObjectID="_1607427668" DrawAspect="Content" ShapeID="_x0000_i1026" ProgID="Excel.Sheet.12" Type="Embed"/>
        </w:object>
      </w:r>
    </w:p>
    <w:p w:rsidRDefault="00086342" w:rsidP="00702487" w:rsidR="00086342">
      <w:pPr>
        <w:pStyle w:val="Bezproreda"/>
        <w:rPr>
          <w:rFonts w:hAnsi="Times New Roman" w:ascii="Times New Roman"/>
          <w:sz w:val="24"/>
          <w:szCs w:val="24"/>
        </w:rPr>
      </w:pPr>
    </w:p>
    <w:p w:rsidRDefault="008A2C70" w:rsidP="00702487" w:rsidR="008A2C70">
      <w:pPr>
        <w:pStyle w:val="Bezproreda"/>
        <w:rPr>
          <w:rFonts w:hAnsi="Times New Roman" w:ascii="Times New Roman"/>
          <w:sz w:val="24"/>
          <w:szCs w:val="24"/>
        </w:rPr>
      </w:pPr>
    </w:p>
    <w:p w:rsidRDefault="008A2C70" w:rsidP="00702487" w:rsidR="008A2C70">
      <w:pPr>
        <w:pStyle w:val="Bezproreda"/>
        <w:rPr>
          <w:rFonts w:hAnsi="Times New Roman" w:ascii="Times New Roman"/>
          <w:sz w:val="24"/>
          <w:szCs w:val="24"/>
        </w:rPr>
      </w:pPr>
    </w:p>
    <w:p w:rsidRDefault="008A2C70" w:rsidP="00702487" w:rsidR="008A2C70">
      <w:pPr>
        <w:pStyle w:val="Bezproreda"/>
        <w:rPr>
          <w:rFonts w:hAnsi="Times New Roman" w:ascii="Times New Roman"/>
          <w:sz w:val="24"/>
          <w:szCs w:val="24"/>
        </w:rPr>
      </w:pPr>
    </w:p>
    <w:p w:rsidRDefault="008A2C70" w:rsidP="00702487" w:rsidR="008A2C70">
      <w:pPr>
        <w:pStyle w:val="Bezproreda"/>
        <w:rPr>
          <w:rFonts w:hAnsi="Times New Roman" w:ascii="Times New Roman"/>
          <w:sz w:val="24"/>
          <w:szCs w:val="24"/>
        </w:rPr>
      </w:pPr>
    </w:p>
    <w:p w:rsidRDefault="008A2C70" w:rsidP="00702487" w:rsidR="008A2C70">
      <w:pPr>
        <w:pStyle w:val="Bezproreda"/>
        <w:rPr>
          <w:rFonts w:hAnsi="Times New Roman" w:ascii="Times New Roman"/>
          <w:sz w:val="24"/>
          <w:szCs w:val="24"/>
        </w:rPr>
      </w:pPr>
    </w:p>
    <w:p w:rsidRDefault="008A2C70" w:rsidP="00702487" w:rsidR="008A2C70">
      <w:pPr>
        <w:pStyle w:val="Bezproreda"/>
        <w:rPr>
          <w:rFonts w:hAnsi="Times New Roman" w:ascii="Times New Roman"/>
          <w:sz w:val="24"/>
          <w:szCs w:val="24"/>
        </w:rPr>
      </w:pPr>
    </w:p>
    <w:p w:rsidRDefault="00086342" w:rsidP="00702487" w:rsidR="00086342">
      <w:pPr>
        <w:pStyle w:val="Bezproreda"/>
        <w:rPr>
          <w:rFonts w:hAnsi="Times New Roman" w:ascii="Times New Roman"/>
          <w:sz w:val="24"/>
          <w:szCs w:val="24"/>
        </w:rPr>
      </w:pPr>
    </w:p>
    <w:p w:rsidRDefault="008267D5" w:rsidP="00702487" w:rsidR="008267D5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927CD2" w:rsidR="003A73B6" w:rsidRPr="003A73B6">
      <w:pPr>
        <w:pStyle w:val="Odlomakpopisa"/>
        <w:numPr>
          <w:ilvl w:val="0"/>
          <w:numId w:val="1"/>
        </w:numPr>
        <w:ind w:firstLine="0" w:right="-141" w:left="0"/>
        <w:jc w:val="center"/>
        <w:rPr>
          <w:rFonts w:eastAsia="Times New Roman"/>
          <w:color w:val="000000"/>
          <w:lang w:eastAsia="hr-HR"/>
        </w:rPr>
      </w:pPr>
      <w:r w:rsidRPr="003A73B6">
        <w:rPr>
          <w:rFonts w:hAnsi="Times New Roman" w:ascii="Times New Roman"/>
          <w:b/>
          <w:sz w:val="24"/>
        </w:rPr>
        <w:t>TABLICA RAZLUČNIH PRAVA</w:t>
      </w:r>
      <w:bookmarkStart w:name="_Hlk495243642" w:id="4"/>
    </w:p>
    <w:bookmarkStart w:name="_MON_1568984809" w:id="5"/>
    <w:bookmarkEnd w:id="5"/>
    <w:p w:rsidRDefault="0060383D" w:rsidP="003A73B6" w:rsidR="00962AC3">
      <w:pPr>
        <w:pStyle w:val="Odlomakpopisa"/>
        <w:ind w:right="-141" w:left="0"/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sz w:val="24"/>
          <w:szCs w:val="24"/>
        </w:rPr>
        <w:object w:dyaOrig="4475" w:dxaOrig="14766">
          <v:shape o:ole="" id="_x0000_i1027" style="width:738.6pt;height:210pt" type="#_x0000_t75">
            <v:imagedata r:id="rId13" o:title=""/>
          </v:shape>
          <o:OLEObject r:id="rId14" ObjectID="_1607427669" DrawAspect="Content" ShapeID="_x0000_i1027" ProgID="Excel.Sheet.12" Type="Embed"/>
        </w:object>
      </w:r>
      <w:bookmarkEnd w:id="4"/>
      <w:r w:rsidR="003A73B6" w:rsidRPr="003A73B6">
        <w:rPr>
          <w:rFonts w:hAnsi="Times New Roman" w:ascii="Times New Roman"/>
          <w:sz w:val="24"/>
          <w:szCs w:val="24"/>
        </w:rPr>
        <w:t xml:space="preserve">   </w:t>
      </w:r>
      <w:r w:rsidR="00962AC3" w:rsidRPr="003A73B6">
        <w:rPr>
          <w:rFonts w:eastAsia="Times New Roman"/>
          <w:color w:val="000000"/>
          <w:lang w:eastAsia="hr-HR"/>
        </w:rPr>
        <w:t xml:space="preserve">Za sva prava upisana u tablicu </w:t>
      </w:r>
      <w:proofErr w:type="spellStart"/>
      <w:r w:rsidR="00962AC3" w:rsidRPr="003A73B6">
        <w:rPr>
          <w:rFonts w:eastAsia="Times New Roman"/>
          <w:color w:val="000000"/>
          <w:lang w:eastAsia="hr-HR"/>
        </w:rPr>
        <w:t>razlučnih</w:t>
      </w:r>
      <w:proofErr w:type="spellEnd"/>
      <w:r w:rsidR="00962AC3" w:rsidRPr="003A73B6">
        <w:rPr>
          <w:rFonts w:eastAsia="Times New Roman"/>
          <w:color w:val="000000"/>
          <w:lang w:eastAsia="hr-HR"/>
        </w:rPr>
        <w:t xml:space="preserve"> prava: Javna knjiga u koju je </w:t>
      </w:r>
      <w:proofErr w:type="spellStart"/>
      <w:r w:rsidR="00962AC3" w:rsidRPr="003A73B6">
        <w:rPr>
          <w:rFonts w:eastAsia="Times New Roman"/>
          <w:color w:val="000000"/>
          <w:lang w:eastAsia="hr-HR"/>
        </w:rPr>
        <w:t>razlučno</w:t>
      </w:r>
      <w:proofErr w:type="spellEnd"/>
      <w:r w:rsidR="00962AC3" w:rsidRPr="003A73B6">
        <w:rPr>
          <w:rFonts w:eastAsia="Times New Roman"/>
          <w:color w:val="000000"/>
          <w:lang w:eastAsia="hr-HR"/>
        </w:rPr>
        <w:t xml:space="preserve"> pravo upisano je zemljišna knjiga.</w:t>
      </w:r>
    </w:p>
    <w:p w:rsidRDefault="0080063F" w:rsidP="003A73B6" w:rsidR="0080063F">
      <w:pPr>
        <w:pStyle w:val="Odlomakpopisa"/>
        <w:ind w:right="-141" w:left="0"/>
        <w:rPr>
          <w:rFonts w:eastAsia="Times New Roman"/>
          <w:color w:val="000000"/>
          <w:lang w:eastAsia="hr-HR"/>
        </w:rPr>
      </w:pPr>
    </w:p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323A70" w:rsidP="00702487" w:rsidR="00323A70">
      <w:pPr>
        <w:rPr>
          <w:rFonts w:hAnsi="Times New Roman" w:ascii="Times New Roman"/>
          <w:sz w:val="24"/>
        </w:rPr>
      </w:pPr>
    </w:p>
    <w:p w:rsidRDefault="00C316EA" w:rsidP="00702487" w:rsidR="00C316EA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B45F2" w:rsidP="00056D6E" w:rsidR="00C61F72">
      <w:pPr>
        <w:ind w:right="-455"/>
      </w:pPr>
      <w:r>
        <w:rPr>
          <w:rFonts w:hAnsi="Times New Roman" w:ascii="Times New Roman"/>
          <w:sz w:val="24"/>
        </w:rPr>
        <w:t xml:space="preserve">Zagreb, 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496625">
        <w:rPr>
          <w:rFonts w:hAnsi="Times New Roman" w:ascii="Times New Roman"/>
          <w:sz w:val="24"/>
        </w:rPr>
        <w:t>2</w:t>
      </w:r>
      <w:r w:rsidR="008908BD">
        <w:rPr>
          <w:rFonts w:hAnsi="Times New Roman" w:ascii="Times New Roman"/>
          <w:sz w:val="24"/>
        </w:rPr>
        <w:t>1</w:t>
      </w:r>
      <w:r w:rsidR="00A62DE2">
        <w:rPr>
          <w:rFonts w:hAnsi="Times New Roman" w:ascii="Times New Roman"/>
          <w:sz w:val="24"/>
        </w:rPr>
        <w:t>.</w:t>
      </w:r>
      <w:r w:rsidR="008908BD">
        <w:rPr>
          <w:rFonts w:hAnsi="Times New Roman" w:ascii="Times New Roman"/>
          <w:sz w:val="24"/>
        </w:rPr>
        <w:t>12</w:t>
      </w:r>
      <w:r w:rsidR="00A62DE2">
        <w:rPr>
          <w:rFonts w:hAnsi="Times New Roman" w:ascii="Times New Roman"/>
          <w:sz w:val="24"/>
        </w:rPr>
        <w:t>.2018.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 w:rsidR="00056D6E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Tomislav </w:t>
      </w:r>
      <w:proofErr w:type="spellStart"/>
      <w:r>
        <w:rPr>
          <w:rFonts w:hAnsi="Times New Roman" w:ascii="Times New Roman"/>
          <w:sz w:val="24"/>
        </w:rPr>
        <w:t>Čoga</w:t>
      </w:r>
      <w:proofErr w:type="spellEnd"/>
    </w:p>
    <w:sectPr w:rsidSect="00056D6E" w:rsidR="00C61F72">
      <w:pgSz w:orient="landscape" w:h="11906" w:w="16838"/>
      <w:pgMar w:gutter="0" w:footer="708" w:header="708" w:left="1417" w:bottom="1417" w:right="110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193" w:rsidP="00702487" w:rsidR="001C6193">
      <w:pPr>
        <w:spacing w:after="0"/>
      </w:pPr>
      <w:r>
        <w:separator/>
      </w:r>
    </w:p>
  </w:endnote>
  <w:endnote w:id="0" w:type="continuationSeparator">
    <w:p w:rsidRDefault="001C6193" w:rsidP="00702487" w:rsidR="001C61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193" w:rsidP="00702487" w:rsidR="001C6193">
      <w:pPr>
        <w:spacing w:after="0"/>
      </w:pPr>
      <w:r>
        <w:separator/>
      </w:r>
    </w:p>
  </w:footnote>
  <w:footnote w:id="0" w:type="continuationSeparator">
    <w:p w:rsidRDefault="001C6193" w:rsidP="00702487" w:rsidR="001C619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54607"/>
    <w:rsid w:val="00056D6E"/>
    <w:rsid w:val="00086342"/>
    <w:rsid w:val="000A3788"/>
    <w:rsid w:val="000A5E0F"/>
    <w:rsid w:val="000D0BB9"/>
    <w:rsid w:val="000F14C2"/>
    <w:rsid w:val="00117765"/>
    <w:rsid w:val="00125104"/>
    <w:rsid w:val="00136D9D"/>
    <w:rsid w:val="00152079"/>
    <w:rsid w:val="001747C7"/>
    <w:rsid w:val="001842C5"/>
    <w:rsid w:val="001A1883"/>
    <w:rsid w:val="001A3E76"/>
    <w:rsid w:val="001A7543"/>
    <w:rsid w:val="001B2DED"/>
    <w:rsid w:val="001C6193"/>
    <w:rsid w:val="00215DDF"/>
    <w:rsid w:val="00222DC2"/>
    <w:rsid w:val="002305B7"/>
    <w:rsid w:val="00262C21"/>
    <w:rsid w:val="00285D96"/>
    <w:rsid w:val="00294654"/>
    <w:rsid w:val="002A2D42"/>
    <w:rsid w:val="002C0042"/>
    <w:rsid w:val="002D22F2"/>
    <w:rsid w:val="002D3390"/>
    <w:rsid w:val="002F503A"/>
    <w:rsid w:val="00305A13"/>
    <w:rsid w:val="00313641"/>
    <w:rsid w:val="00323A70"/>
    <w:rsid w:val="00323DCF"/>
    <w:rsid w:val="0039249E"/>
    <w:rsid w:val="00397AFF"/>
    <w:rsid w:val="003A04C7"/>
    <w:rsid w:val="003A73B6"/>
    <w:rsid w:val="003D0B4D"/>
    <w:rsid w:val="003F3C81"/>
    <w:rsid w:val="00407C7C"/>
    <w:rsid w:val="004318EB"/>
    <w:rsid w:val="00445CCB"/>
    <w:rsid w:val="00481587"/>
    <w:rsid w:val="00483602"/>
    <w:rsid w:val="004921CE"/>
    <w:rsid w:val="00496625"/>
    <w:rsid w:val="004B1B1E"/>
    <w:rsid w:val="004D5E1B"/>
    <w:rsid w:val="004D6987"/>
    <w:rsid w:val="004F1520"/>
    <w:rsid w:val="00521DF5"/>
    <w:rsid w:val="00562A53"/>
    <w:rsid w:val="00565053"/>
    <w:rsid w:val="00587246"/>
    <w:rsid w:val="00594398"/>
    <w:rsid w:val="005C3287"/>
    <w:rsid w:val="005E096D"/>
    <w:rsid w:val="0060383D"/>
    <w:rsid w:val="00603C43"/>
    <w:rsid w:val="00621298"/>
    <w:rsid w:val="00623B88"/>
    <w:rsid w:val="00633E9B"/>
    <w:rsid w:val="00643EAB"/>
    <w:rsid w:val="00665B1E"/>
    <w:rsid w:val="0066790C"/>
    <w:rsid w:val="00672307"/>
    <w:rsid w:val="00691806"/>
    <w:rsid w:val="006C14D1"/>
    <w:rsid w:val="006C4EF8"/>
    <w:rsid w:val="006D7CC1"/>
    <w:rsid w:val="00702487"/>
    <w:rsid w:val="00712C34"/>
    <w:rsid w:val="00736CEB"/>
    <w:rsid w:val="00741DE4"/>
    <w:rsid w:val="007521EE"/>
    <w:rsid w:val="00766F04"/>
    <w:rsid w:val="007B57B3"/>
    <w:rsid w:val="007D5DFA"/>
    <w:rsid w:val="0080063F"/>
    <w:rsid w:val="008267D5"/>
    <w:rsid w:val="00843A89"/>
    <w:rsid w:val="008512FB"/>
    <w:rsid w:val="00852A9E"/>
    <w:rsid w:val="0086440D"/>
    <w:rsid w:val="008908BD"/>
    <w:rsid w:val="008A2C70"/>
    <w:rsid w:val="008A62D8"/>
    <w:rsid w:val="008B1806"/>
    <w:rsid w:val="008C1CD6"/>
    <w:rsid w:val="008E0509"/>
    <w:rsid w:val="008F4539"/>
    <w:rsid w:val="008F6BDF"/>
    <w:rsid w:val="00910256"/>
    <w:rsid w:val="00916539"/>
    <w:rsid w:val="00931143"/>
    <w:rsid w:val="00962AC3"/>
    <w:rsid w:val="00977941"/>
    <w:rsid w:val="00981233"/>
    <w:rsid w:val="00984DE1"/>
    <w:rsid w:val="0099021E"/>
    <w:rsid w:val="009B3EBB"/>
    <w:rsid w:val="00A127AC"/>
    <w:rsid w:val="00A345E2"/>
    <w:rsid w:val="00A62DE2"/>
    <w:rsid w:val="00A7289F"/>
    <w:rsid w:val="00A92F14"/>
    <w:rsid w:val="00AB0476"/>
    <w:rsid w:val="00AE431A"/>
    <w:rsid w:val="00AE77E8"/>
    <w:rsid w:val="00B02DB9"/>
    <w:rsid w:val="00B059DD"/>
    <w:rsid w:val="00B078DF"/>
    <w:rsid w:val="00B342DF"/>
    <w:rsid w:val="00B6201B"/>
    <w:rsid w:val="00B909E1"/>
    <w:rsid w:val="00BA447B"/>
    <w:rsid w:val="00BB0F11"/>
    <w:rsid w:val="00C316EA"/>
    <w:rsid w:val="00C46BBC"/>
    <w:rsid w:val="00C57FC9"/>
    <w:rsid w:val="00C61F72"/>
    <w:rsid w:val="00CB17E7"/>
    <w:rsid w:val="00D04EDC"/>
    <w:rsid w:val="00D570F7"/>
    <w:rsid w:val="00D74DB0"/>
    <w:rsid w:val="00D8187E"/>
    <w:rsid w:val="00DB6E6C"/>
    <w:rsid w:val="00DF5079"/>
    <w:rsid w:val="00E143DB"/>
    <w:rsid w:val="00E239C3"/>
    <w:rsid w:val="00E74A6C"/>
    <w:rsid w:val="00E75F51"/>
    <w:rsid w:val="00EC1AC5"/>
    <w:rsid w:val="00EE5205"/>
    <w:rsid w:val="00EE74D6"/>
    <w:rsid w:val="00EF329B"/>
    <w:rsid w:val="00FA204F"/>
    <w:rsid w:val="00FA2E6E"/>
    <w:rsid w:val="00FB45F2"/>
    <w:rsid w:val="00FB729D"/>
    <w:rsid w:val="00FD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A73B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A73B6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D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DE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DE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DE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21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7246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246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A73B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A73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A73B6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D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DE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DE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DE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20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91</properties:Words>
  <properties:Characters>529</properties:Characters>
  <properties:Lines>40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2018-12-27T13:51:00Z</dcterms:created>
  <dc:creator>ADMINIBM</dc:creator>
  <cp:lastModifiedBy>Renata Klokočki</cp:lastModifiedBy>
  <cp:lastPrinted>2018-06-27T09:59:00Z</cp:lastPrinted>
  <dcterms:modified xmlns:xsi="http://www.w3.org/2001/XMLSchema-instance" xsi:type="dcterms:W3CDTF">2018-12-27T13:55:00Z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St-2944/2017-13 / Podnesak - Tablica prijavljenih i osporenih tražbina (MONUMENTUM O19 Tablice prijavljenih tražbina razlučnih i izlučnih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