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a4a4" w14:paraId="bd8a4a4" w:rsidRDefault="002E28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E2880" w:rsidP="002E2880" w:rsidR="002E2880">
      <w:pPr>
        <w:spacing w:after="0"/>
        <w:jc w:val="both"/>
      </w:pPr>
      <w:r>
        <w:t xml:space="preserve">           Republika Hrvatska</w:t>
      </w:r>
    </w:p>
    <w:p w:rsidRDefault="002E2880" w:rsidP="002E2880" w:rsidR="002E288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E2880" w:rsidP="002E2880" w:rsidR="002E288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>Poslovni broj: 5. St-26/2018-2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E288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CIPELKO jednostavno društvo s ograničenom odgovornošću za proizvodnju i usluge, Đurđevac, Ivana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 45, MBS: 070119225, OIB: 18297356833, 24. travnja 2018.</w:t>
      </w:r>
      <w:r w:rsidRPr="002E288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>r i j e š i o   j e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CIPELKO jednostavno društvo s ograničenom odgovornošću za proizvodnju i usluge, Đurđevac, Ivana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 45, MBS: 070119225, OIB: 18297356833.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9,50 sati u ovome sudu u Bjelovaru, Šetalište dr.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- zakonski zastupnik dužnika Ksenija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.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3. Nalaže se zakonskom zastupniku dužnika Kseniji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>Obrazloženje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26. lipnja 2017. Trgovačkom sudu u Varaždinu podnijela prijedlog za otvaranje stečajnog postupka nad dužnikom</w:t>
      </w:r>
      <w:r w:rsidRPr="002E2880">
        <w:rPr>
          <w:rFonts w:cs="Times New Roman" w:eastAsia="Times New Roman"/>
          <w:szCs w:val="20"/>
          <w:lang w:eastAsia="hr-HR"/>
        </w:rPr>
        <w:t xml:space="preserve"> CIPELKO jednostavno društvo s ograničenom odgovornošću za proizvodnju i usluge, Đurđevac, Ivana </w:t>
      </w:r>
      <w:proofErr w:type="spellStart"/>
      <w:r w:rsidRPr="002E2880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2E2880">
        <w:rPr>
          <w:rFonts w:cs="Times New Roman" w:eastAsia="Times New Roman"/>
          <w:szCs w:val="20"/>
          <w:lang w:eastAsia="hr-HR"/>
        </w:rPr>
        <w:t xml:space="preserve"> 45, koji je zaprimljen pod brojem St-356/2017.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U prijedlogu navodi da na dan 22. lipnja 2017. dužnik u Očevidniku redoslijeda osnova za plaćanje ima evidentirane neizvršene osnove za plaćanje u neprekinutom razdoblju </w:t>
      </w:r>
      <w:r w:rsidRPr="002E2880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7.485,43 kn, u koji iznos je uračunata kamata i naknada Financijske agencije za provedbu ovrhe na novčanim sredstvima. Prema podacima koje je FINI dostavio Hrvatski zavod za mirovinsko osiguranje </w:t>
      </w:r>
      <w:r w:rsidRPr="002E2880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St-356/2017 ustupljen je Trgovačkom sudu u Bjelovaru na daljnji postupak.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2E288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E2880" w:rsidP="002E2880" w:rsidR="002E2880" w:rsidRPr="002E28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E288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2880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2E2880" w:rsidP="002E2880" w:rsidR="002E2880" w:rsidRPr="002E28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E288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8983346"/>
      <w:docPartObj>
        <w:docPartGallery w:val="Page Numbers (Top of Page)"/>
        <w:docPartUnique/>
      </w:docPartObj>
    </w:sdtPr>
    <w:sdtContent>
      <w:p w:rsidRDefault="002E2880" w:rsidP="002E2880" w:rsidR="002E288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2880" w:rsidP="002E2880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E2880">
      <w:rPr>
        <w:rFonts w:cs="Times New Roman" w:eastAsia="Times New Roman"/>
        <w:noProof/>
        <w:szCs w:val="20"/>
        <w:lang w:eastAsia="hr-HR"/>
      </w:rPr>
      <w:t>Poslovni broj: 5. St-26/2018-2</w:t>
    </w:r>
  </w:p>
  <w:p w:rsidRDefault="002E2880" w:rsidP="002E2880" w:rsidR="002E2880" w:rsidRPr="002E2880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880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12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748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St-26/2018-2</izvorni_sadrzaj>
    <derivirana_varijabla naziv="DomainObject.Oznaka_1">St-26/2018-2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CIPELKO jednostavno društvo s ograničenom odgovornošću za proizvodnju i usluge</izvorni_sadrzaj>
    <derivirana_varijabla naziv="DomainObject.Predmet.ProtustrankaFormated_1">  CIPELKO jednostavno društvo s ograničenom odgovornošću za proizvodnju i usluge</derivirana_varijabla>
  </DomainObject.Predmet.ProtustrankaFormated>
  <DomainObject.Predmet.ProtustrankaFormatedOIB>
    <izvorni_sadrzaj>  CIPELKO jednostavno društvo s ograničenom odgovornošću za proizvodnju i usluge, OIB 18297356833</izvorni_sadrzaj>
    <derivirana_varijabla naziv="DomainObject.Predmet.ProtustrankaFormatedOIB_1">  CIPELKO jednostavno društvo s ograničenom odgovornošću za proizvodnju i usluge, OIB 18297356833</derivirana_varijabla>
  </DomainObject.Predmet.ProtustrankaFormatedOIB>
  <DomainObject.Predmet.ProtustrankaFormatedWithAdress>
    <izvorni_sadrzaj> CIPELKO jednostavno društvo s ograničenom odgovornošću za proizvodnju i usluge, Ivana Đuriševića 45, 48350 Đurđevac</izvorni_sadrzaj>
    <derivirana_varijabla naziv="DomainObject.Predmet.ProtustrankaFormatedWithAdress_1"> CIPELKO jednostavno društvo s ograničenom odgovornošću za proizvodnju i usluge, Ivana Đuriševića 45, 48350 Đurđevac</derivirana_varijabla>
  </DomainObject.Predmet.ProtustrankaFormatedWithAdress>
  <DomainObject.Predmet.ProtustrankaFormatedWithAdressOIB>
    <izvorni_sadrzaj> CIPELKO jednostavno društvo s ograničenom odgovornošću za proizvodnju i usluge, OIB 18297356833, Ivana Đuriševića 45, 48350 Đurđevac</izvorni_sadrzaj>
    <derivirana_varijabla naziv="DomainObject.Predmet.ProtustrankaFormatedWithAdressOIB_1"> CIPELKO jednostavno društvo s ograničenom odgovornošću za proizvodnju i usluge, OIB 18297356833, Ivana Đuriševića 45, 48350 Đurđevac</derivirana_varijabla>
  </DomainObject.Predmet.ProtustrankaFormatedWithAdressOIB>
  <DomainObject.Predmet.ProtustrankaWithAdress>
    <izvorni_sadrzaj>CIPELKO jednostavno društvo s ograničenom odgovornošću za proizvodnju i usluge Ivana Đuriševića 45, 48350 Đurđevac</izvorni_sadrzaj>
    <derivirana_varijabla naziv="DomainObject.Predmet.ProtustrankaWithAdress_1">CIPELKO jednostavno društvo s ograničenom odgovornošću za proizvodnju i usluge Ivana Đuriševića 45, 48350 Đurđevac</derivirana_varijabla>
  </DomainObject.Predmet.ProtustrankaWithAdress>
  <DomainObject.Predmet.ProtustrankaWithAdressOIB>
    <izvorni_sadrzaj>CIPELKO jednostavno društvo s ograničenom odgovornošću za proizvodnju i usluge, OIB 18297356833, Ivana Đuriševića 45, 48350 Đurđevac</izvorni_sadrzaj>
    <derivirana_varijabla naziv="DomainObject.Predmet.ProtustrankaWithAdressOIB_1">CIPELKO jednostavno društvo s ograničenom odgovornošću za proizvodnju i usluge, OIB 18297356833, Ivana Đuriševića 45, 48350 Đurđevac</derivirana_varijabla>
  </DomainObject.Predmet.ProtustrankaWithAdressOIB>
  <DomainObject.Predmet.ProtustrankaNazivFormated>
    <izvorni_sadrzaj>CIPELKO jednostavno društvo s ograničenom odgovornošću za proizvodnju i usluge</izvorni_sadrzaj>
    <derivirana_varijabla naziv="DomainObject.Predmet.ProtustrankaNazivFormated_1">CIPELKO jednostavno društvo s ograničenom odgovornošću za proizvodnju i usluge</derivirana_varijabla>
  </DomainObject.Predmet.ProtustrankaNazivFormated>
  <DomainObject.Predmet.ProtustrankaNazivFormatedOIB>
    <izvorni_sadrzaj>CIPELKO jednostavno društvo s ograničenom odgovornošću za proizvodnju i usluge, OIB 18297356833</izvorni_sadrzaj>
    <derivirana_varijabla naziv="DomainObject.Predmet.ProtustrankaNazivFormatedOIB_1">CIPELKO jednostavno društvo s ograničenom odgovornošću za proizvodnju i usluge, OIB 18297356833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CIPELKO jednostavno društvo s ograničenom odgovornošću za proizvodnju i usluge</item>
    </izvorni_sadrzaj>
    <derivirana_varijabla naziv="DomainObject.Predmet.ProtuStrankaListFormated_1">
      <item>CIPELKO jednostavno društvo s ograničenom odgovornošću za proizvodnju i usluge</item>
    </derivirana_varijabla>
  </DomainObject.Predmet.ProtuStrankaListFormated>
  <DomainObject.Predmet.ProtuStrankaListFormatedOIB>
    <izvorni_sadrzaj>
      <item>CIPELKO jednostavno društvo s ograničenom odgovornošću za proizvodnju i usluge, OIB 18297356833</item>
    </izvorni_sadrzaj>
    <derivirana_varijabla naziv="DomainObject.Predmet.ProtuStrankaListFormatedOIB_1">
      <item>CIPELKO jednostavno društvo s ograničenom odgovornošću za proizvodnju i usluge, OIB 18297356833</item>
    </derivirana_varijabla>
  </DomainObject.Predmet.ProtuStrankaListFormatedOIB>
  <DomainObject.Predmet.ProtuStrankaListFormatedWithAdress>
    <izvorni_sadrzaj>
      <item>CIPELKO jednostavno društvo s ograničenom odgovornošću za proizvodnju i usluge, Ivana Đuriševića 45, 48350 Đurđevac</item>
    </izvorni_sadrzaj>
    <derivirana_varijabla naziv="DomainObject.Predmet.ProtuStrankaListFormatedWithAdress_1">
      <item>CIPELKO jednostavno društvo s ograničenom odgovornošću za proizvodnju i usluge, Ivana Đuriševića 45, 48350 Đurđevac</item>
    </derivirana_varijabla>
  </DomainObject.Predmet.ProtuStrankaListFormatedWithAdress>
  <DomainObject.Predmet.ProtuStrankaListFormatedWithAdressOIB>
    <izvorni_sadrzaj>
      <item>CIPELKO jednostavno društvo s ograničenom odgovornošću za proizvodnju i usluge, OIB 18297356833, Ivana Đuriševića 45, 48350 Đurđevac</item>
    </izvorni_sadrzaj>
    <derivirana_varijabla naziv="DomainObject.Predmet.ProtuStrankaListFormatedWithAdressOIB_1">
      <item>CIPELKO jednostavno društvo s ograničenom odgovornošću za proizvodnju i usluge, OIB 18297356833, Ivana Đuriševića 45, 48350 Đurđevac</item>
    </derivirana_varijabla>
  </DomainObject.Predmet.ProtuStrankaListFormatedWithAdressOIB>
  <DomainObject.Predmet.ProtuStrankaListNazivFormated>
    <izvorni_sadrzaj>
      <item>CIPELKO jednostavno društvo s ograničenom odgovornošću za proizvodnju i usluge</item>
    </izvorni_sadrzaj>
    <derivirana_varijabla naziv="DomainObject.Predmet.ProtuStrankaListNazivFormated_1">
      <item>CIPELKO jednostavno društvo s ograničenom odgovornošću za proizvodnju i usluge</item>
    </derivirana_varijabla>
  </DomainObject.Predmet.ProtuStrankaListNazivFormated>
  <DomainObject.Predmet.ProtuStrankaListNazivFormatedOIB>
    <izvorni_sadrzaj>
      <item>CIPELKO jednostavno društvo s ograničenom odgovornošću za proizvodnju i usluge, OIB 18297356833</item>
    </izvorni_sadrzaj>
    <derivirana_varijabla naziv="DomainObject.Predmet.ProtuStrankaListNazivFormatedOIB_1">
      <item>CIPELKO jednostavno društvo s ograničenom odgovornošću za proizvodnju i usluge, OIB 18297356833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St-26/2018-2</izvorni_sadrzaj>
    <derivirana_varijabla naziv="DomainObject.PoslovniBrojDokumenta_1">St-26/2018-2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CIPELKO jednostavno društvo s ograničenom odgovornošću za proizvodnju i usluge</izvorni_sadrzaj>
    <derivirana_varijabla naziv="DomainObject.Predmet.ProtustrankaIDrugi_1">CIPELKO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CIPELKO jednostavno društvo s ograničenom odgovornošću za proizvodnju i usluge, OIB 18297356833, Ivana Đuriševića 45, 48350 Đurđevac</izvorni_sadrzaj>
    <derivirana_varijabla naziv="DomainObject.Predmet.ProtustrankaIDrugiAdressOIB_1">CIPELKO jednostavno društvo s ograničenom odgovornošću za proizvodnju i usluge, OIB 18297356833, Ivana Đuriševića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CIPELKO jednostavno društvo s ograničenom odgovornošću za proizvodnju i usluge</item>
      <item>Financijska agencija</item>
    </izvorni_sadrzaj>
    <derivirana_varijabla naziv="DomainObject.Predmet.SudioniciListNaziv_1">
      <item>CIPELKO jednostavno društvo s ograničenom odgovornošću za proizvodnju i usluge</item>
      <item>Financijska agencija</item>
    </derivirana_varijabla>
  </DomainObject.Predmet.SudioniciListNaziv>
  <DomainObject.Predmet.SudioniciListAdressOIB>
    <izvorni_sadrzaj>
      <item>CIPELKO jednostavno društvo s ograničenom odgovornošću za proizvodnju i usluge, OIB 18297356833, Ivana Đuriševića 45,48350 Đurđevac</item>
      <item>Financijska agencija, OIB 85821130368, Ulica grada Vukovara 70,10000 Zagreb</item>
    </izvorni_sadrzaj>
    <derivirana_varijabla naziv="DomainObject.Predmet.SudioniciListAdressOIB_1">
      <item>CIPELKO jednostavno društvo s ograničenom odgovornošću za proizvodnju i usluge, OIB 18297356833, Ivana Đuriševića 45,48350 Đurđevac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4D0AF-C7A6-4695-AD2F-84047FAB2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3171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