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fe92" w14:paraId="899fe92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</w:t>
      </w:r>
      <w:r w:rsidR="00BB0D3A">
        <w:t>2073</w:t>
      </w:r>
      <w:r w:rsidRPr="00EA08F2">
        <w:t>/18-</w:t>
      </w:r>
      <w:r>
        <w:t>6</w:t>
      </w:r>
    </w:p>
    <w:p w:rsidRDefault="00BB0D3A" w:rsidP="00ED7644" w:rsidR="00BB0D3A" w:rsidRPr="00ED7644"/>
    <w:p w:rsidRDefault="00732854" w:rsidP="00732854" w:rsidR="00732854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732854" w:rsidP="00732854" w:rsidR="00732854">
      <w:pPr>
        <w:jc w:val="both"/>
      </w:pPr>
    </w:p>
    <w:p w:rsidRDefault="00732854" w:rsidP="00BB0D3A" w:rsidR="00BB0D3A">
      <w:pPr>
        <w:jc w:val="both"/>
      </w:pPr>
      <w:r>
        <w:tab/>
      </w:r>
      <w:r w:rsidR="00BB0D3A" w:rsidRPr="00611430">
        <w:t xml:space="preserve">Trgovački sud u Osijeku, po sucu mr. sc. Tihomiru Kovačeviću, kao stečajnom sucu, povodom prijedloga </w:t>
      </w:r>
      <w:r w:rsidR="00BB0D3A" w:rsidRPr="00895554">
        <w:t xml:space="preserve">RH, MF, Porezna uprava, Područni ured Osijek, zastupana po ŽDO u Osijeku OIB 18683136487 </w:t>
      </w:r>
      <w:r w:rsidR="00BB0D3A">
        <w:t xml:space="preserve">za </w:t>
      </w:r>
      <w:r w:rsidR="00BB0D3A" w:rsidRPr="0041082E">
        <w:t xml:space="preserve">otvaranje stečajnog postupka nad dužnikom </w:t>
      </w:r>
      <w:r w:rsidR="00BB0D3A">
        <w:t>KORMORAN j.d.o.o. za trgovinu i usluge, Tenja, Tituša Brezovačkog 18</w:t>
      </w:r>
      <w:r w:rsidR="00BB0D3A" w:rsidRPr="007A72DD">
        <w:t>, MBS 0</w:t>
      </w:r>
      <w:r w:rsidR="00BB0D3A">
        <w:t>30157062</w:t>
      </w:r>
      <w:r w:rsidR="00BB0D3A" w:rsidRPr="007A72DD">
        <w:t xml:space="preserve">, OIB </w:t>
      </w:r>
      <w:r w:rsidR="00BB0D3A">
        <w:t>46363414626</w:t>
      </w:r>
      <w:r w:rsidR="00BB0D3A" w:rsidRPr="0041082E">
        <w:t xml:space="preserve">, dana </w:t>
      </w:r>
      <w:r w:rsidR="00BB0D3A" w:rsidRPr="0037588C">
        <w:t xml:space="preserve">10. prosinca </w:t>
      </w:r>
      <w:r w:rsidR="00BB0D3A" w:rsidRPr="0041082E">
        <w:t>201</w:t>
      </w:r>
      <w:r w:rsidR="00BB0D3A">
        <w:t>8</w:t>
      </w:r>
      <w:r w:rsidR="00BB0D3A" w:rsidRPr="0041082E">
        <w:t>.</w:t>
      </w:r>
    </w:p>
    <w:p w:rsidRDefault="00F53378" w:rsidP="00306AC6" w:rsidR="00F53378">
      <w:pPr>
        <w:jc w:val="both"/>
      </w:pPr>
    </w:p>
    <w:p w:rsidRDefault="00BB0D3A" w:rsidP="00306AC6" w:rsidR="00BB0D3A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732854" w:rsidP="00B976DE" w:rsidR="00732854">
      <w:pPr>
        <w:jc w:val="both"/>
      </w:pPr>
    </w:p>
    <w:p w:rsidRDefault="00BB0D3A" w:rsidP="00B976DE" w:rsidR="00BB0D3A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</w:t>
      </w:r>
      <w:r w:rsidR="00BB0D3A" w:rsidRPr="00BB0D3A">
        <w:t>Ivan Kordić, Tenja, Tituša Brezovačkog 18</w:t>
      </w:r>
      <w:r w:rsidR="00A82588" w:rsidRPr="00A82588">
        <w:t xml:space="preserve">, OIB </w:t>
      </w:r>
      <w:r w:rsidR="00D87B4F">
        <w:t>26352919324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D87B4F">
        <w:t>2073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4259D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D87B4F">
        <w:t>2073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4259D1" w:rsidRPr="004259D1">
        <w:t>Ivan Kordić, Tenja, Tituša Brezovačkog 18, OIB 26352919324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4259D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4259D1">
        <w:t>2073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5E1881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4259D1">
        <w:t>2073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F651E7" w:rsidP="00B976DE" w:rsidR="00F651E7">
      <w:pPr>
        <w:ind w:hanging="284" w:left="1276"/>
        <w:jc w:val="both"/>
      </w:pPr>
    </w:p>
    <w:p w:rsidRDefault="00BF2D9C" w:rsidP="00B976DE" w:rsidR="00BF2D9C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7503E1" w:rsidRPr="007503E1">
        <w:t>KORMORAN j.d.o.o. za trgovinu i usluge, Tenja, Tituša Brezovačkog 18, MBS 030157062, OIB 46363414626</w:t>
      </w:r>
      <w:r w:rsidR="00F651E7">
        <w:t xml:space="preserve"> </w:t>
      </w:r>
      <w:r>
        <w:t>te se istoj zabranjuje da tu tražbinu naplati ili inače raspolaže njome.</w:t>
      </w: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7503E1" w:rsidRPr="007503E1">
        <w:t>Ivan Kordić, Tenja, Tituša Brezovačkog 18, OIB 26352919324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D7644" w:rsidP="005C1C83" w:rsidR="00ED7644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2220F2" w:rsidP="00B976DE" w:rsidR="002220F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123D7A">
        <w:rPr>
          <w:bCs/>
        </w:rPr>
        <w:t>1</w:t>
      </w:r>
      <w:r w:rsidR="008616B4">
        <w:rPr>
          <w:bCs/>
        </w:rPr>
        <w:t>7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8616B4">
        <w:rPr>
          <w:bCs/>
        </w:rPr>
        <w:t>8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8616B4">
        <w:rPr>
          <w:bCs/>
        </w:rPr>
        <w:t>ov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</w:t>
      </w:r>
      <w:r w:rsidR="008616B4">
        <w:rPr>
          <w:bCs/>
        </w:rPr>
        <w:t>zahtjev</w:t>
      </w:r>
      <w:r w:rsidR="008A1F1F" w:rsidRPr="008A1F1F">
        <w:rPr>
          <w:bCs/>
        </w:rPr>
        <w:t xml:space="preserve"> </w:t>
      </w:r>
      <w:r w:rsidR="00B976DE">
        <w:rPr>
          <w:bCs/>
        </w:rPr>
        <w:t xml:space="preserve">za </w:t>
      </w:r>
      <w:r w:rsidR="005E1881">
        <w:rPr>
          <w:bCs/>
        </w:rPr>
        <w:t>provedbu skraćenog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8616B4" w:rsidRPr="008616B4">
        <w:t>KORMORAN j.d.o.o. za trgovinu i usluge, Tenja, Tituša Brezovačkog 18, MBS 030157062, OIB 46363414626</w:t>
      </w:r>
      <w:r w:rsidR="0009537D">
        <w:t xml:space="preserve">, </w:t>
      </w:r>
      <w:r w:rsidR="00B976DE">
        <w:t xml:space="preserve">temeljem odredbe članka </w:t>
      </w:r>
      <w:r w:rsidR="008616B4">
        <w:t>429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>), a</w:t>
      </w:r>
      <w:r w:rsidR="00520E35">
        <w:t xml:space="preserve"> dana 7.09.2018. vjerovnik Republika Hrvatska je podnijela prijedlog za otvaranje stečajnog postupka, te je</w:t>
      </w:r>
      <w:r w:rsidR="00C62CCD">
        <w:t xml:space="preserve"> </w:t>
      </w:r>
      <w:r w:rsidR="00D15A99">
        <w:t>rješenjem poslovnog broja 14 St-</w:t>
      </w:r>
      <w:r w:rsidR="00520E35">
        <w:t>2073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520E35">
        <w:t>10</w:t>
      </w:r>
      <w:r w:rsidR="00D15A99">
        <w:t>.</w:t>
      </w:r>
      <w:r w:rsidR="005429E1">
        <w:t>1</w:t>
      </w:r>
      <w:r w:rsidR="00793C00">
        <w:t>2</w:t>
      </w:r>
      <w:r w:rsidR="00D15A99">
        <w:t>.201</w:t>
      </w:r>
      <w:r w:rsidR="006B3CBE">
        <w:t>8</w:t>
      </w:r>
      <w:r w:rsidR="00D15A99">
        <w:t>. pokrenut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5E1881">
        <w:t>3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D7644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725472" w:rsidP="00725472" w:rsidR="00725472">
      <w:pPr>
        <w:jc w:val="both"/>
      </w:pPr>
    </w:p>
    <w:p w:rsidRDefault="00B976DE" w:rsidP="000A0078" w:rsidR="00482BBD">
      <w:pPr>
        <w:jc w:val="center"/>
      </w:pPr>
      <w:r>
        <w:t>U Osijeku</w:t>
      </w:r>
      <w:r w:rsidR="004D2342">
        <w:t xml:space="preserve"> </w:t>
      </w:r>
      <w:r w:rsidR="00482BBD">
        <w:t>10</w:t>
      </w:r>
      <w:r w:rsidR="005D2538" w:rsidRPr="005D2538">
        <w:t xml:space="preserve">. </w:t>
      </w:r>
      <w:r w:rsidR="0037445A">
        <w:t>prosinca</w:t>
      </w:r>
      <w:r w:rsidR="005D2538" w:rsidRPr="005D2538">
        <w:t xml:space="preserve">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A3FC8" w:rsidP="00B976DE" w:rsidR="00EA3FC8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EA3FC8" w:rsidP="00B976DE" w:rsidR="00EA3FC8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482BBD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482BBD" w:rsidRPr="00482BBD">
        <w:t>Ivan Kordić, Tenja, Tituša Brezovačkog 18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77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</w:t>
    </w:r>
    <w:r w:rsidR="00BB0D3A">
      <w:t>2073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3DFB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0F2"/>
    <w:rsid w:val="002225DA"/>
    <w:rsid w:val="002236A1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777E0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59D1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2BBD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0E35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35B"/>
    <w:rsid w:val="005D7DA2"/>
    <w:rsid w:val="005D7E9B"/>
    <w:rsid w:val="005E1881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03E1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6B4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0D3A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87B4F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7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7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7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7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7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7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7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7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2018.</izvorni_sadrzaj>
    <derivirana_varijabla naziv="DomainObject.Predmet.DatumOsnivanja_1">6.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St-2073/2018</izvorni_sadrzaj>
    <derivirana_varijabla naziv="DomainObject.Predmet.OznakaBroj_1">St-2073/2018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KORMORAN j.d.o.o. za trgovinu i usluge</izvorni_sadrzaj>
    <derivirana_varijabla naziv="DomainObject.Predmet.ProtustrankaFormated_1">  KORMORAN j.d.o.o. za trgovinu i usluge</derivirana_varijabla>
  </DomainObject.Predmet.ProtustrankaFormated>
  <DomainObject.Predmet.ProtustrankaFormatedOIB>
    <izvorni_sadrzaj>  KORMORAN j.d.o.o. za trgovinu i usluge, OIB 46363414626</izvorni_sadrzaj>
    <derivirana_varijabla naziv="DomainObject.Predmet.ProtustrankaFormatedOIB_1">  KORMORAN j.d.o.o. za trgovinu i usluge, OIB 46363414626</derivirana_varijabla>
  </DomainObject.Predmet.ProtustrankaFormatedOIB>
  <DomainObject.Predmet.ProtustrankaFormatedWithAdress>
    <izvorni_sadrzaj> KORMORAN j.d.o.o. za trgovinu i usluge, Tituša Brezovačkog 18, 31207 Tenja</izvorni_sadrzaj>
    <derivirana_varijabla naziv="DomainObject.Predmet.ProtustrankaFormatedWithAdress_1"> KORMORAN j.d.o.o. za trgovinu i usluge, Tituša Brezovačkog 18, 31207 Tenja</derivirana_varijabla>
  </DomainObject.Predmet.ProtustrankaFormatedWithAdress>
  <DomainObject.Predmet.ProtustrankaFormatedWithAdressOIB>
    <izvorni_sadrzaj> KORMORAN j.d.o.o. za trgovinu i usluge, OIB 46363414626, Tituša Brezovačkog 18, 31207 Tenja</izvorni_sadrzaj>
    <derivirana_varijabla naziv="DomainObject.Predmet.ProtustrankaFormatedWithAdressOIB_1"> KORMORAN j.d.o.o. za trgovinu i usluge, OIB 46363414626, Tituša Brezovačkog 18, 31207 Tenja</derivirana_varijabla>
  </DomainObject.Predmet.ProtustrankaFormatedWithAdressOIB>
  <DomainObject.Predmet.ProtustrankaWithAdress>
    <izvorni_sadrzaj>KORMORAN j.d.o.o. za trgovinu i usluge Tituša Brezovačkog 18, 31207 Tenja</izvorni_sadrzaj>
    <derivirana_varijabla naziv="DomainObject.Predmet.ProtustrankaWithAdress_1">KORMORAN j.d.o.o. za trgovinu i usluge Tituša Brezovačkog 18, 31207 Tenja</derivirana_varijabla>
  </DomainObject.Predmet.ProtustrankaWithAdress>
  <DomainObject.Predmet.ProtustrankaWithAdressOIB>
    <izvorni_sadrzaj>KORMORAN j.d.o.o. za trgovinu i usluge, OIB 46363414626, Tituša Brezovačkog 18, 31207 Tenja</izvorni_sadrzaj>
    <derivirana_varijabla naziv="DomainObject.Predmet.ProtustrankaWithAdressOIB_1">KORMORAN j.d.o.o. za trgovinu i usluge, OIB 46363414626, Tituša Brezovačkog 18, 31207 Tenja</derivirana_varijabla>
  </DomainObject.Predmet.ProtustrankaWithAdressOIB>
  <DomainObject.Predmet.ProtustrankaNazivFormated>
    <izvorni_sadrzaj>KORMORAN j.d.o.o. za trgovinu i usluge</izvorni_sadrzaj>
    <derivirana_varijabla naziv="DomainObject.Predmet.ProtustrankaNazivFormated_1">KORMORAN j.d.o.o. za trgovinu i usluge</derivirana_varijabla>
  </DomainObject.Predmet.ProtustrankaNazivFormated>
  <DomainObject.Predmet.ProtustrankaNazivFormatedOIB>
    <izvorni_sadrzaj>KORMORAN j.d.o.o. za trgovinu i usluge, OIB 46363414626</izvorni_sadrzaj>
    <derivirana_varijabla naziv="DomainObject.Predmet.ProtustrankaNazivFormatedOIB_1">KORMORAN j.d.o.o. za trgovinu i usluge, OIB 46363414626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KORMORAN j.d.o.o. za trgovinu i usluge</item>
    </izvorni_sadrzaj>
    <derivirana_varijabla naziv="DomainObject.Predmet.ProtuStrankaListFormated_1">
      <item>KORMORAN j.d.o.o. za trgovinu i usluge</item>
    </derivirana_varijabla>
  </DomainObject.Predmet.ProtuStrankaListFormated>
  <DomainObject.Predmet.ProtuStrankaListFormatedOIB>
    <izvorni_sadrzaj>
      <item>KORMORAN j.d.o.o. za trgovinu i usluge, OIB 46363414626</item>
    </izvorni_sadrzaj>
    <derivirana_varijabla naziv="DomainObject.Predmet.ProtuStrankaListFormatedOIB_1">
      <item>KORMORAN j.d.o.o. za trgovinu i usluge, OIB 46363414626</item>
    </derivirana_varijabla>
  </DomainObject.Predmet.ProtuStrankaListFormatedOIB>
  <DomainObject.Predmet.ProtuStrankaListFormatedWithAdress>
    <izvorni_sadrzaj>
      <item>KORMORAN j.d.o.o. za trgovinu i usluge, Tituša Brezovačkog 18, 31207 Tenja</item>
    </izvorni_sadrzaj>
    <derivirana_varijabla naziv="DomainObject.Predmet.ProtuStrankaListFormatedWithAdress_1">
      <item>KORMORAN j.d.o.o. za trgovinu i usluge, Tituša Brezovačkog 18, 31207 Tenja</item>
    </derivirana_varijabla>
  </DomainObject.Predmet.ProtuStrankaListFormatedWithAdress>
  <DomainObject.Predmet.ProtuStrankaListFormatedWithAdressOIB>
    <izvorni_sadrzaj>
      <item>KORMORAN j.d.o.o. za trgovinu i usluge, OIB 46363414626, Tituša Brezovačkog 18, 31207 Tenja</item>
    </izvorni_sadrzaj>
    <derivirana_varijabla naziv="DomainObject.Predmet.ProtuStrankaListFormatedWithAdressOIB_1">
      <item>KORMORAN j.d.o.o. za trgovinu i usluge, OIB 46363414626, Tituša Brezovačkog 18, 31207 Tenja</item>
    </derivirana_varijabla>
  </DomainObject.Predmet.ProtuStrankaListFormatedWithAdressOIB>
  <DomainObject.Predmet.ProtuStrankaListNazivFormated>
    <izvorni_sadrzaj>
      <item>KORMORAN j.d.o.o. za trgovinu i usluge</item>
    </izvorni_sadrzaj>
    <derivirana_varijabla naziv="DomainObject.Predmet.ProtuStrankaListNazivFormated_1">
      <item>KORMORAN j.d.o.o. za trgovinu i usluge</item>
    </derivirana_varijabla>
  </DomainObject.Predmet.ProtuStrankaListNazivFormated>
  <DomainObject.Predmet.ProtuStrankaListNazivFormatedOIB>
    <izvorni_sadrzaj>
      <item>KORMORAN j.d.o.o. za trgovinu i usluge, OIB 46363414626</item>
    </izvorni_sadrzaj>
    <derivirana_varijabla naziv="DomainObject.Predmet.ProtuStrankaListNazivFormatedOIB_1">
      <item>KORMORAN j.d.o.o. za trgovinu i usluge, OIB 46363414626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KORMORAN j.d.o.o. za trgovinu i usluge</izvorni_sadrzaj>
    <derivirana_varijabla naziv="DomainObject.Predmet.ProtustrankaIDrugi_1">KORMORAN j.d.o.o. za trgovinu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KORMORAN j.d.o.o. za trgovinu i usluge, OIB 46363414626, Tituša Brezovačkog 18, 31207 Tenja</izvorni_sadrzaj>
    <derivirana_varijabla naziv="DomainObject.Predmet.ProtustrankaIDrugiAdressOIB_1">KORMORAN j.d.o.o. za trgovinu i usluge, OIB 46363414626, Tituša Brezovačkog 18,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KORMORAN j.d.o.o. za trgovinu i usluge</item>
      <item>RH MF Područni ured Osijek</item>
    </izvorni_sadrzaj>
    <derivirana_varijabla naziv="DomainObject.Predmet.SudioniciListNaziv_1">
      <item>KORMORAN j.d.o.o. za trgovinu i usluge</item>
      <item>RH MF Područni ured Osijek</item>
    </derivirana_varijabla>
  </DomainObject.Predmet.SudioniciListNaziv>
  <DomainObject.Predmet.SudioniciListAdressOIB>
    <izvorni_sadrzaj>
      <item>KORMORAN j.d.o.o. za trgovinu i usluge, OIB 46363414626, Tituša Brezovačkog 18,31207 Tenja</item>
      <item>RH MF Područni ured Osijek, OIB 18683136487</item>
    </izvorni_sadrzaj>
    <derivirana_varijabla naziv="DomainObject.Predmet.SudioniciListAdressOIB_1">
      <item>KORMORAN j.d.o.o. za trgovinu i usluge, OIB 46363414626, Tituša Brezovačkog 18,31207 Tenja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46363414626</item>
      <item>, OIB 18683136487</item>
    </izvorni_sadrzaj>
    <derivirana_varijabla naziv="DomainObject.Predmet.SudioniciListNazivOIB_1">
      <item>, OIB 46363414626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St-2073/2018-4</izvorni_sadrzaj>
    <derivirana_varijabla naziv="DomainObject.PredzadnjaOdlukaIzPredmeta.Oznaka_1">St-2073/2018-4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AEBBD-2EED-41F9-96E7-94FF4ABCA3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708</properties:Words>
  <properties:Characters>3617</properties:Characters>
  <properties:Lines>96</properties:Lines>
  <properties:Paragraphs>31</properties:Paragraphs>
  <properties:TotalTime>263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2018-12-10T11:01:00Z</cp:lastPrinted>
  <dcterms:modified xmlns:xsi="http://www.w3.org/2001/XMLSchema-instance" xsi:type="dcterms:W3CDTF">2018-12-10T12:48:00Z</dcterms:modified>
  <cp:revision>38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