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d8de4" w14:paraId="4cd8de4" w:rsidRDefault="00687434" w:rsidR="00BE4128">
      <w:pPr>
        <w15:collapsed w:val="false"/>
        <w:rPr>
          <w:b/>
        </w:rPr>
      </w:pPr>
      <w:bookmarkStart w:name="_GoBack" w:id="0"/>
      <w:bookmarkEnd w:id="0"/>
      <w:r>
        <w:rPr>
          <w:b/>
        </w:rPr>
        <w:t>TOZ  PENKALA, Tvornica olovaka Zagreb</w:t>
      </w:r>
      <w:r w:rsidR="0082418A">
        <w:rPr>
          <w:b/>
        </w:rPr>
        <w:t xml:space="preserve"> </w:t>
      </w:r>
      <w:r w:rsidR="009A51CF">
        <w:rPr>
          <w:b/>
        </w:rPr>
        <w:t>d.</w:t>
      </w:r>
      <w:r>
        <w:rPr>
          <w:b/>
        </w:rPr>
        <w:t>d</w:t>
      </w:r>
      <w:r w:rsidR="009A51CF">
        <w:rPr>
          <w:b/>
        </w:rPr>
        <w:t>.</w:t>
      </w:r>
      <w:r>
        <w:rPr>
          <w:b/>
        </w:rPr>
        <w:t>d</w:t>
      </w:r>
      <w:r w:rsidR="009A51CF">
        <w:rPr>
          <w:b/>
        </w:rPr>
        <w:t>.</w:t>
      </w:r>
      <w:r w:rsidR="00073607">
        <w:rPr>
          <w:b/>
        </w:rPr>
        <w:t xml:space="preserve"> </w:t>
      </w:r>
      <w:r w:rsidR="00F95048">
        <w:rPr>
          <w:b/>
        </w:rPr>
        <w:t>u stečaju</w:t>
      </w:r>
    </w:p>
    <w:p w:rsidRDefault="00687434" w:rsidR="00F95048">
      <w:r>
        <w:t>Poljička 56</w:t>
      </w:r>
    </w:p>
    <w:p w:rsidRDefault="00327BAA" w:rsidR="00327BAA" w:rsidRPr="00B378BF">
      <w:r>
        <w:t>10</w:t>
      </w:r>
      <w:r w:rsidR="00687434">
        <w:t>000</w:t>
      </w:r>
      <w:r w:rsidR="0082418A">
        <w:t xml:space="preserve"> </w:t>
      </w:r>
      <w:r w:rsidR="00687434">
        <w:t>ZAGREB</w:t>
      </w:r>
    </w:p>
    <w:p w:rsidRDefault="00C71ADC" w:rsidR="00C71ADC"/>
    <w:p w:rsidRDefault="00772EB5" w:rsidR="0082418A">
      <w:r>
        <w:t xml:space="preserve">OIB: </w:t>
      </w:r>
      <w:r w:rsidR="00687434">
        <w:t>41257380203</w:t>
      </w:r>
    </w:p>
    <w:p w:rsidRDefault="0082418A" w:rsidR="0082418A" w:rsidRPr="00B378BF"/>
    <w:p w:rsidRDefault="00AB6829" w:rsidR="00C71ADC">
      <w:r>
        <w:t xml:space="preserve"> </w:t>
      </w:r>
    </w:p>
    <w:p w:rsidRDefault="00563E54" w:rsidP="00AB6829" w:rsidR="00563E54">
      <w:r>
        <w:t xml:space="preserve">                                                                    </w:t>
      </w:r>
      <w:r w:rsidR="00AB6829">
        <w:t xml:space="preserve">  TRGOVAČKI SUD U ZAGREBU</w:t>
      </w:r>
    </w:p>
    <w:p w:rsidRDefault="00AB6829" w:rsidP="00AB6829" w:rsidR="00AB6829">
      <w:r>
        <w:t xml:space="preserve">                                                                              STEČAJNI SUDAC</w:t>
      </w:r>
    </w:p>
    <w:p w:rsidRDefault="00AB6829" w:rsidP="00AB6829" w:rsidR="00AB6829">
      <w:r>
        <w:t xml:space="preserve">                                                                                    </w:t>
      </w:r>
      <w:r w:rsidR="00687434">
        <w:t>40</w:t>
      </w:r>
      <w:r>
        <w:t xml:space="preserve"> St-</w:t>
      </w:r>
      <w:r w:rsidR="00687434">
        <w:t>428</w:t>
      </w:r>
      <w:r>
        <w:t>/1</w:t>
      </w:r>
      <w:r w:rsidR="00687434">
        <w:t>5</w:t>
      </w:r>
      <w:r>
        <w:t xml:space="preserve">  </w:t>
      </w:r>
    </w:p>
    <w:p w:rsidRDefault="00563E54" w:rsidR="00563E54">
      <w:r>
        <w:t xml:space="preserve">                                                                                     </w:t>
      </w:r>
    </w:p>
    <w:p w:rsidRDefault="00563E54" w:rsidR="00327BAA">
      <w:r>
        <w:t xml:space="preserve">                                                                                </w:t>
      </w:r>
    </w:p>
    <w:p w:rsidRDefault="00327BAA" w:rsidR="00327BAA"/>
    <w:p w:rsidRDefault="00327BAA" w:rsidR="00327BAA">
      <w:r>
        <w:t xml:space="preserve">PREDMET: </w:t>
      </w:r>
      <w:r w:rsidR="00772EB5">
        <w:t>Objava oglasa</w:t>
      </w:r>
    </w:p>
    <w:p w:rsidRDefault="00327BAA" w:rsidR="00327BAA"/>
    <w:p w:rsidRDefault="00772EB5" w:rsidR="00772EB5"/>
    <w:p w:rsidRDefault="00327BAA" w:rsidR="00327BAA"/>
    <w:p w:rsidRDefault="00327BAA" w:rsidR="00327BAA"/>
    <w:p w:rsidRDefault="00772EB5" w:rsidR="00327BAA">
      <w:r>
        <w:t xml:space="preserve"> </w:t>
      </w:r>
    </w:p>
    <w:p w:rsidRDefault="0082418A" w:rsidR="0082418A"/>
    <w:p w:rsidRDefault="00772EB5" w:rsidR="0082418A">
      <w:pPr>
        <w:rPr>
          <w:u w:val="single"/>
        </w:rPr>
      </w:pPr>
      <w:r w:rsidRPr="00772EB5">
        <w:rPr>
          <w:u w:val="single"/>
        </w:rPr>
        <w:t>TEKST  OGLASA</w:t>
      </w:r>
    </w:p>
    <w:p w:rsidRDefault="00772EB5" w:rsidR="00772EB5">
      <w:pPr>
        <w:rPr>
          <w:u w:val="single"/>
        </w:rPr>
      </w:pPr>
    </w:p>
    <w:p w:rsidRDefault="006C0CB4" w:rsidR="00772EB5">
      <w:r>
        <w:t>Stečajni upravitelj u stečajnom postupku koji se vodi kod Trgovačkog suda u Zagrebu pod brojem St-</w:t>
      </w:r>
      <w:r w:rsidR="00687434">
        <w:t>428</w:t>
      </w:r>
      <w:r>
        <w:t>/1</w:t>
      </w:r>
      <w:r w:rsidR="00687434">
        <w:t>5</w:t>
      </w:r>
      <w:r>
        <w:t xml:space="preserve"> nad stečajnim dužnikom</w:t>
      </w:r>
    </w:p>
    <w:p w:rsidRDefault="00772EB5" w:rsidR="00772EB5"/>
    <w:p w:rsidRDefault="00687434" w:rsidR="006C0CB4">
      <w:r>
        <w:rPr>
          <w:b/>
        </w:rPr>
        <w:t>TOZ  PENKALA, Tvornica olovaka</w:t>
      </w:r>
      <w:r w:rsidR="00772EB5" w:rsidRPr="00C01A04">
        <w:rPr>
          <w:b/>
        </w:rPr>
        <w:t xml:space="preserve"> d.</w:t>
      </w:r>
      <w:r>
        <w:rPr>
          <w:b/>
        </w:rPr>
        <w:t>d</w:t>
      </w:r>
      <w:r w:rsidR="00772EB5" w:rsidRPr="00C01A04">
        <w:rPr>
          <w:b/>
        </w:rPr>
        <w:t>.</w:t>
      </w:r>
      <w:r>
        <w:rPr>
          <w:b/>
        </w:rPr>
        <w:t>d</w:t>
      </w:r>
      <w:r w:rsidR="00772EB5" w:rsidRPr="00C01A04">
        <w:rPr>
          <w:b/>
        </w:rPr>
        <w:t xml:space="preserve">. u stečaju, </w:t>
      </w:r>
      <w:r>
        <w:rPr>
          <w:b/>
        </w:rPr>
        <w:t xml:space="preserve">Zagreb, Poljička 56,                </w:t>
      </w:r>
      <w:r w:rsidR="006C0CB4">
        <w:rPr>
          <w:b/>
        </w:rPr>
        <w:t xml:space="preserve"> </w:t>
      </w:r>
      <w:r w:rsidR="006C0CB4" w:rsidRPr="006C0CB4">
        <w:t>(OIB:</w:t>
      </w:r>
      <w:r w:rsidR="00772EB5" w:rsidRPr="006C0CB4">
        <w:t xml:space="preserve"> </w:t>
      </w:r>
      <w:r>
        <w:t>41257380203</w:t>
      </w:r>
      <w:r w:rsidR="006C0CB4">
        <w:t xml:space="preserve"> ),</w:t>
      </w:r>
    </w:p>
    <w:p w:rsidRDefault="006C0CB4" w:rsidR="00772EB5" w:rsidRPr="006C0CB4">
      <w:r>
        <w:t xml:space="preserve">na temelju članka </w:t>
      </w:r>
      <w:r w:rsidR="00687434">
        <w:t>281</w:t>
      </w:r>
      <w:r>
        <w:t>.st.2</w:t>
      </w:r>
      <w:r w:rsidR="00CC1969">
        <w:t>.</w:t>
      </w:r>
      <w:r>
        <w:t xml:space="preserve"> SZ-a, a po suglasnosti </w:t>
      </w:r>
      <w:r w:rsidR="00687434">
        <w:t>Odbora vjerovnika</w:t>
      </w:r>
      <w:r>
        <w:t xml:space="preserve"> od  </w:t>
      </w:r>
      <w:r w:rsidR="00BB7324">
        <w:t>14</w:t>
      </w:r>
      <w:r>
        <w:t>.</w:t>
      </w:r>
      <w:r w:rsidR="00687434">
        <w:t xml:space="preserve"> </w:t>
      </w:r>
      <w:r w:rsidR="00F33545">
        <w:t>studenog</w:t>
      </w:r>
      <w:r>
        <w:t xml:space="preserve"> 201</w:t>
      </w:r>
      <w:r w:rsidR="00BB7324">
        <w:t>7</w:t>
      </w:r>
      <w:r>
        <w:t>.god.,</w:t>
      </w:r>
      <w:r w:rsidR="00CC1969">
        <w:t xml:space="preserve"> </w:t>
      </w:r>
      <w:r>
        <w:t>javno priopćava stečajnim vjerovnicima</w:t>
      </w:r>
      <w:r w:rsidR="0033287A">
        <w:t xml:space="preserve"> prvog višeg isplatnog reda naznačenim u diobenom popisu koji je objavljen </w:t>
      </w:r>
      <w:r w:rsidR="00BB7324">
        <w:t xml:space="preserve">na </w:t>
      </w:r>
      <w:r w:rsidR="00FC7867">
        <w:t xml:space="preserve">E-oglasnoj ploči Trgovačkog suda u Zagrebu </w:t>
      </w:r>
      <w:r w:rsidR="00BB7324">
        <w:t>1</w:t>
      </w:r>
      <w:r w:rsidR="00CC1969">
        <w:t>7</w:t>
      </w:r>
      <w:r w:rsidR="00FC7867">
        <w:t>.</w:t>
      </w:r>
      <w:r w:rsidR="00F33545">
        <w:t xml:space="preserve">listopada </w:t>
      </w:r>
      <w:r w:rsidR="00FC7867">
        <w:t>201</w:t>
      </w:r>
      <w:r w:rsidR="00BB7324">
        <w:t>7</w:t>
      </w:r>
      <w:r w:rsidR="00FC7867">
        <w:t>.god. da je počeo s namirenjem tražbina u</w:t>
      </w:r>
      <w:r w:rsidR="00CC1969">
        <w:t xml:space="preserve"> </w:t>
      </w:r>
      <w:r w:rsidR="00190096">
        <w:t xml:space="preserve">trećoj </w:t>
      </w:r>
      <w:r w:rsidR="00FC7867">
        <w:t xml:space="preserve">djelomičnoj diobi i to stečajnim vjerovnicima prvog višeg isplatnog reda u </w:t>
      </w:r>
      <w:r w:rsidR="00CC1969">
        <w:t xml:space="preserve">iznosu od </w:t>
      </w:r>
      <w:r w:rsidR="00F33545">
        <w:t>19</w:t>
      </w:r>
      <w:r w:rsidR="00FC7867">
        <w:t>%</w:t>
      </w:r>
      <w:r w:rsidR="00CC1969">
        <w:t xml:space="preserve"> vrijednosti utvrđenih</w:t>
      </w:r>
      <w:r w:rsidR="00FC7867">
        <w:t xml:space="preserve"> tražbina.      </w:t>
      </w:r>
      <w:r w:rsidR="00772EB5" w:rsidRPr="006C0CB4">
        <w:t xml:space="preserve"> </w:t>
      </w:r>
    </w:p>
    <w:p w:rsidRDefault="00772EB5" w:rsidR="00772EB5" w:rsidRPr="006C0CB4"/>
    <w:p w:rsidRDefault="00FC7867" w:rsidP="008D75F6" w:rsidR="0048744D">
      <w:r>
        <w:t xml:space="preserve"> </w:t>
      </w:r>
    </w:p>
    <w:p w:rsidRDefault="00BB7324" w:rsidP="0048744D" w:rsidR="0048744D">
      <w:pPr>
        <w:jc w:val="center"/>
      </w:pPr>
      <w:r>
        <w:t xml:space="preserve"> </w:t>
      </w:r>
    </w:p>
    <w:p w:rsidRDefault="00B414AC" w:rsidP="00B414AC" w:rsidR="0048744D">
      <w:r>
        <w:t>U Za</w:t>
      </w:r>
      <w:r w:rsidR="00CC1969">
        <w:t>grebu</w:t>
      </w:r>
      <w:r>
        <w:t xml:space="preserve">, </w:t>
      </w:r>
      <w:r w:rsidR="00F33545">
        <w:t>2</w:t>
      </w:r>
      <w:r w:rsidR="00BB7324">
        <w:t>0</w:t>
      </w:r>
      <w:r>
        <w:t xml:space="preserve">. </w:t>
      </w:r>
      <w:r w:rsidR="00F33545">
        <w:t>studeni</w:t>
      </w:r>
      <w:r w:rsidR="00CC1969">
        <w:t xml:space="preserve"> </w:t>
      </w:r>
      <w:r>
        <w:t xml:space="preserve"> 201</w:t>
      </w:r>
      <w:r w:rsidR="00BB7324">
        <w:t>7</w:t>
      </w:r>
      <w:r>
        <w:t xml:space="preserve">.god.                     </w:t>
      </w:r>
      <w:r w:rsidR="00BB7324">
        <w:t xml:space="preserve"> </w:t>
      </w:r>
      <w:r>
        <w:t xml:space="preserve">             Stečajni upravitelj:</w:t>
      </w:r>
    </w:p>
    <w:p w:rsidRDefault="00B414AC" w:rsidP="00B414AC" w:rsidR="00B414AC">
      <w:r>
        <w:t xml:space="preserve">                                                                                         Milorad Zajkovski</w:t>
      </w:r>
    </w:p>
    <w:p w:rsidRDefault="0048744D" w:rsidP="0048744D" w:rsidR="0048744D"/>
    <w:p w:rsidRDefault="0048744D" w:rsidP="0048744D" w:rsidR="0048744D"/>
    <w:p w:rsidRDefault="0048744D" w:rsidP="008D75F6" w:rsidR="0048744D"/>
    <w:p w:rsidRDefault="0090588E" w:rsidP="008D75F6" w:rsidR="00DF7538">
      <w:r>
        <w:t xml:space="preserve"> </w:t>
      </w:r>
    </w:p>
    <w:p w:rsidRDefault="007C5F44" w:rsidP="0048744D" w:rsidR="007C5F44" w:rsidRPr="0048744D"/>
    <w:sectPr w:rsidR="007C5F44" w:rsidRPr="0048744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B22580"/>
    <w:multiLevelType w:val="hybridMultilevel"/>
    <w:tmpl w:val="205CBF7E"/>
    <w:lvl w:tplc="C9229ED0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19C01856"/>
    <w:multiLevelType w:val="hybridMultilevel"/>
    <w:tmpl w:val="82B86E66"/>
    <w:lvl w:tplc="46629CB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2BF13AD"/>
    <w:multiLevelType w:val="hybridMultilevel"/>
    <w:tmpl w:val="BBC61F66"/>
    <w:lvl w:tplc="EE56F94E" w:ilvl="0">
      <w:start w:val="1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3">
    <w:nsid w:val="4DB85BCE"/>
    <w:multiLevelType w:val="hybridMultilevel"/>
    <w:tmpl w:val="21D07700"/>
    <w:lvl w:tplc="339C73A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1ADC"/>
    <w:rsid w:val="0001518A"/>
    <w:rsid w:val="00020B58"/>
    <w:rsid w:val="00031A7C"/>
    <w:rsid w:val="000429BC"/>
    <w:rsid w:val="00045628"/>
    <w:rsid w:val="00056E7D"/>
    <w:rsid w:val="00063AEC"/>
    <w:rsid w:val="00073607"/>
    <w:rsid w:val="00096687"/>
    <w:rsid w:val="000B57D5"/>
    <w:rsid w:val="000C2FDC"/>
    <w:rsid w:val="000C3719"/>
    <w:rsid w:val="000D35C8"/>
    <w:rsid w:val="000D3B99"/>
    <w:rsid w:val="000E07EB"/>
    <w:rsid w:val="000E4CCF"/>
    <w:rsid w:val="000F5F1F"/>
    <w:rsid w:val="00101DA3"/>
    <w:rsid w:val="0010323A"/>
    <w:rsid w:val="0010536F"/>
    <w:rsid w:val="0012099D"/>
    <w:rsid w:val="00120ABC"/>
    <w:rsid w:val="00123DA7"/>
    <w:rsid w:val="00130205"/>
    <w:rsid w:val="00131A2C"/>
    <w:rsid w:val="00133B0F"/>
    <w:rsid w:val="00146D0E"/>
    <w:rsid w:val="0016231B"/>
    <w:rsid w:val="00164F9A"/>
    <w:rsid w:val="00175E67"/>
    <w:rsid w:val="00190096"/>
    <w:rsid w:val="00192C8C"/>
    <w:rsid w:val="001B084F"/>
    <w:rsid w:val="001B34D1"/>
    <w:rsid w:val="001B4A73"/>
    <w:rsid w:val="001B6732"/>
    <w:rsid w:val="001C040C"/>
    <w:rsid w:val="001C21B5"/>
    <w:rsid w:val="001E5A38"/>
    <w:rsid w:val="001E6DDA"/>
    <w:rsid w:val="001F428B"/>
    <w:rsid w:val="0021314C"/>
    <w:rsid w:val="002200D9"/>
    <w:rsid w:val="002247CD"/>
    <w:rsid w:val="0024386E"/>
    <w:rsid w:val="00245C77"/>
    <w:rsid w:val="00253DF7"/>
    <w:rsid w:val="00254682"/>
    <w:rsid w:val="0026625B"/>
    <w:rsid w:val="0026723A"/>
    <w:rsid w:val="002B48CE"/>
    <w:rsid w:val="002B77D6"/>
    <w:rsid w:val="002C1528"/>
    <w:rsid w:val="002E63FF"/>
    <w:rsid w:val="00300171"/>
    <w:rsid w:val="00300ABF"/>
    <w:rsid w:val="00300DBB"/>
    <w:rsid w:val="00301D7B"/>
    <w:rsid w:val="00301E09"/>
    <w:rsid w:val="00322ABC"/>
    <w:rsid w:val="00327BAA"/>
    <w:rsid w:val="0033287A"/>
    <w:rsid w:val="0033323D"/>
    <w:rsid w:val="00334077"/>
    <w:rsid w:val="00342FA4"/>
    <w:rsid w:val="00373509"/>
    <w:rsid w:val="003A14E0"/>
    <w:rsid w:val="003A3C3D"/>
    <w:rsid w:val="003A3EBB"/>
    <w:rsid w:val="003D0D8D"/>
    <w:rsid w:val="003D6E46"/>
    <w:rsid w:val="003F5B2D"/>
    <w:rsid w:val="003F6CFF"/>
    <w:rsid w:val="003F7AEE"/>
    <w:rsid w:val="00401FAA"/>
    <w:rsid w:val="004160C1"/>
    <w:rsid w:val="00431526"/>
    <w:rsid w:val="00432BFA"/>
    <w:rsid w:val="00433C89"/>
    <w:rsid w:val="00445140"/>
    <w:rsid w:val="00473C19"/>
    <w:rsid w:val="0048744D"/>
    <w:rsid w:val="00491D3A"/>
    <w:rsid w:val="004A343F"/>
    <w:rsid w:val="004B5B8F"/>
    <w:rsid w:val="004C37BC"/>
    <w:rsid w:val="004D5E9A"/>
    <w:rsid w:val="004E223C"/>
    <w:rsid w:val="004F7CD6"/>
    <w:rsid w:val="00502E55"/>
    <w:rsid w:val="00505FD4"/>
    <w:rsid w:val="005269E8"/>
    <w:rsid w:val="005320E1"/>
    <w:rsid w:val="00550DCA"/>
    <w:rsid w:val="00551249"/>
    <w:rsid w:val="00555B96"/>
    <w:rsid w:val="00563E54"/>
    <w:rsid w:val="00573B25"/>
    <w:rsid w:val="005751EC"/>
    <w:rsid w:val="00596BC9"/>
    <w:rsid w:val="005A0437"/>
    <w:rsid w:val="005B5C15"/>
    <w:rsid w:val="005B70DA"/>
    <w:rsid w:val="005C03E1"/>
    <w:rsid w:val="005C64E7"/>
    <w:rsid w:val="005E3B47"/>
    <w:rsid w:val="005E6C7F"/>
    <w:rsid w:val="00602696"/>
    <w:rsid w:val="00605337"/>
    <w:rsid w:val="0060751A"/>
    <w:rsid w:val="00616E18"/>
    <w:rsid w:val="006215C7"/>
    <w:rsid w:val="00655B31"/>
    <w:rsid w:val="0066333F"/>
    <w:rsid w:val="00670ACD"/>
    <w:rsid w:val="0067646B"/>
    <w:rsid w:val="00676A38"/>
    <w:rsid w:val="00687434"/>
    <w:rsid w:val="00693C09"/>
    <w:rsid w:val="006A4979"/>
    <w:rsid w:val="006C0CB4"/>
    <w:rsid w:val="006C24F8"/>
    <w:rsid w:val="006D469B"/>
    <w:rsid w:val="006D48BA"/>
    <w:rsid w:val="006F29CB"/>
    <w:rsid w:val="006F60D8"/>
    <w:rsid w:val="007040ED"/>
    <w:rsid w:val="007073D8"/>
    <w:rsid w:val="0071145E"/>
    <w:rsid w:val="00720345"/>
    <w:rsid w:val="00743C90"/>
    <w:rsid w:val="00745257"/>
    <w:rsid w:val="007504FF"/>
    <w:rsid w:val="0075227E"/>
    <w:rsid w:val="007575A3"/>
    <w:rsid w:val="00766A3C"/>
    <w:rsid w:val="00772000"/>
    <w:rsid w:val="00772EB5"/>
    <w:rsid w:val="00777A7F"/>
    <w:rsid w:val="00784DBC"/>
    <w:rsid w:val="00785448"/>
    <w:rsid w:val="00787CD2"/>
    <w:rsid w:val="0079009B"/>
    <w:rsid w:val="0079056B"/>
    <w:rsid w:val="00794AA5"/>
    <w:rsid w:val="007A5CE7"/>
    <w:rsid w:val="007B25E7"/>
    <w:rsid w:val="007B6318"/>
    <w:rsid w:val="007C5F44"/>
    <w:rsid w:val="007C62D6"/>
    <w:rsid w:val="007D05F1"/>
    <w:rsid w:val="007D0728"/>
    <w:rsid w:val="007D4EA4"/>
    <w:rsid w:val="007E0ACB"/>
    <w:rsid w:val="007E69D0"/>
    <w:rsid w:val="007F5949"/>
    <w:rsid w:val="00806434"/>
    <w:rsid w:val="0081065F"/>
    <w:rsid w:val="00820870"/>
    <w:rsid w:val="008235E3"/>
    <w:rsid w:val="00823F84"/>
    <w:rsid w:val="0082418A"/>
    <w:rsid w:val="00830767"/>
    <w:rsid w:val="00841150"/>
    <w:rsid w:val="00886092"/>
    <w:rsid w:val="00893851"/>
    <w:rsid w:val="008A2F77"/>
    <w:rsid w:val="008A5466"/>
    <w:rsid w:val="008B6DF7"/>
    <w:rsid w:val="008C41A5"/>
    <w:rsid w:val="008D75F6"/>
    <w:rsid w:val="008E0F5F"/>
    <w:rsid w:val="008E11AA"/>
    <w:rsid w:val="008E51FD"/>
    <w:rsid w:val="00905479"/>
    <w:rsid w:val="0090588E"/>
    <w:rsid w:val="009066D3"/>
    <w:rsid w:val="00911647"/>
    <w:rsid w:val="00932EF5"/>
    <w:rsid w:val="00935394"/>
    <w:rsid w:val="00935D5D"/>
    <w:rsid w:val="009578AF"/>
    <w:rsid w:val="009666C1"/>
    <w:rsid w:val="009705FB"/>
    <w:rsid w:val="009836DC"/>
    <w:rsid w:val="00992A16"/>
    <w:rsid w:val="009A49D4"/>
    <w:rsid w:val="009A4E43"/>
    <w:rsid w:val="009A51CF"/>
    <w:rsid w:val="009B38C9"/>
    <w:rsid w:val="009C18F6"/>
    <w:rsid w:val="009C2024"/>
    <w:rsid w:val="009C3C59"/>
    <w:rsid w:val="009D0B59"/>
    <w:rsid w:val="009D3162"/>
    <w:rsid w:val="009D517A"/>
    <w:rsid w:val="009F1ED6"/>
    <w:rsid w:val="00A01A35"/>
    <w:rsid w:val="00A045DA"/>
    <w:rsid w:val="00A1582E"/>
    <w:rsid w:val="00A208BA"/>
    <w:rsid w:val="00A4062F"/>
    <w:rsid w:val="00A5371C"/>
    <w:rsid w:val="00A64669"/>
    <w:rsid w:val="00A71015"/>
    <w:rsid w:val="00A7322D"/>
    <w:rsid w:val="00A844AA"/>
    <w:rsid w:val="00AA23F3"/>
    <w:rsid w:val="00AA27D8"/>
    <w:rsid w:val="00AA6815"/>
    <w:rsid w:val="00AA7800"/>
    <w:rsid w:val="00AA7C6E"/>
    <w:rsid w:val="00AB6829"/>
    <w:rsid w:val="00AC6490"/>
    <w:rsid w:val="00AD418A"/>
    <w:rsid w:val="00AE2083"/>
    <w:rsid w:val="00B378BF"/>
    <w:rsid w:val="00B414AC"/>
    <w:rsid w:val="00B5133C"/>
    <w:rsid w:val="00B56F50"/>
    <w:rsid w:val="00B60069"/>
    <w:rsid w:val="00B70B3A"/>
    <w:rsid w:val="00B716D7"/>
    <w:rsid w:val="00B80779"/>
    <w:rsid w:val="00B80AEB"/>
    <w:rsid w:val="00B852F2"/>
    <w:rsid w:val="00B85913"/>
    <w:rsid w:val="00BB5863"/>
    <w:rsid w:val="00BB6BAC"/>
    <w:rsid w:val="00BB6E71"/>
    <w:rsid w:val="00BB7324"/>
    <w:rsid w:val="00BB7475"/>
    <w:rsid w:val="00BB7711"/>
    <w:rsid w:val="00BE4128"/>
    <w:rsid w:val="00BE59A8"/>
    <w:rsid w:val="00BE5FF6"/>
    <w:rsid w:val="00BF3F29"/>
    <w:rsid w:val="00C01A04"/>
    <w:rsid w:val="00C04C35"/>
    <w:rsid w:val="00C17F1F"/>
    <w:rsid w:val="00C22A7B"/>
    <w:rsid w:val="00C36D3F"/>
    <w:rsid w:val="00C6695A"/>
    <w:rsid w:val="00C71ADC"/>
    <w:rsid w:val="00C85B6D"/>
    <w:rsid w:val="00C928B3"/>
    <w:rsid w:val="00CA7C0B"/>
    <w:rsid w:val="00CB0704"/>
    <w:rsid w:val="00CB5BE9"/>
    <w:rsid w:val="00CB6223"/>
    <w:rsid w:val="00CC1969"/>
    <w:rsid w:val="00CC2244"/>
    <w:rsid w:val="00CC4165"/>
    <w:rsid w:val="00CD0374"/>
    <w:rsid w:val="00CF062B"/>
    <w:rsid w:val="00CF08B7"/>
    <w:rsid w:val="00D1498A"/>
    <w:rsid w:val="00D61EA0"/>
    <w:rsid w:val="00D628DB"/>
    <w:rsid w:val="00D84985"/>
    <w:rsid w:val="00D96A60"/>
    <w:rsid w:val="00D96B13"/>
    <w:rsid w:val="00DA6478"/>
    <w:rsid w:val="00DA6E20"/>
    <w:rsid w:val="00DB60EA"/>
    <w:rsid w:val="00DB649C"/>
    <w:rsid w:val="00DC5CEF"/>
    <w:rsid w:val="00DD3D65"/>
    <w:rsid w:val="00DF637D"/>
    <w:rsid w:val="00DF65A1"/>
    <w:rsid w:val="00DF74C5"/>
    <w:rsid w:val="00DF7538"/>
    <w:rsid w:val="00E07C60"/>
    <w:rsid w:val="00E46320"/>
    <w:rsid w:val="00E5288C"/>
    <w:rsid w:val="00E55CBB"/>
    <w:rsid w:val="00E745E1"/>
    <w:rsid w:val="00E81CD5"/>
    <w:rsid w:val="00E83B2D"/>
    <w:rsid w:val="00E90FF6"/>
    <w:rsid w:val="00EA6578"/>
    <w:rsid w:val="00EA74C6"/>
    <w:rsid w:val="00EB061F"/>
    <w:rsid w:val="00EB5038"/>
    <w:rsid w:val="00EC7C63"/>
    <w:rsid w:val="00ED6A8B"/>
    <w:rsid w:val="00EF4819"/>
    <w:rsid w:val="00EF6836"/>
    <w:rsid w:val="00F027A4"/>
    <w:rsid w:val="00F10CBF"/>
    <w:rsid w:val="00F210C3"/>
    <w:rsid w:val="00F33545"/>
    <w:rsid w:val="00F343F7"/>
    <w:rsid w:val="00F34638"/>
    <w:rsid w:val="00F3476C"/>
    <w:rsid w:val="00F51EB2"/>
    <w:rsid w:val="00F63347"/>
    <w:rsid w:val="00F74399"/>
    <w:rsid w:val="00F7668A"/>
    <w:rsid w:val="00F76CC3"/>
    <w:rsid w:val="00F87B87"/>
    <w:rsid w:val="00F95048"/>
    <w:rsid w:val="00FA14FB"/>
    <w:rsid w:val="00FC32F1"/>
    <w:rsid w:val="00FC62BE"/>
    <w:rsid w:val="00FC7714"/>
    <w:rsid w:val="00FC7867"/>
    <w:rsid w:val="00FD1432"/>
    <w:rsid w:val="00FE1192"/>
    <w:rsid w:val="00FE5324"/>
    <w:rsid w:val="00FF4406"/>
    <w:rsid w:val="00FF5B85"/>
    <w:rsid w:val="00FF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55B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5B9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5B9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5B9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5B9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55B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5B9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5B9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5B9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5B9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St-428/2015-170</izvorni_sadrzaj>
    <derivirana_varijabla naziv="DomainObject.Oznaka_1">St-428/2015-170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</izvorni_sadrzaj>
    <derivirana_varijabla naziv="DomainObject.Predmet.Broj_1">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2015.</izvorni_sadrzaj>
    <derivirana_varijabla naziv="DomainObject.Predmet.DatumOsnivanja_1">17.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St-428/2015</izvorni_sadrzaj>
    <derivirana_varijabla naziv="DomainObject.Predmet.OznakaBroj_1">St-428/2015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TOZ Penkala, Tvornica olovaka, školskog i uredskog pribora Zagreb, d.d.</izvorni_sadrzaj>
    <derivirana_varijabla naziv="DomainObject.Predmet.ProtustrankaFormated_1">  TOZ Penkala, Tvornica olovaka, školskog i uredskog pribora Zagreb, d.d.</derivirana_varijabla>
  </DomainObject.Predmet.ProtustrankaFormated>
  <DomainObject.Predmet.ProtustrankaFormatedOIB>
    <izvorni_sadrzaj>  TOZ Penkala, Tvornica olovaka, školskog i uredskog pribora Zagreb, d.d., OIB 41257380203</izvorni_sadrzaj>
    <derivirana_varijabla naziv="DomainObject.Predmet.ProtustrankaFormatedOIB_1">  TOZ Penkala, Tvornica olovaka, školskog i uredskog pribora Zagreb, d.d., OIB 41257380203</derivirana_varijabla>
  </DomainObject.Predmet.ProtustrankaFormatedOIB>
  <DomainObject.Predmet.ProtustrankaFormatedWithAdress>
    <izvorni_sadrzaj> TOZ Penkala, Tvornica olovaka, školskog i uredskog pribora Zagreb, d.d., Poljačka 56, 10000 Zagreb</izvorni_sadrzaj>
    <derivirana_varijabla naziv="DomainObject.Predmet.ProtustrankaFormatedWithAdress_1"> TOZ Penkala, Tvornica olovaka, školskog i uredskog pribora Zagreb, d.d., Poljačka 56, 10000 Zagreb</derivirana_varijabla>
  </DomainObject.Predmet.ProtustrankaFormatedWithAdress>
  <DomainObject.Predmet.ProtustrankaFormatedWithAdressOIB>
    <izvorni_sadrzaj> TOZ Penkala, Tvornica olovaka, školskog i uredskog pribora Zagreb, d.d., OIB 41257380203, Poljačka 56, 10000 Zagreb</izvorni_sadrzaj>
    <derivirana_varijabla naziv="DomainObject.Predmet.ProtustrankaFormatedWithAdressOIB_1"> TOZ Penkala, Tvornica olovaka, školskog i uredskog pribora Zagreb, d.d., OIB 41257380203, Poljačka 56, 10000 Zagreb</derivirana_varijabla>
  </DomainObject.Predmet.ProtustrankaFormatedWithAdressOIB>
  <DomainObject.Predmet.ProtustrankaWithAdress>
    <izvorni_sadrzaj>TOZ Penkala, Tvornica olovaka, školskog i uredskog pribora Zagreb, d.d. Poljačka 56, 10000 Zagreb</izvorni_sadrzaj>
    <derivirana_varijabla naziv="DomainObject.Predmet.ProtustrankaWithAdress_1">TOZ Penkala, Tvornica olovaka, školskog i uredskog pribora Zagreb, d.d. Poljačka 56, 10000 Zagreb</derivirana_varijabla>
  </DomainObject.Predmet.ProtustrankaWithAdress>
  <DomainObject.Predmet.ProtustrankaWithAdressOIB>
    <izvorni_sadrzaj>TOZ Penkala, Tvornica olovaka, školskog i uredskog pribora Zagreb, d.d., OIB 41257380203, Poljačka 56, 10000 Zagreb</izvorni_sadrzaj>
    <derivirana_varijabla naziv="DomainObject.Predmet.ProtustrankaWithAdressOIB_1">TOZ Penkala, Tvornica olovaka, školskog i uredskog pribora Zagreb, d.d., OIB 41257380203, Poljačka 56, 10000 Zagreb</derivirana_varijabla>
  </DomainObject.Predmet.ProtustrankaWithAdressOIB>
  <DomainObject.Predmet.ProtustrankaNazivFormated>
    <izvorni_sadrzaj>TOZ Penkala, Tvornica olovaka, školskog i uredskog pribora Zagreb, d.d.</izvorni_sadrzaj>
    <derivirana_varijabla naziv="DomainObject.Predmet.ProtustrankaNazivFormated_1">TOZ Penkala, Tvornica olovaka, školskog i uredskog pribora Zagreb, d.d.</derivirana_varijabla>
  </DomainObject.Predmet.ProtustrankaNazivFormated>
  <DomainObject.Predmet.ProtustrankaNazivFormatedOIB>
    <izvorni_sadrzaj>TOZ Penkala, Tvornica olovaka, školskog i uredskog pribora Zagreb, d.d., OIB 41257380203</izvorni_sadrzaj>
    <derivirana_varijabla naziv="DomainObject.Predmet.ProtustrankaNazivFormatedOIB_1">TOZ Penkala, Tvornica olovaka, školskog i uredskog pribora Zagreb, d.d., OIB 41257380203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TOZ Penkala, Tvornica olovaka, školskog i uredskog pribora Zagreb, d.d.</izvorni_sadrzaj>
    <derivirana_varijabla naziv="DomainObject.Predmet.StrankaFormated_1">  TOZ Penkala, Tvornica olovaka, školskog i uredskog pribora Zagreb, d.d.</derivirana_varijabla>
  </DomainObject.Predmet.StrankaFormated>
  <DomainObject.Predmet.StrankaFormatedOIB>
    <izvorni_sadrzaj>  TOZ Penkala, Tvornica olovaka, školskog i uredskog pribora Zagreb, d.d., OIB 41257380203</izvorni_sadrzaj>
    <derivirana_varijabla naziv="DomainObject.Predmet.StrankaFormatedOIB_1">  TOZ Penkala, Tvornica olovaka, školskog i uredskog pribora Zagreb, d.d., OIB 41257380203</derivirana_varijabla>
  </DomainObject.Predmet.StrankaFormatedOIB>
  <DomainObject.Predmet.StrankaFormatedWithAdress>
    <izvorni_sadrzaj> TOZ Penkala, Tvornica olovaka, školskog i uredskog pribora Zagreb, d.d., Poljačka 56, 10000 Zagreb</izvorni_sadrzaj>
    <derivirana_varijabla naziv="DomainObject.Predmet.StrankaFormatedWithAdress_1"> TOZ Penkala, Tvornica olovaka, školskog i uredskog pribora Zagreb, d.d., Poljačka 56, 10000 Zagreb</derivirana_varijabla>
  </DomainObject.Predmet.StrankaFormatedWithAdress>
  <DomainObject.Predmet.StrankaFormatedWithAdressOIB>
    <izvorni_sadrzaj> TOZ Penkala, Tvornica olovaka, školskog i uredskog pribora Zagreb, d.d., OIB 41257380203, Poljačka 56, 10000 Zagreb</izvorni_sadrzaj>
    <derivirana_varijabla naziv="DomainObject.Predmet.StrankaFormatedWithAdressOIB_1"> TOZ Penkala, Tvornica olovaka, školskog i uredskog pribora Zagreb, d.d., OIB 41257380203, Poljačka 56, 10000 Zagreb</derivirana_varijabla>
  </DomainObject.Predmet.StrankaFormatedWithAdressOIB>
  <DomainObject.Predmet.StrankaWithAdress>
    <izvorni_sadrzaj>TOZ Penkala, Tvornica olovaka, školskog i uredskog pribora Zagreb, d.d. Poljačka 56,10000 Zagreb</izvorni_sadrzaj>
    <derivirana_varijabla naziv="DomainObject.Predmet.StrankaWithAdress_1">TOZ Penkala, Tvornica olovaka, školskog i uredskog pribora Zagreb, d.d. Poljačka 56,10000 Zagreb</derivirana_varijabla>
  </DomainObject.Predmet.StrankaWithAdress>
  <DomainObject.Predmet.StrankaWithAdressOIB>
    <izvorni_sadrzaj>TOZ Penkala, Tvornica olovaka, školskog i uredskog pribora Zagreb, d.d., OIB 41257380203, Poljačka 56,10000 Zagreb</izvorni_sadrzaj>
    <derivirana_varijabla naziv="DomainObject.Predmet.StrankaWithAdressOIB_1">TOZ Penkala, Tvornica olovaka, školskog i uredskog pribora Zagreb, d.d., OIB 41257380203, Poljačka 56,10000 Zagreb</derivirana_varijabla>
  </DomainObject.Predmet.StrankaWithAdressOIB>
  <DomainObject.Predmet.StrankaNazivFormated>
    <izvorni_sadrzaj>TOZ Penkala, Tvornica olovaka, školskog i uredskog pribora Zagreb, d.d.</izvorni_sadrzaj>
    <derivirana_varijabla naziv="DomainObject.Predmet.StrankaNazivFormated_1">TOZ Penkala, Tvornica olovaka, školskog i uredskog pribora Zagreb, d.d.</derivirana_varijabla>
  </DomainObject.Predmet.StrankaNazivFormated>
  <DomainObject.Predmet.StrankaNazivFormatedOIB>
    <izvorni_sadrzaj>TOZ Penkala, Tvornica olovaka, školskog i uredskog pribora Zagreb, d.d., OIB 41257380203</izvorni_sadrzaj>
    <derivirana_varijabla naziv="DomainObject.Predmet.StrankaNazivFormatedOIB_1">TOZ Penkala, Tvornica olovaka, školskog i uredskog pribora Zagreb, d.d., OIB 41257380203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TOZ Penkala, Tvornica olovaka, školskog i uredskog pribora Zagreb, d.d.</item>
    </izvorni_sadrzaj>
    <derivirana_varijabla naziv="DomainObject.Predmet.StrankaListFormated_1">
      <item>TOZ Penkala, Tvornica olovaka, školskog i uredskog pribora Zagreb, d.d.</item>
    </derivirana_varijabla>
  </DomainObject.Predmet.StrankaListFormated>
  <DomainObject.Predmet.StrankaListFormatedOIB>
    <izvorni_sadrzaj>
      <item>TOZ Penkala, Tvornica olovaka, školskog i uredskog pribora Zagreb, d.d., OIB 41257380203</item>
    </izvorni_sadrzaj>
    <derivirana_varijabla naziv="DomainObject.Predmet.StrankaListFormatedOIB_1">
      <item>TOZ Penkala, Tvornica olovaka, školskog i uredskog pribora Zagreb, d.d., OIB 41257380203</item>
    </derivirana_varijabla>
  </DomainObject.Predmet.StrankaListFormatedOIB>
  <DomainObject.Predmet.StrankaListFormatedWithAdress>
    <izvorni_sadrzaj>
      <item>TOZ Penkala, Tvornica olovaka, školskog i uredskog pribora Zagreb, d.d., Poljačka 56, 10000 Zagreb</item>
    </izvorni_sadrzaj>
    <derivirana_varijabla naziv="DomainObject.Predmet.StrankaListFormatedWithAdress_1">
      <item>TOZ Penkala, Tvornica olovaka, školskog i uredskog pribora Zagreb, d.d., Poljačka 56, 10000 Zagreb</item>
    </derivirana_varijabla>
  </DomainObject.Predmet.StrankaListFormatedWithAdress>
  <DomainObject.Predmet.StrankaListFormatedWithAdressOIB>
    <izvorni_sadrzaj>
      <item>TOZ Penkala, Tvornica olovaka, školskog i uredskog pribora Zagreb, d.d., OIB 41257380203, Poljačka 56, 10000 Zagreb</item>
    </izvorni_sadrzaj>
    <derivirana_varijabla naziv="DomainObject.Predmet.StrankaListFormatedWithAdressOIB_1">
      <item>TOZ Penkala, Tvornica olovaka, školskog i uredskog pribora Zagreb, d.d., OIB 41257380203, Poljačka 56, 10000 Zagreb</item>
    </derivirana_varijabla>
  </DomainObject.Predmet.StrankaListFormatedWithAdressOIB>
  <DomainObject.Predmet.StrankaListNazivFormated>
    <izvorni_sadrzaj>
      <item>TOZ Penkala, Tvornica olovaka, školskog i uredskog pribora Zagreb, d.d.</item>
    </izvorni_sadrzaj>
    <derivirana_varijabla naziv="DomainObject.Predmet.StrankaListNazivFormated_1">
      <item>TOZ Penkala, Tvornica olovaka, školskog i uredskog pribora Zagreb, d.d.</item>
    </derivirana_varijabla>
  </DomainObject.Predmet.StrankaListNazivFormated>
  <DomainObject.Predmet.StrankaListNazivFormatedOIB>
    <izvorni_sadrzaj>
      <item>TOZ Penkala, Tvornica olovaka, školskog i uredskog pribora Zagreb, d.d., OIB 41257380203</item>
    </izvorni_sadrzaj>
    <derivirana_varijabla naziv="DomainObject.Predmet.StrankaListNazivFormatedOIB_1">
      <item>TOZ Penkala, Tvornica olovaka, školskog i uredskog pribora Zagreb, d.d., OIB 41257380203</item>
    </derivirana_varijabla>
  </DomainObject.Predmet.StrankaListNazivFormatedOIB>
  <DomainObject.Predmet.ProtuStrankaListFormated>
    <izvorni_sadrzaj>
      <item>TOZ Penkala, Tvornica olovaka, školskog i uredskog pribora Zagreb, d.d.</item>
    </izvorni_sadrzaj>
    <derivirana_varijabla naziv="DomainObject.Predmet.ProtuStrankaListFormated_1">
      <item>TOZ Penkala, Tvornica olovaka, školskog i uredskog pribora Zagreb, d.d.</item>
    </derivirana_varijabla>
  </DomainObject.Predmet.ProtuStrankaListFormated>
  <DomainObject.Predmet.ProtuStrankaListFormatedOIB>
    <izvorni_sadrzaj>
      <item>TOZ Penkala, Tvornica olovaka, školskog i uredskog pribora Zagreb, d.d., OIB 41257380203</item>
    </izvorni_sadrzaj>
    <derivirana_varijabla naziv="DomainObject.Predmet.ProtuStrankaListFormatedOIB_1">
      <item>TOZ Penkala, Tvornica olovaka, školskog i uredskog pribora Zagreb, d.d., OIB 41257380203</item>
    </derivirana_varijabla>
  </DomainObject.Predmet.ProtuStrankaListFormatedOIB>
  <DomainObject.Predmet.ProtuStrankaListFormatedWithAdress>
    <izvorni_sadrzaj>
      <item>TOZ Penkala, Tvornica olovaka, školskog i uredskog pribora Zagreb, d.d., Poljačka 56, 10000 Zagreb</item>
    </izvorni_sadrzaj>
    <derivirana_varijabla naziv="DomainObject.Predmet.ProtuStrankaListFormatedWithAdress_1">
      <item>TOZ Penkala, Tvornica olovaka, školskog i uredskog pribora Zagreb, d.d., Poljačka 56, 10000 Zagreb</item>
    </derivirana_varijabla>
  </DomainObject.Predmet.ProtuStrankaListFormatedWithAdress>
  <DomainObject.Predmet.ProtuStrankaListFormatedWithAdressOIB>
    <izvorni_sadrzaj>
      <item>TOZ Penkala, Tvornica olovaka, školskog i uredskog pribora Zagreb, d.d., OIB 41257380203, Poljačka 56, 10000 Zagreb</item>
    </izvorni_sadrzaj>
    <derivirana_varijabla naziv="DomainObject.Predmet.ProtuStrankaListFormatedWithAdressOIB_1">
      <item>TOZ Penkala, Tvornica olovaka, školskog i uredskog pribora Zagreb, d.d., OIB 41257380203, Poljačka 56, 10000 Zagreb</item>
    </derivirana_varijabla>
  </DomainObject.Predmet.ProtuStrankaListFormatedWithAdressOIB>
  <DomainObject.Predmet.ProtuStrankaListNazivFormated>
    <izvorni_sadrzaj>
      <item>TOZ Penkala, Tvornica olovaka, školskog i uredskog pribora Zagreb, d.d.</item>
    </izvorni_sadrzaj>
    <derivirana_varijabla naziv="DomainObject.Predmet.ProtuStrankaListNazivFormated_1">
      <item>TOZ Penkala, Tvornica olovaka, školskog i uredskog pribora Zagreb, d.d.</item>
    </derivirana_varijabla>
  </DomainObject.Predmet.ProtuStrankaListNazivFormated>
  <DomainObject.Predmet.ProtuStrankaListNazivFormatedOIB>
    <izvorni_sadrzaj>
      <item>TOZ Penkala, Tvornica olovaka, školskog i uredskog pribora Zagreb, d.d., OIB 41257380203</item>
    </izvorni_sadrzaj>
    <derivirana_varijabla naziv="DomainObject.Predmet.ProtuStrankaListNazivFormatedOIB_1">
      <item>TOZ Penkala, Tvornica olovaka, školskog i uredskog pribora Zagreb, d.d., OIB 41257380203</item>
    </derivirana_varijabla>
  </DomainObject.Predmet.ProtuStrankaListNazivFormatedOIB>
  <DomainObject.Predmet.OstaliListFormated>
    <izvorni_sadrzaj>
      <item>TIHOMIR LALIĆ</item>
      <item>Milorad Zajkovski</item>
      <item>Borka Bajić</item>
      <item>Zoran Kralj</item>
      <item>Boris Anišić</item>
    </izvorni_sadrzaj>
    <derivirana_varijabla naziv="DomainObject.Predmet.OstaliListFormated_1">
      <item>TIHOMIR LALIĆ</item>
      <item>Milorad Zajkovski</item>
      <item>Borka Bajić</item>
      <item>Zoran Kralj</item>
      <item>Boris Anišić</item>
    </derivirana_varijabla>
  </DomainObject.Predmet.OstaliListFormated>
  <DomainObject.Predmet.OstaliListFormatedOIB>
    <izvorni_sadrzaj>
      <item>TIHOMIR LALIĆ</item>
      <item>Milorad Zajkovski, OIB 59768013642</item>
      <item>Borka Bajić</item>
      <item>Zoran Kralj</item>
      <item>Boris Anišić</item>
    </izvorni_sadrzaj>
    <derivirana_varijabla naziv="DomainObject.Predmet.OstaliListFormatedOIB_1">
      <item>TIHOMIR LALIĆ</item>
      <item>Milorad Zajkovski, OIB 59768013642</item>
      <item>Borka Bajić</item>
      <item>Zoran Kralj</item>
      <item>Boris Anišić</item>
    </derivirana_varijabla>
  </DomainObject.Predmet.OstaliListFormatedOIB>
  <DomainObject.Predmet.OstaliListFormatedWithAdress>
    <izvorni_sadrzaj>
      <item>TIHOMIR LALIĆ, BOŽIDARA MAGOVCA 68, 10000 Zagreb</item>
      <item>Milorad Zajkovski, Ivana Vencla 32, 10290 Zaprešić</item>
      <item>Borka Bajić, Biankinijeva 17/II, 10000 Zagreb</item>
      <item>Zoran Kralj, Dankovečka 8, 10000 Zagreb</item>
      <item>Boris Anišić, Ilica 191 B/I, 10000 Zagreb</item>
    </izvorni_sadrzaj>
    <derivirana_varijabla naziv="DomainObject.Predmet.OstaliListFormatedWithAdress_1">
      <item>TIHOMIR LALIĆ, BOŽIDARA MAGOVCA 68, 10000 Zagreb</item>
      <item>Milorad Zajkovski, Ivana Vencla 32, 10290 Zaprešić</item>
      <item>Borka Bajić, Biankinijeva 17/II, 10000 Zagreb</item>
      <item>Zoran Kralj, Dankovečka 8, 10000 Zagreb</item>
      <item>Boris Anišić, Ilica 191 B/I, 10000 Zagreb</item>
    </derivirana_varijabla>
  </DomainObject.Predmet.OstaliListFormatedWithAdress>
  <DomainObject.Predmet.OstaliListFormatedWithAdressOIB>
    <izvorni_sadrzaj>
      <item>TIHOMIR LALIĆ, BOŽIDARA MAGOVCA 68, 10000 Zagreb</item>
      <item>Milorad Zajkovski, OIB 59768013642, Ivana Vencla 32, 10290 Zaprešić</item>
      <item>Borka Bajić, Biankinijeva 17/II, 10000 Zagreb</item>
      <item>Zoran Kralj, Dankovečka 8, 10000 Zagreb</item>
      <item>Boris Anišić, Ilica 191 B/I, 10000 Zagreb</item>
    </izvorni_sadrzaj>
    <derivirana_varijabla naziv="DomainObject.Predmet.OstaliListFormatedWithAdressOIB_1">
      <item>TIHOMIR LALIĆ, BOŽIDARA MAGOVCA 68, 10000 Zagreb</item>
      <item>Milorad Zajkovski, OIB 59768013642, Ivana Vencla 32, 10290 Zaprešić</item>
      <item>Borka Bajić, Biankinijeva 17/II, 10000 Zagreb</item>
      <item>Zoran Kralj, Dankovečka 8, 10000 Zagreb</item>
      <item>Boris Anišić, Ilica 191 B/I, 10000 Zagreb</item>
    </derivirana_varijabla>
  </DomainObject.Predmet.OstaliListFormatedWithAdressOIB>
  <DomainObject.Predmet.OstaliListNazivFormated>
    <izvorni_sadrzaj>
      <item>TIHOMIR LALIĆ</item>
      <item>Milorad Zajkovski</item>
      <item>Borka Bajić</item>
      <item>Zoran Kralj</item>
      <item>Boris Anišić</item>
    </izvorni_sadrzaj>
    <derivirana_varijabla naziv="DomainObject.Predmet.OstaliListNazivFormated_1">
      <item>TIHOMIR LALIĆ</item>
      <item>Milorad Zajkovski</item>
      <item>Borka Bajić</item>
      <item>Zoran Kralj</item>
      <item>Boris Anišić</item>
    </derivirana_varijabla>
  </DomainObject.Predmet.OstaliListNazivFormated>
  <DomainObject.Predmet.OstaliListNazivFormatedOIB>
    <izvorni_sadrzaj>
      <item>TIHOMIR LALIĆ</item>
      <item>Milorad Zajkovski, OIB 59768013642</item>
      <item>Borka Bajić</item>
      <item>Zoran Kralj</item>
      <item>Boris Anišić</item>
    </izvorni_sadrzaj>
    <derivirana_varijabla naziv="DomainObject.Predmet.OstaliListNazivFormatedOIB_1">
      <item>TIHOMIR LALIĆ</item>
      <item>Milorad Zajkovski, OIB 59768013642</item>
      <item>Borka Bajić</item>
      <item>Zoran Kralj</item>
      <item>Boris Anišić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TOZ Penkala, Tvornica olovaka, školskog i uredskog pribora Zagreb, d.d.</izvorni_sadrzaj>
    <derivirana_varijabla naziv="DomainObject.Predmet.StrankaIDrugi_1">TOZ Penkala, Tvornica olovaka, školskog i uredskog pribora Zagreb, d.d.</derivirana_varijabla>
  </DomainObject.Predmet.StrankaIDrugi>
  <DomainObject.Predmet.ProtustrankaIDrugi>
    <izvorni_sadrzaj>TOZ Penkala, Tvornica olovaka, školskog i uredskog pribora Zagreb, d.d.</izvorni_sadrzaj>
    <derivirana_varijabla naziv="DomainObject.Predmet.ProtustrankaIDrugi_1">TOZ Penkala, Tvornica olovaka, školskog i uredskog pribora Zagreb, d.d.</derivirana_varijabla>
  </DomainObject.Predmet.ProtustrankaIDrugi>
  <DomainObject.Predmet.StrankaIDrugiAdressOIB>
    <izvorni_sadrzaj>TOZ Penkala, Tvornica olovaka, školskog i uredskog pribora Zagreb, d.d., OIB 41257380203, Poljačka 56, 10000 Zagreb</izvorni_sadrzaj>
    <derivirana_varijabla naziv="DomainObject.Predmet.StrankaIDrugiAdressOIB_1">TOZ Penkala, Tvornica olovaka, školskog i uredskog pribora Zagreb, d.d., OIB 41257380203, Poljačka 56, 10000 Zagreb</derivirana_varijabla>
  </DomainObject.Predmet.StrankaIDrugiAdressOIB>
  <DomainObject.Predmet.ProtustrankaIDrugiAdressOIB>
    <izvorni_sadrzaj>TOZ Penkala, Tvornica olovaka, školskog i uredskog pribora Zagreb, d.d., OIB 41257380203, Poljačka 56, 10000 Zagreb</izvorni_sadrzaj>
    <derivirana_varijabla naziv="DomainObject.Predmet.ProtustrankaIDrugiAdressOIB_1">TOZ Penkala, Tvornica olovaka, školskog i uredskog pribora Zagreb, d.d., OIB 41257380203, Poljačka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TOZ Penkala, Tvornica olovaka, školskog i uredskog pribora Zagreb, d.d.</item>
      <item>TOZ Penkala, Tvornica olovaka, školskog i uredskog pribora Zagreb, d.d.</item>
      <item>TIHOMIR LALIĆ</item>
      <item>Milorad Zajkovski</item>
      <item>Borka Bajić</item>
      <item>Zoran Kralj</item>
      <item>Boris Anišić</item>
    </izvorni_sadrzaj>
    <derivirana_varijabla naziv="DomainObject.Predmet.SudioniciListNaziv_1">
      <item>TOZ Penkala, Tvornica olovaka, školskog i uredskog pribora Zagreb, d.d.</item>
      <item>TOZ Penkala, Tvornica olovaka, školskog i uredskog pribora Zagreb, d.d.</item>
      <item>TIHOMIR LALIĆ</item>
      <item>Milorad Zajkovski</item>
      <item>Borka Bajić</item>
      <item>Zoran Kralj</item>
      <item>Boris Anišić</item>
    </derivirana_varijabla>
  </DomainObject.Predmet.SudioniciListNaziv>
  <DomainObject.Predmet.SudioniciListAdressOIB>
    <izvorni_sadrzaj>
      <item>TOZ Penkala, Tvornica olovaka, školskog i uredskog pribora Zagreb, d.d., OIB 41257380203, Poljačka 56,10000 Zagreb</item>
      <item>TOZ Penkala, Tvornica olovaka, školskog i uredskog pribora Zagreb, d.d., OIB 41257380203, Poljačka 56,10000 Zagreb</item>
      <item>TIHOMIR LALIĆ, BOŽIDARA MAGOVCA 68,10000 Zagreb</item>
      <item>Milorad Zajkovski, OIB 59768013642, Ivana Vencla 32,10290 Zaprešić</item>
      <item>Borka Bajić, Biankinijeva 17/II,10000 Zagreb</item>
      <item>Zoran Kralj, Dankovečka 8,10000 Zagreb</item>
      <item>Boris Anišić, Ilica 191 B/I,10000 Zagreb</item>
    </izvorni_sadrzaj>
    <derivirana_varijabla naziv="DomainObject.Predmet.SudioniciListAdressOIB_1">
      <item>TOZ Penkala, Tvornica olovaka, školskog i uredskog pribora Zagreb, d.d., OIB 41257380203, Poljačka 56,10000 Zagreb</item>
      <item>TOZ Penkala, Tvornica olovaka, školskog i uredskog pribora Zagreb, d.d., OIB 41257380203, Poljačka 56,10000 Zagreb</item>
      <item>TIHOMIR LALIĆ, BOŽIDARA MAGOVCA 68,10000 Zagreb</item>
      <item>Milorad Zajkovski, OIB 59768013642, Ivana Vencla 32,10290 Zaprešić</item>
      <item>Borka Bajić, Biankinijeva 17/II,10000 Zagreb</item>
      <item>Zoran Kralj, Dankovečka 8,10000 Zagreb</item>
      <item>Boris Anišić, Ilica 191 B/I,10000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41257380203</item>
      <item>, OIB 41257380203</item>
      <item>, OIB null</item>
      <item>, OIB 59768013642</item>
      <item>, OIB null</item>
      <item>, OIB null</item>
      <item>, OIB null</item>
    </izvorni_sadrzaj>
    <derivirana_varijabla naziv="DomainObject.Predmet.SudioniciListNazivOIB_1">
      <item>, OIB 41257380203</item>
      <item>, OIB 41257380203</item>
      <item>, OIB null</item>
      <item>, OIB 59768013642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131</properties:Words>
  <properties:Characters>785</properties:Characters>
  <properties:Lines>42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GRADITELJ  GRAD d</vt:lpstr>
    </vt:vector>
  </properties:TitlesOfParts>
  <properties:LinksUpToDate>false</properties:LinksUpToDate>
  <properties:CharactersWithSpaces>1457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2017-12-07T09:24:00Z</dcterms:created>
  <dc:creator>Zajkovski</dc:creator>
  <cp:lastModifiedBy>Valentina Delač</cp:lastModifiedBy>
  <cp:lastPrinted>2017-11-19T21:55:00Z</cp:lastPrinted>
  <dcterms:modified xmlns:xsi="http://www.w3.org/2001/XMLSchema-instance" xsi:type="dcterms:W3CDTF">2017-12-07T09:25:00Z</dcterms:modified>
  <cp:revision>3</cp:revision>
  <dc:title>GRADITELJ  GRAD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St-428/2015-170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