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266bc" w14:paraId="3d266bc" w:rsidRDefault="00747E25" w:rsidP="00747E25" w:rsidR="00747E2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7E25" w:rsidP="00747E25" w:rsidR="00747E2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47E25" w:rsidP="00747E25" w:rsidR="00747E2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47E25" w:rsidP="00747E25" w:rsidR="00747E2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47E25" w:rsidP="00747E25" w:rsidR="00747E2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47E25" w:rsidP="00747E25" w:rsidR="00747E2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47E25" w:rsidP="00747E25" w:rsidR="00747E25" w:rsidRPr="005D578C">
      <w:pPr>
        <w:jc w:val="center"/>
        <w:rPr>
          <w:rFonts w:cs="Times New Roman" w:eastAsia="Times New Roman"/>
          <w:szCs w:val="24"/>
        </w:rPr>
      </w:pPr>
    </w:p>
    <w:p w:rsidRDefault="00747E25" w:rsidP="00747E25" w:rsidR="00747E2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47E25" w:rsidP="00747E25" w:rsidR="00747E25" w:rsidRPr="005D578C">
      <w:pPr>
        <w:rPr>
          <w:rFonts w:cs="Times New Roman" w:eastAsia="Times New Roman"/>
          <w:szCs w:val="24"/>
        </w:rPr>
      </w:pPr>
    </w:p>
    <w:p w:rsidRDefault="00747E25" w:rsidP="00747E25" w:rsidR="00747E25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ANDROMEDA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Mutvoranska 25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49087478205, MBS 130033127, 1</w:t>
      </w:r>
      <w:r w:rsidR="00850610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. travnja 2016.</w:t>
      </w:r>
    </w:p>
    <w:p w:rsidRDefault="00747E25" w:rsidP="00747E25" w:rsidR="00747E25" w:rsidRPr="005D578C">
      <w:pPr>
        <w:rPr>
          <w:rFonts w:cs="Times New Roman" w:eastAsia="Times New Roman"/>
          <w:szCs w:val="24"/>
        </w:rPr>
      </w:pPr>
    </w:p>
    <w:p w:rsidRDefault="00747E25" w:rsidP="00747E25" w:rsidR="00747E2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47E25" w:rsidP="00747E25" w:rsidR="00747E25" w:rsidRPr="005D578C">
      <w:pPr>
        <w:rPr>
          <w:rFonts w:cs="Times New Roman" w:eastAsia="Times New Roman"/>
          <w:szCs w:val="24"/>
        </w:rPr>
      </w:pPr>
    </w:p>
    <w:p w:rsidRDefault="00747E25" w:rsidP="00747E25" w:rsidR="00747E2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ANDROMEDA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Mutvoranska 25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49087478205, MBS 130033127.</w:t>
      </w:r>
    </w:p>
    <w:p w:rsidRDefault="00747E25" w:rsidP="00747E25" w:rsidR="00747E25" w:rsidRPr="005D578C">
      <w:pPr>
        <w:rPr>
          <w:rFonts w:cs="Times New Roman" w:eastAsia="Times New Roman"/>
          <w:szCs w:val="24"/>
        </w:rPr>
      </w:pPr>
    </w:p>
    <w:p w:rsidRDefault="00747E25" w:rsidP="00747E25" w:rsidR="00747E25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747E25">
        <w:rPr>
          <w:rFonts w:cs="Times New Roman" w:eastAsia="Times New Roman"/>
          <w:szCs w:val="20"/>
        </w:rPr>
        <w:t>Jelenko Lehki iz Zagreba, Pavla Hatza 10, OIB 96068307857</w:t>
      </w:r>
      <w:r>
        <w:rPr>
          <w:rFonts w:cs="Times New Roman" w:eastAsia="Times New Roman"/>
          <w:szCs w:val="20"/>
        </w:rPr>
        <w:t>.</w:t>
      </w:r>
    </w:p>
    <w:p w:rsidRDefault="00747E25" w:rsidP="00747E25" w:rsidR="00747E25">
      <w:pPr>
        <w:rPr>
          <w:rFonts w:cs="Times New Roman" w:eastAsia="Times New Roman"/>
          <w:szCs w:val="20"/>
        </w:rPr>
      </w:pPr>
    </w:p>
    <w:p w:rsidRDefault="00747E25" w:rsidP="00747E25" w:rsidR="00747E2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ANDROMEDA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Mutvoranska 25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49087478205, MBS 130033127.</w:t>
      </w:r>
    </w:p>
    <w:p w:rsidRDefault="00747E25" w:rsidP="00747E25" w:rsidR="00747E25">
      <w:pPr>
        <w:ind w:firstLine="709"/>
        <w:rPr>
          <w:rFonts w:cs="Times New Roman" w:eastAsia="Times New Roman"/>
          <w:szCs w:val="24"/>
        </w:rPr>
      </w:pPr>
    </w:p>
    <w:p w:rsidRDefault="00747E25" w:rsidP="00747E25" w:rsidR="00747E2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ANDROMEDA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Mutvoranska 25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49087478205, MBS 130033127.</w:t>
      </w:r>
    </w:p>
    <w:p w:rsidRDefault="00747E25" w:rsidP="00747E25" w:rsidR="00747E25">
      <w:pPr>
        <w:rPr>
          <w:rFonts w:cs="Times New Roman" w:eastAsia="Times New Roman"/>
          <w:szCs w:val="24"/>
        </w:rPr>
      </w:pPr>
    </w:p>
    <w:p w:rsidRDefault="00747E25" w:rsidP="00747E25" w:rsidR="00747E25" w:rsidRPr="005D578C">
      <w:pPr>
        <w:rPr>
          <w:rFonts w:cs="Times New Roman" w:eastAsia="Times New Roman"/>
          <w:szCs w:val="24"/>
        </w:rPr>
      </w:pPr>
    </w:p>
    <w:p w:rsidRDefault="00747E25" w:rsidP="00747E25" w:rsidR="00747E2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47E25" w:rsidP="00747E25" w:rsidR="00747E25">
      <w:pPr>
        <w:ind w:firstLine="708"/>
        <w:rPr>
          <w:rFonts w:cs="Times New Roman" w:eastAsia="Times New Roman"/>
          <w:szCs w:val="24"/>
        </w:rPr>
      </w:pPr>
    </w:p>
    <w:p w:rsidRDefault="00747E25" w:rsidP="00747E25" w:rsidR="00747E2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444.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ANDROMEDA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5.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St-208/2016-3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47E25" w:rsidP="00747E25" w:rsidR="00747E2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47E25" w:rsidP="00747E25" w:rsidR="00747E25" w:rsidRPr="005D578C">
      <w:pPr>
        <w:rPr>
          <w:rFonts w:cs="Times New Roman" w:eastAsia="Times New Roman"/>
          <w:szCs w:val="24"/>
        </w:rPr>
      </w:pPr>
    </w:p>
    <w:p w:rsidRDefault="00747E25" w:rsidP="00747E25" w:rsidR="00747E2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</w:t>
      </w:r>
      <w:r w:rsidR="00850610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47E25" w:rsidP="00747E25" w:rsidR="00747E25">
      <w:pPr>
        <w:rPr>
          <w:rFonts w:cs="Times New Roman" w:eastAsia="Times New Roman"/>
          <w:szCs w:val="24"/>
        </w:rPr>
      </w:pPr>
    </w:p>
    <w:p w:rsidRDefault="00747E25" w:rsidP="00747E25" w:rsidR="00747E2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747E25" w:rsidP="00747E25" w:rsidR="00747E2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747E25" w:rsidP="00747E25" w:rsidR="00747E25">
      <w:pPr>
        <w:jc w:val="left"/>
        <w:rPr>
          <w:rFonts w:cs="Times New Roman" w:eastAsia="Times New Roman"/>
          <w:szCs w:val="24"/>
        </w:rPr>
      </w:pPr>
    </w:p>
    <w:p w:rsidRDefault="00747E25" w:rsidP="00747E25" w:rsidR="00747E25" w:rsidRPr="005D578C">
      <w:pPr>
        <w:jc w:val="left"/>
        <w:rPr>
          <w:rFonts w:cs="Times New Roman" w:eastAsia="Times New Roman"/>
          <w:szCs w:val="24"/>
        </w:rPr>
      </w:pPr>
    </w:p>
    <w:p w:rsidRDefault="00850610" w:rsidP="00747E25" w:rsidR="00850610">
      <w:pPr>
        <w:jc w:val="left"/>
        <w:rPr>
          <w:rFonts w:cs="Times New Roman" w:eastAsia="Times New Roman"/>
          <w:szCs w:val="24"/>
        </w:rPr>
      </w:pPr>
    </w:p>
    <w:p w:rsidRDefault="00850610" w:rsidP="00747E25" w:rsidR="00850610">
      <w:pPr>
        <w:jc w:val="left"/>
        <w:rPr>
          <w:rFonts w:cs="Times New Roman" w:eastAsia="Times New Roman"/>
          <w:szCs w:val="24"/>
        </w:rPr>
      </w:pPr>
    </w:p>
    <w:p w:rsidRDefault="00747E25" w:rsidP="00747E25" w:rsidR="00747E2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47E25" w:rsidP="00747E25" w:rsidR="00747E25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747E25" w:rsidP="00747E25" w:rsidR="00747E2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747E25" w:rsidP="00747E25" w:rsidR="00747E25">
      <w:pPr>
        <w:rPr>
          <w:rFonts w:cs="Times New Roman" w:eastAsia="Times New Roman"/>
          <w:szCs w:val="24"/>
        </w:rPr>
      </w:pPr>
    </w:p>
    <w:p w:rsidRDefault="00747E25" w:rsidP="00747E25" w:rsidR="00747E25" w:rsidRPr="005D578C">
      <w:pPr>
        <w:rPr>
          <w:rFonts w:cs="Times New Roman" w:eastAsia="Times New Roman"/>
          <w:szCs w:val="24"/>
        </w:rPr>
      </w:pPr>
    </w:p>
    <w:p w:rsidRDefault="00747E25" w:rsidP="00747E25" w:rsidR="00747E2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47E25" w:rsidP="00747E25" w:rsidR="00747E2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47E25" w:rsidP="00747E25" w:rsidR="00747E2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ANDROMEDA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Mutvoranska 25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747E25" w:rsidP="00747E25" w:rsidR="00747E25" w:rsidRPr="00386167">
      <w:pPr>
        <w:rPr>
          <w:rFonts w:cs="Times New Roman" w:eastAsia="Times New Roman"/>
          <w:szCs w:val="20"/>
        </w:rPr>
      </w:pPr>
      <w:r w:rsidRPr="006C0BD8">
        <w:rPr>
          <w:rFonts w:cs="Times New Roman" w:eastAsia="Times New Roman"/>
          <w:szCs w:val="24"/>
        </w:rPr>
        <w:t xml:space="preserve">3. RH, Ministarstvo financija, Porezna uprava, </w:t>
      </w:r>
      <w:r w:rsidRPr="006C0BD8">
        <w:rPr>
          <w:rFonts w:cs="Times New Roman" w:eastAsia="Times New Roman"/>
          <w:szCs w:val="20"/>
        </w:rPr>
        <w:t>Područni ured Istra, Primorje</w:t>
      </w:r>
      <w:r>
        <w:rPr>
          <w:rFonts w:cs="Times New Roman" w:eastAsia="Times New Roman"/>
          <w:szCs w:val="20"/>
        </w:rPr>
        <w:t xml:space="preserve">, Lika, Ispostava </w:t>
      </w:r>
      <w:r>
        <w:t>Pula – Pola, Pula, Carrarina 5,</w:t>
      </w:r>
    </w:p>
    <w:p w:rsidRDefault="00747E25" w:rsidP="00747E25" w:rsidR="00747E2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47E25" w:rsidP="00747E25" w:rsidR="00747E2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Jelenko Lehki iz Zagreba, Pavla Hatza 10, </w:t>
      </w:r>
    </w:p>
    <w:p w:rsidRDefault="00747E25" w:rsidP="00747E25" w:rsidR="00747E25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747E25" w:rsidP="00747E25" w:rsidR="00747E2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747E25" w:rsidP="00747E25" w:rsidR="00747E2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747E25" w:rsidP="00747E25" w:rsidR="00747E25"/>
    <w:p w:rsidRDefault="00747E25" w:rsidP="00747E25" w:rsidR="00747E25"/>
    <w:p w:rsidRDefault="00747E25" w:rsidP="00747E25" w:rsidR="00747E25"/>
    <w:p w:rsidRDefault="00747E25" w:rsidP="00747E25" w:rsidR="00747E25"/>
    <w:p w:rsidRDefault="00747E25" w:rsidP="00747E25" w:rsidR="00747E25"/>
    <w:p w:rsidRDefault="00747E25" w:rsidP="00747E25" w:rsidR="00747E25"/>
    <w:p w:rsidRDefault="00747E25" w:rsidP="00747E25" w:rsidR="00747E25"/>
    <w:p w:rsidRDefault="00747E25" w:rsidP="00747E25" w:rsidR="00747E25"/>
    <w:p w:rsidRDefault="00747E25" w:rsidP="00747E25" w:rsidR="00747E25"/>
    <w:p w:rsidRDefault="00747E25" w:rsidP="00747E25" w:rsidR="00747E25"/>
    <w:p w:rsidRDefault="00747E25" w:rsidP="00747E25" w:rsidR="00747E25"/>
    <w:p w:rsidRDefault="00747E25" w:rsidP="00747E25" w:rsidR="00747E25"/>
    <w:p w:rsidRDefault="00747E25" w:rsidP="00747E25" w:rsidR="00747E25"/>
    <w:p w:rsidRDefault="00747E25" w:rsidP="00747E25" w:rsidR="00747E25"/>
    <w:p w:rsidRDefault="00747E25" w:rsidP="00747E25" w:rsidR="00747E25"/>
    <w:p w:rsidRDefault="00747E25" w:rsidP="00747E25" w:rsidR="00747E25"/>
    <w:p w:rsidRDefault="00747E25" w:rsidP="00747E25" w:rsidR="00747E25"/>
    <w:p w:rsidRDefault="00747E25" w:rsidP="00747E25" w:rsidR="00747E25"/>
    <w:p w:rsidRDefault="00747E25" w:rsidP="00747E25" w:rsidR="00747E25"/>
    <w:p w:rsidRDefault="004F5027" w:rsidR="004F5027"/>
    <w:sectPr w:rsidSect="005A4666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7E25" w:rsidP="00747E25" w:rsidR="00747E25">
      <w:r>
        <w:separator/>
      </w:r>
    </w:p>
  </w:endnote>
  <w:endnote w:id="0" w:type="continuationSeparator">
    <w:p w:rsidRDefault="00747E25" w:rsidP="00747E25" w:rsidR="00747E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7E25" w:rsidP="00747E25" w:rsidR="00747E25">
      <w:r>
        <w:separator/>
      </w:r>
    </w:p>
  </w:footnote>
  <w:footnote w:id="0" w:type="continuationSeparator">
    <w:p w:rsidRDefault="00747E25" w:rsidP="00747E25" w:rsidR="00747E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7E25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D75D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St-208/2016-5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7E25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St-208/2016-5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6DA4"/>
    <w:rsid w:val="002B6DA4"/>
    <w:rsid w:val="004F5027"/>
    <w:rsid w:val="00747E25"/>
    <w:rsid w:val="007D75D2"/>
    <w:rsid w:val="00850610"/>
    <w:rsid w:val="008B53DB"/>
    <w:rsid w:val="00CF43D5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E2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47E2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47E2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47E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47E2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47E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7E2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75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5D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D75D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D75D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D75D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E2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47E2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47E2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47E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47E2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47E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7E2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75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5D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D75D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D75D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D75D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St-208/2016</izvorni_sadrzaj>
    <derivirana_varijabla naziv="DomainObject.Predmet.OznakaBroj_1">St-208/2016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ANDROMEDA d.o.o. PULA</izvorni_sadrzaj>
    <derivirana_varijabla naziv="DomainObject.Predmet.ProtustrankaFormated_1">  ANDROMEDA d.o.o. PULA</derivirana_varijabla>
  </DomainObject.Predmet.ProtustrankaFormated>
  <DomainObject.Predmet.ProtustrankaFormatedOIB>
    <izvorni_sadrzaj>  ANDROMEDA d.o.o. PULA, OIB 49087478205</izvorni_sadrzaj>
    <derivirana_varijabla naziv="DomainObject.Predmet.ProtustrankaFormatedOIB_1">  ANDROMEDA d.o.o. PULA, OIB 49087478205</derivirana_varijabla>
  </DomainObject.Predmet.ProtustrankaFormatedOIB>
  <DomainObject.Predmet.ProtustrankaFormatedWithAdress>
    <izvorni_sadrzaj> ANDROMEDA d.o.o. PULA, Mutvoranska 25, 52100 Pula</izvorni_sadrzaj>
    <derivirana_varijabla naziv="DomainObject.Predmet.ProtustrankaFormatedWithAdress_1"> ANDROMEDA d.o.o. PULA, Mutvoranska 25, 52100 Pula</derivirana_varijabla>
  </DomainObject.Predmet.ProtustrankaFormatedWithAdress>
  <DomainObject.Predmet.ProtustrankaFormatedWithAdressOIB>
    <izvorni_sadrzaj> ANDROMEDA d.o.o. PULA, OIB 49087478205, Mutvoranska 25, 52100 Pula</izvorni_sadrzaj>
    <derivirana_varijabla naziv="DomainObject.Predmet.ProtustrankaFormatedWithAdressOIB_1"> ANDROMEDA d.o.o. PULA, OIB 49087478205, Mutvoranska 25, 52100 Pula</derivirana_varijabla>
  </DomainObject.Predmet.ProtustrankaFormatedWithAdressOIB>
  <DomainObject.Predmet.ProtustrankaWithAdress>
    <izvorni_sadrzaj>ANDROMEDA d.o.o. PULA Mutvoranska 25, 52100 Pula</izvorni_sadrzaj>
    <derivirana_varijabla naziv="DomainObject.Predmet.ProtustrankaWithAdress_1">ANDROMEDA d.o.o. PULA Mutvoranska 25, 52100 Pula</derivirana_varijabla>
  </DomainObject.Predmet.ProtustrankaWithAdress>
  <DomainObject.Predmet.ProtustrankaWithAdressOIB>
    <izvorni_sadrzaj>ANDROMEDA d.o.o. PULA, OIB 49087478205, Mutvoranska 25, 52100 Pula</izvorni_sadrzaj>
    <derivirana_varijabla naziv="DomainObject.Predmet.ProtustrankaWithAdressOIB_1">ANDROMEDA d.o.o. PULA, OIB 49087478205, Mutvoranska 25, 52100 Pula</derivirana_varijabla>
  </DomainObject.Predmet.ProtustrankaWithAdressOIB>
  <DomainObject.Predmet.ProtustrankaNazivFormated>
    <izvorni_sadrzaj>ANDROMEDA d.o.o. PULA</izvorni_sadrzaj>
    <derivirana_varijabla naziv="DomainObject.Predmet.ProtustrankaNazivFormated_1">ANDROMEDA d.o.o. PULA</derivirana_varijabla>
  </DomainObject.Predmet.ProtustrankaNazivFormated>
  <DomainObject.Predmet.ProtustrankaNazivFormatedOIB>
    <izvorni_sadrzaj>ANDROMEDA d.o.o. PULA, OIB 49087478205</izvorni_sadrzaj>
    <derivirana_varijabla naziv="DomainObject.Predmet.ProtustrankaNazivFormatedOIB_1">ANDROMEDA d.o.o. PULA, OIB 49087478205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28927.92</izvorni_sadrzaj>
    <derivirana_varijabla naziv="DomainObject.Predmet.TrenutnaVrijednost_1">28927.92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ANDROMEDA d.o.o. PULA</item>
    </izvorni_sadrzaj>
    <derivirana_varijabla naziv="DomainObject.Predmet.ProtuStrankaListFormated_1">
      <item>ANDROMEDA d.o.o. PULA</item>
    </derivirana_varijabla>
  </DomainObject.Predmet.ProtuStrankaListFormated>
  <DomainObject.Predmet.ProtuStrankaListFormatedOIB>
    <izvorni_sadrzaj>
      <item>ANDROMEDA d.o.o. PULA, OIB 49087478205</item>
    </izvorni_sadrzaj>
    <derivirana_varijabla naziv="DomainObject.Predmet.ProtuStrankaListFormatedOIB_1">
      <item>ANDROMEDA d.o.o. PULA, OIB 49087478205</item>
    </derivirana_varijabla>
  </DomainObject.Predmet.ProtuStrankaListFormatedOIB>
  <DomainObject.Predmet.ProtuStrankaListFormatedWithAdress>
    <izvorni_sadrzaj>
      <item>ANDROMEDA d.o.o. PULA, Mutvoranska 25, 52100 Pula</item>
    </izvorni_sadrzaj>
    <derivirana_varijabla naziv="DomainObject.Predmet.ProtuStrankaListFormatedWithAdress_1">
      <item>ANDROMEDA d.o.o. PULA, Mutvoranska 25, 52100 Pula</item>
    </derivirana_varijabla>
  </DomainObject.Predmet.ProtuStrankaListFormatedWithAdress>
  <DomainObject.Predmet.ProtuStrankaListFormatedWithAdressOIB>
    <izvorni_sadrzaj>
      <item>ANDROMEDA d.o.o. PULA, OIB 49087478205, Mutvoranska 25, 52100 Pula</item>
    </izvorni_sadrzaj>
    <derivirana_varijabla naziv="DomainObject.Predmet.ProtuStrankaListFormatedWithAdressOIB_1">
      <item>ANDROMEDA d.o.o. PULA, OIB 49087478205, Mutvoranska 25, 52100 Pula</item>
    </derivirana_varijabla>
  </DomainObject.Predmet.ProtuStrankaListFormatedWithAdressOIB>
  <DomainObject.Predmet.ProtuStrankaListNazivFormated>
    <izvorni_sadrzaj>
      <item>ANDROMEDA d.o.o. PULA</item>
    </izvorni_sadrzaj>
    <derivirana_varijabla naziv="DomainObject.Predmet.ProtuStrankaListNazivFormated_1">
      <item>ANDROMEDA d.o.o. PULA</item>
    </derivirana_varijabla>
  </DomainObject.Predmet.ProtuStrankaListNazivFormated>
  <DomainObject.Predmet.ProtuStrankaListNazivFormatedOIB>
    <izvorni_sadrzaj>
      <item>ANDROMEDA d.o.o. PULA, OIB 49087478205</item>
    </izvorni_sadrzaj>
    <derivirana_varijabla naziv="DomainObject.Predmet.ProtuStrankaListNazivFormatedOIB_1">
      <item>ANDROMEDA d.o.o. PULA, OIB 49087478205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ANDROMEDA d.o.o. PULA</izvorni_sadrzaj>
    <derivirana_varijabla naziv="DomainObject.Predmet.ProtustrankaIDrugi_1">ANDROMEDA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ANDROMEDA d.o.o. PULA, OIB 49087478205, Mutvoranska 25, 52100 Pula</izvorni_sadrzaj>
    <derivirana_varijabla naziv="DomainObject.Predmet.ProtustrankaIDrugiAdressOIB_1">ANDROMEDA d.o.o. PULA, OIB 49087478205, Mutvoranska 25,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ANDROMEDA d.o.o. PULA</item>
    </izvorni_sadrzaj>
    <derivirana_varijabla naziv="DomainObject.Predmet.SudioniciListNaziv_1">
      <item>FINANCIJSKA AGENCIJA, RC RIJEKA, PODRUŽNICA PULA, PULA</item>
      <item>ANDROMEDA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ANDROMEDA d.o.o. PULA, OIB 49087478205, Mutvoranska 25,52100 Pula</item>
    </izvorni_sadrzaj>
    <derivirana_varijabla naziv="DomainObject.Predmet.SudioniciListAdressOIB_1">
      <item>FINANCIJSKA AGENCIJA, RC RIJEKA, PODRUŽNICA PULA, PULA, OIB 85821130368, Giardini 5,52100 Pula</item>
      <item>ANDROMEDA d.o.o. PULA, OIB 49087478205, Mutvoranska 25,52100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49087478205</item>
    </izvorni_sadrzaj>
    <derivirana_varijabla naziv="DomainObject.Predmet.SudioniciListNazivOIB_1">
      <item>, OIB 85821130368</item>
      <item>, OIB 49087478205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554</properties:Words>
  <properties:Characters>2959</properties:Characters>
  <properties:Lines>96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2016-04-18T06:35:00Z</dcterms:created>
  <dc:creator>Mihaela Kaligari</dc:creator>
  <cp:lastModifiedBy>Sanja Lakošeljac</cp:lastModifiedBy>
  <cp:lastPrinted>2016-04-18T06:35:00Z</cp:lastPrinted>
  <dcterms:modified xmlns:xsi="http://www.w3.org/2001/XMLSchema-instance" xsi:type="dcterms:W3CDTF">2016-04-18T06:36:00Z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