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801609" w14:paraId="1801609" w:rsidRDefault="0060043A" w:rsidP="00720A56" w:rsidR="0060043A">
      <w:pPr>
        <w15:collapsed w:val="false"/>
        <w:rPr>
          <w:b/>
        </w:rPr>
      </w:pPr>
      <w:bookmarkStart w:name="_GoBack" w:id="0"/>
      <w:bookmarkEnd w:id="0"/>
    </w:p>
    <w:p w:rsidRDefault="00DB7A8C" w:rsidP="00720A56" w:rsidR="004C4EF2">
      <w:pPr>
        <w:rPr>
          <w:b/>
        </w:rPr>
      </w:pPr>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720A56" w:rsidP="00720A56" w:rsidR="00720A56" w:rsidRPr="0060043A">
      <w:r w:rsidRPr="0060043A">
        <w:t>REPUBLIKA HRVATSKA</w:t>
      </w:r>
    </w:p>
    <w:p w:rsidRDefault="00720A56" w:rsidP="00720A56" w:rsidR="004C4EF2" w:rsidRPr="0060043A">
      <w:pPr>
        <w:jc w:val="both"/>
      </w:pPr>
      <w:r w:rsidRPr="0060043A">
        <w:t xml:space="preserve">TRGOVAČKI SUD U SPLITU </w:t>
      </w:r>
    </w:p>
    <w:p w:rsidRDefault="004C4EF2" w:rsidP="0060043A" w:rsidR="004C4EF2" w:rsidRPr="0060043A">
      <w:pPr>
        <w:jc w:val="both"/>
        <w:rPr>
          <w:szCs w:val="20"/>
        </w:rPr>
      </w:pPr>
      <w:r w:rsidRPr="0060043A">
        <w:t xml:space="preserve">Split, </w:t>
      </w:r>
      <w:proofErr w:type="spellStart"/>
      <w:r w:rsidRPr="0060043A">
        <w:t>Sukoišanska</w:t>
      </w:r>
      <w:proofErr w:type="spellEnd"/>
      <w:r w:rsidRPr="0060043A">
        <w:t xml:space="preserve"> 6,</w:t>
      </w:r>
      <w:r w:rsidR="00720A56" w:rsidRPr="0060043A">
        <w:t xml:space="preserve">                                                       </w:t>
      </w:r>
      <w:r w:rsidRPr="0060043A">
        <w:t xml:space="preserve">            </w:t>
      </w:r>
      <w:r w:rsidR="00720A56" w:rsidRPr="0060043A">
        <w:t xml:space="preserve"> Broj: </w:t>
      </w:r>
      <w:r w:rsidRPr="0060043A">
        <w:t>4. St-</w:t>
      </w:r>
      <w:r w:rsidR="00497B84">
        <w:t>37</w:t>
      </w:r>
      <w:r w:rsidRPr="0060043A">
        <w:t>/2013</w:t>
      </w:r>
    </w:p>
    <w:p w:rsidRDefault="0060043A" w:rsidP="00720A56" w:rsidR="0060043A">
      <w:pPr>
        <w:jc w:val="center"/>
      </w:pPr>
    </w:p>
    <w:p w:rsidRDefault="00720A56" w:rsidP="00DB7A8C" w:rsidR="0088022B" w:rsidRPr="0060043A">
      <w:pPr>
        <w:jc w:val="center"/>
      </w:pPr>
      <w:r w:rsidRPr="0060043A">
        <w:t>Z A K L J U Č A K</w:t>
      </w:r>
    </w:p>
    <w:p w:rsidRDefault="00720A56" w:rsidP="0088022B" w:rsidR="00720A56" w:rsidRPr="0088022B">
      <w:pPr>
        <w:ind w:firstLine="708"/>
        <w:jc w:val="both"/>
      </w:pPr>
      <w:r w:rsidRPr="0060043A">
        <w:t xml:space="preserve">Trgovački sud u Splitu, po stečajnom sucu </w:t>
      </w:r>
      <w:r w:rsidR="004C4EF2" w:rsidRPr="0060043A">
        <w:t xml:space="preserve">Katarini Mikulić </w:t>
      </w:r>
      <w:r w:rsidRPr="0060043A">
        <w:t>kao</w:t>
      </w:r>
      <w:r w:rsidRPr="004C4EF2">
        <w:t xml:space="preserve"> sucu pojedincu,  </w:t>
      </w:r>
      <w:r w:rsidRPr="00AA7308">
        <w:t>u</w:t>
      </w:r>
      <w:r w:rsidRPr="00514708">
        <w:t xml:space="preserve"> </w:t>
      </w:r>
      <w:r w:rsidRPr="00AA7308">
        <w:t>ste</w:t>
      </w:r>
      <w:r w:rsidRPr="00514708">
        <w:t>č</w:t>
      </w:r>
      <w:r w:rsidRPr="00AA7308">
        <w:t>ajnom</w:t>
      </w:r>
      <w:r w:rsidRPr="00514708">
        <w:t xml:space="preserve"> </w:t>
      </w:r>
      <w:r w:rsidRPr="00AA7308">
        <w:t>postupku</w:t>
      </w:r>
      <w:r w:rsidRPr="00783F6A">
        <w:t xml:space="preserve"> </w:t>
      </w:r>
      <w:r>
        <w:t>nad</w:t>
      </w:r>
      <w:r w:rsidRPr="00514708">
        <w:t xml:space="preserve"> </w:t>
      </w:r>
      <w:r>
        <w:t>ste</w:t>
      </w:r>
      <w:r w:rsidRPr="00514708">
        <w:t>č</w:t>
      </w:r>
      <w:r>
        <w:t>ajnim</w:t>
      </w:r>
      <w:r w:rsidRPr="00514708">
        <w:t xml:space="preserve"> </w:t>
      </w:r>
      <w:r w:rsidR="0088022B">
        <w:t>d</w:t>
      </w:r>
      <w:r>
        <w:t>u</w:t>
      </w:r>
      <w:r w:rsidRPr="00514708">
        <w:t>ž</w:t>
      </w:r>
      <w:r>
        <w:t>nikom</w:t>
      </w:r>
      <w:r w:rsidRPr="00F612C2">
        <w:rPr>
          <w:b/>
        </w:rPr>
        <w:t xml:space="preserve"> </w:t>
      </w:r>
      <w:r w:rsidR="00497B84">
        <w:t xml:space="preserve">TIBRA d.o.o. – u stečaju, Donji </w:t>
      </w:r>
      <w:proofErr w:type="spellStart"/>
      <w:r w:rsidR="00497B84">
        <w:t>Muć</w:t>
      </w:r>
      <w:proofErr w:type="spellEnd"/>
      <w:r w:rsidR="00497B84">
        <w:t xml:space="preserve"> 0, Donji </w:t>
      </w:r>
      <w:proofErr w:type="spellStart"/>
      <w:r w:rsidR="00497B84">
        <w:t>Muć</w:t>
      </w:r>
      <w:proofErr w:type="spellEnd"/>
      <w:r w:rsidR="00497B84">
        <w:t>, OIB: 04662233203</w:t>
      </w:r>
      <w:r w:rsidRPr="0088022B">
        <w:t xml:space="preserve">, dana </w:t>
      </w:r>
      <w:r w:rsidR="00DB7A8C">
        <w:t>23. rujna 2015</w:t>
      </w:r>
      <w:r w:rsidR="0060043A">
        <w:t xml:space="preserve">. godine </w:t>
      </w:r>
      <w:r w:rsidRPr="0088022B">
        <w:t xml:space="preserve"> </w:t>
      </w:r>
    </w:p>
    <w:p w:rsidRDefault="0088022B" w:rsidP="0060043A" w:rsidR="0088022B"/>
    <w:p w:rsidRDefault="00720A56" w:rsidP="00720A56" w:rsidR="00720A56" w:rsidRPr="0088022B">
      <w:pPr>
        <w:jc w:val="center"/>
      </w:pPr>
      <w:r w:rsidRPr="0088022B">
        <w:t>zaključio  je</w:t>
      </w:r>
    </w:p>
    <w:p w:rsidRDefault="00720A56" w:rsidP="00720A56" w:rsidR="00720A56" w:rsidRPr="0088022B">
      <w:pPr>
        <w:jc w:val="both"/>
      </w:pPr>
    </w:p>
    <w:p w:rsidRDefault="00720A56" w:rsidP="00720A56" w:rsidR="0088022B">
      <w:pPr>
        <w:jc w:val="both"/>
      </w:pPr>
      <w:r w:rsidRPr="0088022B">
        <w:tab/>
        <w:t xml:space="preserve">  </w:t>
      </w:r>
      <w:r w:rsidRPr="0088022B">
        <w:rPr>
          <w:bCs/>
        </w:rPr>
        <w:t>I</w:t>
      </w:r>
      <w:r w:rsidR="0088022B">
        <w:rPr>
          <w:bCs/>
        </w:rPr>
        <w:t>.</w:t>
      </w:r>
      <w:r w:rsidRPr="0088022B">
        <w:t xml:space="preserve"> U stečajnom postupku nad stečajnim </w:t>
      </w:r>
      <w:r w:rsidR="0088022B">
        <w:t>d</w:t>
      </w:r>
      <w:r w:rsidRPr="0088022B">
        <w:t xml:space="preserve">užnikom </w:t>
      </w:r>
      <w:r w:rsidR="00497B84">
        <w:t xml:space="preserve">TIBRA d.o.o. – u stečaju, Donji </w:t>
      </w:r>
      <w:proofErr w:type="spellStart"/>
      <w:r w:rsidR="00497B84">
        <w:t>Muć</w:t>
      </w:r>
      <w:proofErr w:type="spellEnd"/>
      <w:r w:rsidR="00497B84">
        <w:t xml:space="preserve"> 0, Donji </w:t>
      </w:r>
      <w:proofErr w:type="spellStart"/>
      <w:r w:rsidR="00497B84">
        <w:t>Muć</w:t>
      </w:r>
      <w:proofErr w:type="spellEnd"/>
      <w:r w:rsidR="00497B84">
        <w:t>, OIB: 04662233203</w:t>
      </w:r>
      <w:r w:rsidR="004C4EF2">
        <w:t xml:space="preserve"> </w:t>
      </w:r>
      <w:r w:rsidRPr="0088022B">
        <w:t xml:space="preserve">saziva se posebno </w:t>
      </w:r>
      <w:r w:rsidR="0088022B">
        <w:t>i</w:t>
      </w:r>
      <w:r w:rsidRPr="0088022B">
        <w:t>spitno ročište i to za dan</w:t>
      </w:r>
      <w:r w:rsidR="0088022B">
        <w:t xml:space="preserve"> </w:t>
      </w:r>
      <w:r w:rsidR="00DB7A8C">
        <w:t>23</w:t>
      </w:r>
      <w:r w:rsidR="0060043A">
        <w:t xml:space="preserve">. </w:t>
      </w:r>
      <w:r w:rsidR="00DB7A8C">
        <w:t>listopada 2015</w:t>
      </w:r>
      <w:r w:rsidR="0088022B">
        <w:t>.</w:t>
      </w:r>
      <w:r w:rsidR="0060043A">
        <w:t xml:space="preserve"> godine</w:t>
      </w:r>
      <w:r w:rsidR="0088022B">
        <w:t xml:space="preserve"> </w:t>
      </w:r>
      <w:r w:rsidRPr="0088022B">
        <w:t xml:space="preserve">s početkom u </w:t>
      </w:r>
      <w:r w:rsidR="008A19AF">
        <w:t>10,00</w:t>
      </w:r>
      <w:r w:rsidRPr="0088022B">
        <w:t xml:space="preserve"> sati u Trgovačkom sudu u Splitu, Split, </w:t>
      </w:r>
      <w:proofErr w:type="spellStart"/>
      <w:r w:rsidRPr="0088022B">
        <w:t>Sukoišanska</w:t>
      </w:r>
      <w:proofErr w:type="spellEnd"/>
      <w:r w:rsidRPr="0088022B">
        <w:t xml:space="preserve"> 6., soba broj </w:t>
      </w:r>
      <w:r w:rsidR="004C4EF2">
        <w:t>203/II</w:t>
      </w:r>
      <w:r w:rsidRPr="0088022B">
        <w:rPr>
          <w:color w:val="FF0000"/>
        </w:rPr>
        <w:t xml:space="preserve">. </w:t>
      </w:r>
      <w:r w:rsidRPr="0088022B">
        <w:t xml:space="preserve">Na ovome posebnome </w:t>
      </w:r>
      <w:r w:rsidR="0088022B">
        <w:t>i</w:t>
      </w:r>
      <w:r w:rsidRPr="0088022B">
        <w:t>spitnom ročištu ispitivat će se tražbin</w:t>
      </w:r>
      <w:r w:rsidR="001C7A43">
        <w:t>a</w:t>
      </w:r>
      <w:r w:rsidRPr="0088022B">
        <w:t xml:space="preserve"> vjerovnika </w:t>
      </w:r>
      <w:r w:rsidR="00DB7A8C">
        <w:t>RH, Ministarstvo financija-Porezna uprava koja nije ispitana na ispitnom ročištu održanom dana 26. rujna 2013. godine, a koja iznosi 10.777,82 kuna</w:t>
      </w:r>
      <w:r w:rsidR="001C7A43">
        <w:t>.</w:t>
      </w:r>
    </w:p>
    <w:p w:rsidRDefault="00DB7A8C" w:rsidP="00720A56" w:rsidR="00DB7A8C">
      <w:pPr>
        <w:jc w:val="both"/>
      </w:pPr>
    </w:p>
    <w:p w:rsidRDefault="0088022B" w:rsidP="0088022B" w:rsidR="00720A56" w:rsidRPr="0088022B">
      <w:pPr>
        <w:ind w:firstLine="708"/>
        <w:jc w:val="both"/>
      </w:pPr>
      <w:r>
        <w:t xml:space="preserve">II. </w:t>
      </w:r>
      <w:r w:rsidR="00720A56" w:rsidRPr="0088022B">
        <w:t xml:space="preserve">Odmah iza posebnoga </w:t>
      </w:r>
      <w:r>
        <w:t>i</w:t>
      </w:r>
      <w:r w:rsidR="00720A56" w:rsidRPr="0088022B">
        <w:t xml:space="preserve">spitnog ročišta održat će se i Skupština vjerovnika sa sljedećim </w:t>
      </w:r>
    </w:p>
    <w:p w:rsidRDefault="0088022B" w:rsidP="0088022B" w:rsidR="00720A56" w:rsidRPr="0088022B">
      <w:pPr>
        <w:jc w:val="center"/>
      </w:pPr>
      <w:r>
        <w:t>d</w:t>
      </w:r>
      <w:r w:rsidR="00720A56" w:rsidRPr="0088022B">
        <w:t>nevnim redom:</w:t>
      </w:r>
    </w:p>
    <w:p w:rsidRDefault="00720A56" w:rsidP="00720A56" w:rsidR="00720A56" w:rsidRPr="0088022B">
      <w:pPr>
        <w:ind w:left="142"/>
        <w:jc w:val="both"/>
      </w:pPr>
    </w:p>
    <w:p w:rsidRDefault="00DB7A8C" w:rsidP="00D3226F" w:rsidR="00DB7A8C">
      <w:pPr>
        <w:pStyle w:val="Odlomakpopisa"/>
        <w:numPr>
          <w:ilvl w:val="0"/>
          <w:numId w:val="1"/>
        </w:numPr>
        <w:jc w:val="both"/>
      </w:pPr>
      <w:r>
        <w:t xml:space="preserve">Donošenje odluke o ponudi društva </w:t>
      </w:r>
      <w:proofErr w:type="spellStart"/>
      <w:r>
        <w:t>Reoma</w:t>
      </w:r>
      <w:proofErr w:type="spellEnd"/>
      <w:r>
        <w:t xml:space="preserve"> d.o.o., Radnička cesta 184, Zagreb u svezi kupnje zaliha</w:t>
      </w:r>
      <w:r w:rsidR="001C7A43">
        <w:t xml:space="preserve"> robe</w:t>
      </w:r>
      <w:r>
        <w:t xml:space="preserve"> sa skladišta </w:t>
      </w:r>
    </w:p>
    <w:p w:rsidRDefault="00DB7A8C" w:rsidP="00D3226F" w:rsidR="00DB7A8C">
      <w:pPr>
        <w:pStyle w:val="Odlomakpopisa"/>
        <w:numPr>
          <w:ilvl w:val="0"/>
          <w:numId w:val="1"/>
        </w:numPr>
        <w:jc w:val="both"/>
      </w:pPr>
      <w:r>
        <w:t>Donošenje odluke o poduzimanju radnji radi naplate potraživanja od Samoborke d.d.</w:t>
      </w:r>
    </w:p>
    <w:p w:rsidRDefault="00DB7A8C" w:rsidP="00DB7A8C" w:rsidR="00720A56">
      <w:pPr>
        <w:pStyle w:val="Odlomakpopisa"/>
        <w:numPr>
          <w:ilvl w:val="0"/>
          <w:numId w:val="1"/>
        </w:numPr>
        <w:jc w:val="both"/>
      </w:pPr>
      <w:r>
        <w:t xml:space="preserve">Razno </w:t>
      </w:r>
    </w:p>
    <w:p w:rsidRDefault="00DB7A8C" w:rsidP="00DB7A8C" w:rsidR="00DB7A8C" w:rsidRPr="0088022B">
      <w:pPr>
        <w:pStyle w:val="Odlomakpopisa"/>
        <w:ind w:left="1102"/>
        <w:jc w:val="both"/>
      </w:pPr>
    </w:p>
    <w:p w:rsidRDefault="00720A56" w:rsidP="001C7A43" w:rsidR="00720A56" w:rsidRPr="00D3226F">
      <w:pPr>
        <w:ind w:left="142"/>
        <w:jc w:val="both"/>
      </w:pPr>
      <w:r w:rsidRPr="0088022B">
        <w:t xml:space="preserve">          I</w:t>
      </w:r>
      <w:r w:rsidR="0088022B">
        <w:t>I</w:t>
      </w:r>
      <w:r w:rsidRPr="0088022B">
        <w:t>I</w:t>
      </w:r>
      <w:r w:rsidR="0088022B">
        <w:t>.</w:t>
      </w:r>
      <w:r w:rsidRPr="0088022B">
        <w:t xml:space="preserve"> Na posebno ispitno ročište i na Skupštinu vjerovnika pozivaju se svi vjerovnici stečajnog </w:t>
      </w:r>
      <w:r w:rsidR="0088022B">
        <w:t>d</w:t>
      </w:r>
      <w:r w:rsidRPr="0088022B">
        <w:t xml:space="preserve">užnika objavom </w:t>
      </w:r>
      <w:r w:rsidR="001C7A43">
        <w:t>zaključka</w:t>
      </w:r>
      <w:r w:rsidRPr="0088022B">
        <w:t xml:space="preserve"> </w:t>
      </w:r>
      <w:r w:rsidRPr="00D3226F">
        <w:t xml:space="preserve">na </w:t>
      </w:r>
      <w:r w:rsidR="001C7A43">
        <w:t>e-</w:t>
      </w:r>
      <w:r w:rsidR="0088022B" w:rsidRPr="00D3226F">
        <w:t>o</w:t>
      </w:r>
      <w:r w:rsidRPr="00D3226F">
        <w:t xml:space="preserve">glasnoj ploči </w:t>
      </w:r>
      <w:r w:rsidR="0088022B" w:rsidRPr="00D3226F">
        <w:t>s</w:t>
      </w:r>
      <w:r w:rsidR="001C7A43">
        <w:t xml:space="preserve">uda, </w:t>
      </w:r>
      <w:r w:rsidRPr="00D3226F">
        <w:t>što svim vjerovnicima služi kao poziv.</w:t>
      </w:r>
    </w:p>
    <w:p w:rsidRDefault="00720A56" w:rsidP="00720A56" w:rsidR="00720A56" w:rsidRPr="0088022B">
      <w:pPr>
        <w:ind w:left="142"/>
        <w:jc w:val="both"/>
      </w:pPr>
    </w:p>
    <w:p w:rsidRDefault="0088022B" w:rsidP="00DB7A8C" w:rsidR="0088022B">
      <w:pPr>
        <w:pStyle w:val="Tijeloteksta"/>
        <w:jc w:val="center"/>
      </w:pPr>
      <w:r>
        <w:t xml:space="preserve">U </w:t>
      </w:r>
      <w:r w:rsidR="00720A56" w:rsidRPr="0088022B">
        <w:t>Split</w:t>
      </w:r>
      <w:r>
        <w:t>u</w:t>
      </w:r>
      <w:r w:rsidR="004C4EF2">
        <w:t xml:space="preserve">, </w:t>
      </w:r>
      <w:r w:rsidR="00DB7A8C">
        <w:t>23. rujna 2015</w:t>
      </w:r>
      <w:r w:rsidR="0060043A">
        <w:t xml:space="preserve">. godine </w:t>
      </w:r>
    </w:p>
    <w:p w:rsidRDefault="00DB7A8C" w:rsidP="0060043A" w:rsidR="004C4EF2">
      <w:pPr>
        <w:pStyle w:val="Bezproreda"/>
        <w:ind w:firstLine="708" w:left="4956"/>
        <w:jc w:val="right"/>
        <w:rPr>
          <w:rFonts w:cs="Times New Roman" w:hAnsi="Times New Roman" w:ascii="Times New Roman"/>
          <w:sz w:val="24"/>
          <w:szCs w:val="24"/>
        </w:rPr>
      </w:pPr>
      <w:r>
        <w:rPr>
          <w:rFonts w:cs="Times New Roman" w:hAnsi="Times New Roman" w:ascii="Times New Roman"/>
          <w:sz w:val="24"/>
          <w:szCs w:val="24"/>
        </w:rPr>
        <w:t>SUDAC</w:t>
      </w:r>
    </w:p>
    <w:p w:rsidRDefault="00DB7A8C" w:rsidP="0060043A" w:rsidR="00DB7A8C">
      <w:pPr>
        <w:pStyle w:val="Bezproreda"/>
        <w:ind w:firstLine="708" w:left="4956"/>
        <w:jc w:val="right"/>
        <w:rPr>
          <w:rFonts w:cs="Times New Roman" w:hAnsi="Times New Roman" w:ascii="Times New Roman"/>
          <w:sz w:val="24"/>
          <w:szCs w:val="24"/>
        </w:rPr>
      </w:pPr>
    </w:p>
    <w:p w:rsidRDefault="0060043A" w:rsidP="0060043A" w:rsidR="0060043A" w:rsidRPr="005731BC">
      <w:pPr>
        <w:pStyle w:val="Bezproreda"/>
        <w:ind w:firstLine="708" w:left="4956"/>
        <w:jc w:val="right"/>
        <w:rPr>
          <w:rFonts w:cs="Times New Roman" w:hAnsi="Times New Roman" w:ascii="Times New Roman"/>
          <w:sz w:val="24"/>
          <w:szCs w:val="24"/>
        </w:rPr>
      </w:pPr>
    </w:p>
    <w:p w:rsidRDefault="0060043A" w:rsidP="0060043A" w:rsidR="004C4EF2" w:rsidRPr="004C4EF2">
      <w:pPr>
        <w:pStyle w:val="Bezproreda"/>
        <w:jc w:val="right"/>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Katarina Mikulić</w:t>
      </w:r>
    </w:p>
    <w:p w:rsidRDefault="00720A56" w:rsidP="00DB7A8C" w:rsidR="0088022B" w:rsidRPr="00DB7A8C">
      <w:pPr>
        <w:jc w:val="both"/>
      </w:pPr>
      <w:r w:rsidRPr="0088022B">
        <w:t xml:space="preserve">PRAVNA POUKA: Protiv ovog zaključka nije dopuštena žalba. </w:t>
      </w:r>
    </w:p>
    <w:p w:rsidRDefault="00720A56" w:rsidP="0088022B" w:rsidR="00720A56" w:rsidRPr="0088022B">
      <w:pPr>
        <w:pStyle w:val="Tijeloteksta"/>
      </w:pPr>
      <w:r w:rsidRPr="0088022B">
        <w:rPr>
          <w:bCs/>
        </w:rPr>
        <w:t xml:space="preserve">DNA:  1.  Stečajni upravitelj </w:t>
      </w:r>
      <w:r w:rsidR="00497B84">
        <w:rPr>
          <w:bCs/>
        </w:rPr>
        <w:t>Mirko Kozina, M. Getaldića 29, Split</w:t>
      </w:r>
    </w:p>
    <w:p w:rsidRDefault="00720A56" w:rsidP="00720A56" w:rsidR="00720A56" w:rsidRPr="0088022B">
      <w:pPr>
        <w:jc w:val="both"/>
        <w:rPr>
          <w:bCs/>
        </w:rPr>
      </w:pPr>
      <w:r w:rsidRPr="0088022B">
        <w:rPr>
          <w:bCs/>
        </w:rPr>
        <w:t xml:space="preserve">           </w:t>
      </w:r>
      <w:r w:rsidR="0088022B">
        <w:rPr>
          <w:bCs/>
        </w:rPr>
        <w:t xml:space="preserve"> </w:t>
      </w:r>
      <w:r w:rsidRPr="0088022B">
        <w:rPr>
          <w:bCs/>
        </w:rPr>
        <w:t xml:space="preserve">2.  </w:t>
      </w:r>
      <w:r w:rsidR="00DB7A8C">
        <w:rPr>
          <w:bCs/>
        </w:rPr>
        <w:t>e-</w:t>
      </w:r>
      <w:r w:rsidRPr="0088022B">
        <w:rPr>
          <w:bCs/>
        </w:rPr>
        <w:t xml:space="preserve">Oglasna ploča </w:t>
      </w:r>
      <w:r w:rsidR="0088022B">
        <w:rPr>
          <w:bCs/>
        </w:rPr>
        <w:t>s</w:t>
      </w:r>
      <w:r w:rsidRPr="0088022B">
        <w:rPr>
          <w:bCs/>
        </w:rPr>
        <w:t xml:space="preserve">uda </w:t>
      </w:r>
    </w:p>
    <w:p w:rsidRDefault="00720A56" w:rsidP="00720A56" w:rsidR="00720A56">
      <w:pPr>
        <w:jc w:val="both"/>
        <w:rPr>
          <w:bCs/>
        </w:rPr>
      </w:pPr>
      <w:r w:rsidRPr="0088022B">
        <w:rPr>
          <w:bCs/>
        </w:rPr>
        <w:t xml:space="preserve">           </w:t>
      </w:r>
      <w:r w:rsidR="0088022B">
        <w:rPr>
          <w:bCs/>
        </w:rPr>
        <w:t xml:space="preserve"> </w:t>
      </w:r>
      <w:r w:rsidR="0060043A">
        <w:rPr>
          <w:bCs/>
        </w:rPr>
        <w:t>3.  Spis</w:t>
      </w:r>
    </w:p>
    <w:p w:rsidRDefault="00DB7A8C" w:rsidP="00720A56" w:rsidR="00720A56" w:rsidRPr="0088022B">
      <w:pPr>
        <w:jc w:val="both"/>
        <w:rPr>
          <w:bCs/>
        </w:rPr>
      </w:pPr>
      <w:r>
        <w:rPr>
          <w:bCs/>
        </w:rPr>
        <w:tab/>
        <w:t>4. ŽDO SPLIT</w:t>
      </w:r>
    </w:p>
    <w:p w:rsidRDefault="00720A56" w:rsidP="00720A56" w:rsidR="00720A56">
      <w:pPr>
        <w:jc w:val="both"/>
        <w:rPr>
          <w:b/>
          <w:bCs/>
        </w:rPr>
      </w:pPr>
    </w:p>
    <w:p w:rsidRDefault="007020F6" w:rsidR="007020F6"/>
    <w:sectPr w:rsidSect="0060043A" w:rsidR="007020F6">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55E41A7"/>
    <w:multiLevelType w:val="hybridMultilevel"/>
    <w:tmpl w:val="ADBEEF54"/>
    <w:lvl w:tplc="E30608DE" w:ilvl="0">
      <w:start w:val="1"/>
      <w:numFmt w:val="lowerLetter"/>
      <w:lvlText w:val="%1)"/>
      <w:lvlJc w:val="left"/>
      <w:pPr>
        <w:ind w:hanging="360" w:left="1102"/>
      </w:pPr>
      <w:rPr>
        <w:rFonts w:hint="default"/>
      </w:rPr>
    </w:lvl>
    <w:lvl w:tentative="true" w:tplc="041A0019" w:ilvl="1">
      <w:start w:val="1"/>
      <w:numFmt w:val="lowerLetter"/>
      <w:lvlText w:val="%2."/>
      <w:lvlJc w:val="left"/>
      <w:pPr>
        <w:ind w:hanging="360" w:left="1822"/>
      </w:pPr>
    </w:lvl>
    <w:lvl w:tentative="true" w:tplc="041A001B" w:ilvl="2">
      <w:start w:val="1"/>
      <w:numFmt w:val="lowerRoman"/>
      <w:lvlText w:val="%3."/>
      <w:lvlJc w:val="right"/>
      <w:pPr>
        <w:ind w:hanging="180" w:left="2542"/>
      </w:pPr>
    </w:lvl>
    <w:lvl w:tentative="true" w:tplc="041A000F" w:ilvl="3">
      <w:start w:val="1"/>
      <w:numFmt w:val="decimal"/>
      <w:lvlText w:val="%4."/>
      <w:lvlJc w:val="left"/>
      <w:pPr>
        <w:ind w:hanging="360" w:left="3262"/>
      </w:pPr>
    </w:lvl>
    <w:lvl w:tentative="true" w:tplc="041A0019" w:ilvl="4">
      <w:start w:val="1"/>
      <w:numFmt w:val="lowerLetter"/>
      <w:lvlText w:val="%5."/>
      <w:lvlJc w:val="left"/>
      <w:pPr>
        <w:ind w:hanging="360" w:left="3982"/>
      </w:pPr>
    </w:lvl>
    <w:lvl w:tentative="true" w:tplc="041A001B" w:ilvl="5">
      <w:start w:val="1"/>
      <w:numFmt w:val="lowerRoman"/>
      <w:lvlText w:val="%6."/>
      <w:lvlJc w:val="right"/>
      <w:pPr>
        <w:ind w:hanging="180" w:left="4702"/>
      </w:pPr>
    </w:lvl>
    <w:lvl w:tentative="true" w:tplc="041A000F" w:ilvl="6">
      <w:start w:val="1"/>
      <w:numFmt w:val="decimal"/>
      <w:lvlText w:val="%7."/>
      <w:lvlJc w:val="left"/>
      <w:pPr>
        <w:ind w:hanging="360" w:left="5422"/>
      </w:pPr>
    </w:lvl>
    <w:lvl w:tentative="true" w:tplc="041A0019" w:ilvl="7">
      <w:start w:val="1"/>
      <w:numFmt w:val="lowerLetter"/>
      <w:lvlText w:val="%8."/>
      <w:lvlJc w:val="left"/>
      <w:pPr>
        <w:ind w:hanging="360" w:left="6142"/>
      </w:pPr>
    </w:lvl>
    <w:lvl w:tentative="true" w:tplc="041A001B" w:ilvl="8">
      <w:start w:val="1"/>
      <w:numFmt w:val="lowerRoman"/>
      <w:lvlText w:val="%9."/>
      <w:lvlJc w:val="right"/>
      <w:pPr>
        <w:ind w:hanging="180" w:left="6862"/>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E26ED"/>
    <w:rsid w:val="00056C4B"/>
    <w:rsid w:val="00196103"/>
    <w:rsid w:val="001C7A43"/>
    <w:rsid w:val="0025470D"/>
    <w:rsid w:val="00330A96"/>
    <w:rsid w:val="00483642"/>
    <w:rsid w:val="00497B84"/>
    <w:rsid w:val="004C4EF2"/>
    <w:rsid w:val="004E26ED"/>
    <w:rsid w:val="0060043A"/>
    <w:rsid w:val="0064723B"/>
    <w:rsid w:val="007020F6"/>
    <w:rsid w:val="00720A56"/>
    <w:rsid w:val="00727DD6"/>
    <w:rsid w:val="008040D7"/>
    <w:rsid w:val="0088022B"/>
    <w:rsid w:val="008A19AF"/>
    <w:rsid w:val="00D3226F"/>
    <w:rsid w:val="00DB7A8C"/>
    <w:rsid w:val="00FF5AA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20A56"/>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aliases w:val=" uvlaka 3,  uvlaka 2,uvlaka 3,uvlaka 2"/>
    <w:basedOn w:val="Normal"/>
    <w:link w:val="TijelotekstaChar"/>
    <w:rsid w:val="00720A56"/>
    <w:pPr>
      <w:jc w:val="both"/>
    </w:pPr>
  </w:style>
  <w:style w:customStyle="true" w:styleId="TijelotekstaChar" w:type="character">
    <w:name w:val="Tijelo teksta Char"/>
    <w:aliases w:val=" uvlaka 3 Char,  uvlaka 2 Char,uvlaka 3 Char,uvlaka 2 Char"/>
    <w:basedOn w:val="Zadanifontodlomka"/>
    <w:link w:val="Tijeloteksta"/>
    <w:rsid w:val="00720A56"/>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88022B"/>
    <w:pPr>
      <w:ind w:left="720"/>
      <w:contextualSpacing/>
    </w:pPr>
  </w:style>
  <w:style w:styleId="Bezproreda" w:type="paragraph">
    <w:name w:val="No Spacing"/>
    <w:uiPriority w:val="1"/>
    <w:qFormat/>
    <w:rsid w:val="004C4EF2"/>
    <w:pPr>
      <w:spacing w:lineRule="auto" w:line="240" w:after="0"/>
    </w:pPr>
  </w:style>
  <w:style w:styleId="Tekstbalonia" w:type="paragraph">
    <w:name w:val="Balloon Text"/>
    <w:basedOn w:val="Normal"/>
    <w:link w:val="TekstbaloniaChar"/>
    <w:uiPriority w:val="99"/>
    <w:semiHidden/>
    <w:unhideWhenUsed/>
    <w:rsid w:val="00DB7A8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B7A8C"/>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056C4B"/>
    <w:rPr>
      <w:color w:val="808080"/>
      <w:bdr w:space="0" w:sz="0" w:color="auto" w:val="none"/>
      <w:shd w:fill="auto" w:color="auto" w:val="clear"/>
    </w:rPr>
  </w:style>
  <w:style w:customStyle="true" w:styleId="eSPISCCParagraphDefaultFont" w:type="character">
    <w:name w:val="eSPIS_CC_Paragraph Default Font"/>
    <w:basedOn w:val="Zadanifontodlomka"/>
    <w:rsid w:val="00056C4B"/>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056C4B"/>
    <w:rPr>
      <w:b/>
      <w:bdr w:space="0" w:sz="0" w:color="auto" w:val="none"/>
      <w:shd w:fill="FFFFCC" w:color="auto" w:val="clear"/>
      <w:lang w:val="hr-HR"/>
    </w:rPr>
  </w:style>
  <w:style w:customStyle="true" w:styleId="PozadinaSvijetloCrvena" w:type="character">
    <w:name w:val="Pozadina_SvijetloCrvena"/>
    <w:basedOn w:val="eSPISCCParagraphDefaultFont"/>
    <w:rsid w:val="00056C4B"/>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056C4B"/>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20A56"/>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aliases w:val=" uvlaka 3,  uvlaka 2,uvlaka 3,uvlaka 2"/>
    <w:basedOn w:val="Normal"/>
    <w:link w:val="TijelotekstaChar"/>
    <w:rsid w:val="00720A56"/>
    <w:pPr>
      <w:jc w:val="both"/>
    </w:pPr>
  </w:style>
  <w:style w:customStyle="1" w:styleId="TijelotekstaChar" w:type="character">
    <w:name w:val="Tijelo teksta Char"/>
    <w:aliases w:val=" uvlaka 3 Char,  uvlaka 2 Char,uvlaka 3 Char,uvlaka 2 Char"/>
    <w:basedOn w:val="Zadanifontodlomka"/>
    <w:link w:val="Tijeloteksta"/>
    <w:rsid w:val="00720A56"/>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88022B"/>
    <w:pPr>
      <w:ind w:left="720"/>
      <w:contextualSpacing/>
    </w:pPr>
  </w:style>
  <w:style w:styleId="Bezproreda" w:type="paragraph">
    <w:name w:val="No Spacing"/>
    <w:uiPriority w:val="1"/>
    <w:qFormat/>
    <w:rsid w:val="004C4EF2"/>
    <w:pPr>
      <w:spacing w:after="0" w:line="240" w:lineRule="auto"/>
    </w:pPr>
  </w:style>
  <w:style w:styleId="Tekstbalonia" w:type="paragraph">
    <w:name w:val="Balloon Text"/>
    <w:basedOn w:val="Normal"/>
    <w:link w:val="TekstbaloniaChar"/>
    <w:uiPriority w:val="99"/>
    <w:semiHidden/>
    <w:unhideWhenUsed/>
    <w:rsid w:val="00DB7A8C"/>
    <w:rPr>
      <w:rFonts w:ascii="Tahoma" w:cs="Tahoma" w:hAnsi="Tahoma"/>
      <w:sz w:val="16"/>
      <w:szCs w:val="16"/>
    </w:rPr>
  </w:style>
  <w:style w:customStyle="1" w:styleId="TekstbaloniaChar" w:type="character">
    <w:name w:val="Tekst balončića Char"/>
    <w:basedOn w:val="Zadanifontodlomka"/>
    <w:link w:val="Tekstbalonia"/>
    <w:uiPriority w:val="99"/>
    <w:semiHidden/>
    <w:rsid w:val="00DB7A8C"/>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056C4B"/>
    <w:rPr>
      <w:color w:val="808080"/>
      <w:bdr w:color="auto" w:space="0" w:sz="0" w:val="none"/>
      <w:shd w:color="auto" w:fill="auto" w:val="clear"/>
    </w:rPr>
  </w:style>
  <w:style w:customStyle="1" w:styleId="eSPISCCParagraphDefaultFont" w:type="character">
    <w:name w:val="eSPIS_CC_Paragraph Default Font"/>
    <w:basedOn w:val="Zadanifontodlomka"/>
    <w:rsid w:val="00056C4B"/>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056C4B"/>
    <w:rPr>
      <w:b/>
      <w:bdr w:color="auto" w:space="0" w:sz="0" w:val="none"/>
      <w:shd w:color="auto" w:fill="FFFFCC" w:val="clear"/>
      <w:lang w:val="hr-HR"/>
    </w:rPr>
  </w:style>
  <w:style w:customStyle="1" w:styleId="PozadinaSvijetloCrvena" w:type="character">
    <w:name w:val="Pozadina_SvijetloCrvena"/>
    <w:basedOn w:val="eSPISCCParagraphDefaultFont"/>
    <w:rsid w:val="00056C4B"/>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056C4B"/>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rujna 2015.</izvorni_sadrzaj>
    <derivirana_varijabla naziv="DomainObject.DatumDonosenjaOdluke_1">23.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sazivanje posebnog ispitnog ročišta i skupštine vjerovnika</izvorni_sadrzaj>
    <derivirana_varijabla naziv="DomainObject.Primjedba_1">sazivanje posebnog ispitnog ročišta i skupštine vjerovnika</derivirana_varijabla>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izvorni_sadrzaj>
    <derivirana_varijabla naziv="DomainObject.Predmet.Broj_1">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siječnja 2013.</izvorni_sadrzaj>
    <derivirana_varijabla naziv="DomainObject.Predmet.DatumOsnivanja_1">31. siječnja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St-37/2013</izvorni_sadrzaj>
    <derivirana_varijabla naziv="DomainObject.Predmet.OznakaBroj_1">St-37/2013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TIBRA d.o.o. za proizvodnju izolacijskog materijala; CROATIA osiguranje d.d.; ALPE ADRIA POSLOVODSTVO d.o.o.; Hypo Leasing Kroatien d.o.o.; INSTITUT IGH, dioničko društvo za istraživanje i razvoj u graditeljstvu; CESTAR društvo s ograničenom odgovornošću za građevinarstvo zastupanog po punomoćniku Tihomir Luetić; RH Ministarstvo financija zastupanog po punomoćniku Županijsko državno odvjetništvo Split; Fond za zaštitu okolišta i energetsku učinkovitost; MESSER CROATIA PLIN Poduzeće za proizvodnju i prodaju tehničkih plinova d.o.o.; HEP - Opskrba d.o.o. za opskrbu potrošača električnom, toplinskom energijom i plinom; Ivan Jelavić-šovran zastupanog po punomoćniku ZAJEDNIČKI ODVJETNIČKI URED ECIJA KULJIĆ BAJIĆ I MERI BLASLOV PAVASOVIĆ; Duje Jukić zastupanog po punomoćniku ZAJEDNIČKI ODVJETNIČKI URED ECIJA KULJIŠ BAJIĆ I MERI BLASLOV PAVASOVIĆ; Joško Jelavić zastupanog po punomoćniku ZAJEDNIČKI ODVJETNIČKI URED ECIJA KULJIŠ BAJIĆ I MERI BLASLOV PAVASOVIĆ; Ante Petričević zastupanog po punomoćniku ZAJEDNIČKI ODVJETNIČKI URED ECIJA KULJIŠ BAJIĆ I MERI BLASLOV PAVASOVIĆ; Ante Leskur zastupanog po punomoćniku ZAJEDNIČKI ODVJETNIČKI URED ECIJA KULJIŠ BAJIĆ I MERI BLASLOV PAVASOVIĆ; Jure Brčić zastupanog po punomoćniku ZAJEDNIČKI ODVJETNIČKI URED ECIJA KULJIŠ BAJIĆ I MERI BLASLOV PAVASOVIĆ; Mario Asanović zastupanog po punomoćniku ZAJEDNIČKI ODVJETNIČKI URED ECIJA KULJIŠ BAJIĆ I MERI BLASLOV PAVASOVIĆ; XALOY EUROPE GMBH zastupanog po punomoćniku OD HANŽEKOVIĆ I PARTNERI d.o.o.</izvorni_sadrzaj>
    <derivirana_varijabla naziv="DomainObject.Predmet.StrankaFormated_1">  TIBRA d.o.o. za proizvodnju izolacijskog materijala; CROATIA osiguranje d.d.; ALPE ADRIA POSLOVODSTVO d.o.o.; Hypo Leasing Kroatien d.o.o.; INSTITUT IGH, dioničko društvo za istraživanje i razvoj u graditeljstvu; CESTAR društvo s ograničenom odgovornošću za građevinarstvo zastupanog po punomoćniku Tihomir Luetić; RH Ministarstvo financija zastupanog po punomoćniku Županijsko državno odvjetništvo Split; Fond za zaštitu okolišta i energetsku učinkovitost; MESSER CROATIA PLIN Poduzeće za proizvodnju i prodaju tehničkih plinova d.o.o.; HEP - Opskrba d.o.o. za opskrbu potrošača električnom, toplinskom energijom i plinom; Ivan Jelavić-šovran zastupanog po punomoćniku ZAJEDNIČKI ODVJETNIČKI URED ECIJA KULJIĆ BAJIĆ I MERI BLASLOV PAVASOVIĆ; Duje Jukić zastupanog po punomoćniku ZAJEDNIČKI ODVJETNIČKI URED ECIJA KULJIŠ BAJIĆ I MERI BLASLOV PAVASOVIĆ; Joško Jelavić zastupanog po punomoćniku ZAJEDNIČKI ODVJETNIČKI URED ECIJA KULJIŠ BAJIĆ I MERI BLASLOV PAVASOVIĆ; Ante Petričević zastupanog po punomoćniku ZAJEDNIČKI ODVJETNIČKI URED ECIJA KULJIŠ BAJIĆ I MERI BLASLOV PAVASOVIĆ; Ante Leskur zastupanog po punomoćniku ZAJEDNIČKI ODVJETNIČKI URED ECIJA KULJIŠ BAJIĆ I MERI BLASLOV PAVASOVIĆ; Jure Brčić zastupanog po punomoćniku ZAJEDNIČKI ODVJETNIČKI URED ECIJA KULJIŠ BAJIĆ I MERI BLASLOV PAVASOVIĆ; Mario Asanović zastupanog po punomoćniku ZAJEDNIČKI ODVJETNIČKI URED ECIJA KULJIŠ BAJIĆ I MERI BLASLOV PAVASOVIĆ; XALOY EUROPE GMBH zastupanog po punomoćniku OD HANŽEKOVIĆ I PARTNERI d.o.o.</derivirana_varijabla>
  </DomainObject.Predmet.StrankaFormated>
  <DomainObject.Predmet.StrankaFormatedOIB>
    <izvorni_sadrzaj>  TIBRA d.o.o. za proizvodnju izolacijskog materijala, OIB 04662233203; CROATIA osiguranje d.d., OIB 26187994862; ALPE ADRIA POSLOVODSTVO d.o.o., OIB 99488126785; Hypo Leasing Kroatien d.o.o., OIB 87064273078; INSTITUT IGH, dioničko društvo za istraživanje i razvoj u graditeljstvu, OIB 79766124714; CESTAR društvo s ograničenom odgovornošću za građevinarstvo, OIB 27471262195 zastupanog po punomoćniku Tihomir Luetić; RH Ministarstvo financija, OIB 18683136487 zastupanog po punomoćniku Županijsko državno odvjetništvo Split; Fond za zaštitu okolišta i energetsku učinkovitost, OIB 85828625994; MESSER CROATIA PLIN Poduzeće za proizvodnju i prodaju tehničkih plinova d.o.o., OIB 32179081874; HEP - Opskrba d.o.o. za opskrbu potrošača električnom, toplinskom energijom i plinom, OIB 63073332379; Ivan Jelavić-šovran, OIB 99476908563 zastupanog po punomoćniku ZAJEDNIČKI ODVJETNIČKI URED ECIJA KULJIĆ BAJIĆ I MERI BLASLOV PAVASOVIĆ; Duje Jukić, OIB 90671087128 zastupanog po punomoćniku ZAJEDNIČKI ODVJETNIČKI URED ECIJA KULJIŠ BAJIĆ I MERI BLASLOV PAVASOVIĆ; Joško Jelavić, OIB 71323720987 zastupanog po punomoćniku ZAJEDNIČKI ODVJETNIČKI URED ECIJA KULJIŠ BAJIĆ I MERI BLASLOV PAVASOVIĆ; Ante Petričević, OIB 08484243071 zastupanog po punomoćniku ZAJEDNIČKI ODVJETNIČKI URED ECIJA KULJIŠ BAJIĆ I MERI BLASLOV PAVASOVIĆ; Ante Leskur, OIB 05973186134 zastupanog po punomoćniku ZAJEDNIČKI ODVJETNIČKI URED ECIJA KULJIŠ BAJIĆ I MERI BLASLOV PAVASOVIĆ; Jure Brčić, OIB  zastupanog po punomoćniku ZAJEDNIČKI ODVJETNIČKI URED ECIJA KULJIŠ BAJIĆ I MERI BLASLOV PAVASOVIĆ; Mario Asanović, OIB  zastupanog po punomoćniku ZAJEDNIČKI ODVJETNIČKI URED ECIJA KULJIŠ BAJIĆ I MERI BLASLOV PAVASOVIĆ; XALOY EUROPE GMBH zastupanog po punomoćniku OD HANŽEKOVIĆ I PARTNERI d.o.o.</izvorni_sadrzaj>
    <derivirana_varijabla naziv="DomainObject.Predmet.StrankaFormatedOIB_1">  TIBRA d.o.o. za proizvodnju izolacijskog materijala, OIB 04662233203; CROATIA osiguranje d.d., OIB 26187994862; ALPE ADRIA POSLOVODSTVO d.o.o., OIB 99488126785; Hypo Leasing Kroatien d.o.o., OIB 87064273078; INSTITUT IGH, dioničko društvo za istraživanje i razvoj u graditeljstvu, OIB 79766124714; CESTAR društvo s ograničenom odgovornošću za građevinarstvo, OIB 27471262195 zastupanog po punomoćniku Tihomir Luetić; RH Ministarstvo financija, OIB 18683136487 zastupanog po punomoćniku Županijsko državno odvjetništvo Split; Fond za zaštitu okolišta i energetsku učinkovitost, OIB 85828625994; MESSER CROATIA PLIN Poduzeće za proizvodnju i prodaju tehničkih plinova d.o.o., OIB 32179081874; HEP - Opskrba d.o.o. za opskrbu potrošača električnom, toplinskom energijom i plinom, OIB 63073332379; Ivan Jelavić-šovran, OIB 99476908563 zastupanog po punomoćniku ZAJEDNIČKI ODVJETNIČKI URED ECIJA KULJIĆ BAJIĆ I MERI BLASLOV PAVASOVIĆ; Duje Jukić, OIB 90671087128 zastupanog po punomoćniku ZAJEDNIČKI ODVJETNIČKI URED ECIJA KULJIŠ BAJIĆ I MERI BLASLOV PAVASOVIĆ; Joško Jelavić, OIB 71323720987 zastupanog po punomoćniku ZAJEDNIČKI ODVJETNIČKI URED ECIJA KULJIŠ BAJIĆ I MERI BLASLOV PAVASOVIĆ; Ante Petričević, OIB 08484243071 zastupanog po punomoćniku ZAJEDNIČKI ODVJETNIČKI URED ECIJA KULJIŠ BAJIĆ I MERI BLASLOV PAVASOVIĆ; Ante Leskur, OIB 05973186134 zastupanog po punomoćniku ZAJEDNIČKI ODVJETNIČKI URED ECIJA KULJIŠ BAJIĆ I MERI BLASLOV PAVASOVIĆ; Jure Brčić, OIB  zastupanog po punomoćniku ZAJEDNIČKI ODVJETNIČKI URED ECIJA KULJIŠ BAJIĆ I MERI BLASLOV PAVASOVIĆ; Mario Asanović, OIB  zastupanog po punomoćniku ZAJEDNIČKI ODVJETNIČKI URED ECIJA KULJIŠ BAJIĆ I MERI BLASLOV PAVASOVIĆ; XALOY EUROPE GMBH zastupanog po punomoćniku OD HANŽEKOVIĆ I PARTNERI d.o.o.</derivirana_varijabla>
  </DomainObject.Predmet.StrankaFormatedOIB>
  <DomainObject.Predmet.StrankaFormatedWithAdress>
    <izvorni_sadrzaj> TIBRA d.o.o. za proizvodnju izolacijskog materijala, Donji Muć/0, Donji Muć; CROATIA osiguranje d.d., Miramarska 22, 10000 Zagreb; ALPE ADRIA POSLOVODSTVO d.o.o., Slavonska avenija  6 a, 10000 Zagreb; Hypo Leasing Kroatien d.o.o., Koranska 16, 10000 Zagreb; INSTITUT IGH, dioničko društvo za istraživanje i razvoj u graditeljstvu, Janka Rakuše 1, 10000 Zagreb; CESTAR društvo s ograničenom odgovornošću za građevinarstvo, Tršćanska 1, 21000 Split zastupanog po punomoćniku Tihomir Luetić; RH Ministarstvo financija zastupanog po punomoćniku Županijsko državno odvjetništvo Split; Fond za zaštitu okolišta i energetsku učinkovitost, Ksaver 208, 10000 Zagreb; MESSER CROATIA PLIN Poduzeće za proizvodnju i prodaju tehničkih plinova d.o.o., Industrijska 1, 10290 Zaprešić; HEP - Opskrba d.o.o. za opskrbu potrošača električnom, toplinskom energijom i plinom, Ulica grada Vukovara 37, 10000 Zagreb; Ivan Jelavić-šovran, Vlaka 69a, 21203 Gornji Muć zastupanog po punomoćniku ZAJEDNIČKI ODVJETNIČKI URED ECIJA KULJIĆ BAJIĆ I MERI BLASLOV PAVASOVIĆ; Duje Jukić, Donji Muć 46, 21203 Donji Muć zastupanog po punomoćniku ZAJEDNIČKI ODVJETNIČKI URED ECIJA KULJIŠ BAJIĆ I MERI BLASLOV PAVASOVIĆ; Joško Jelavić, Vlaka 84p, 21203 Gornji Muć zastupanog po punomoćniku ZAJEDNIČKI ODVJETNIČKI URED ECIJA KULJIŠ BAJIĆ I MERI BLASLOV PAVASOVIĆ; Ante Petričević, Starčevićeva 32, 21000 Split zastupanog po punomoćniku ZAJEDNIČKI ODVJETNIČKI URED ECIJA KULJIŠ BAJIĆ I MERI BLASLOV PAVASOVIĆ; Ante Leskur, Leskuri 8, 21206 Gornje Ogorje zastupanog po punomoćniku ZAJEDNIČKI ODVJETNIČKI URED ECIJA KULJIŠ BAJIĆ I MERI BLASLOV PAVASOVIĆ; Jure Brčić, Kamensko 18, 21246 Aržano zastupanog po punomoćniku ZAJEDNIČKI ODVJETNIČKI URED ECIJA KULJIŠ BAJIĆ I MERI BLASLOV PAVASOVIĆ; Mario Asanović, Neorić 96, 21203 Neorić zastupanog po punomoćniku ZAJEDNIČKI ODVJETNIČKI URED ECIJA KULJIŠ BAJIĆ I MERI BLASLOV PAVASOVIĆ; XALOY EUROPE GMBH, Richard Wagner Str. 21, D-74172 Neckarsulm zastupanog po punomoćniku OD HANŽEKOVIĆ I PARTNERI d.o.o.</izvorni_sadrzaj>
    <derivirana_varijabla naziv="DomainObject.Predmet.StrankaFormatedWithAdress_1"> TIBRA d.o.o. za proizvodnju izolacijskog materijala, Donji Muć/0, Donji Muć; CROATIA osiguranje d.d., Miramarska 22, 10000 Zagreb; ALPE ADRIA POSLOVODSTVO d.o.o., Slavonska avenija  6 a, 10000 Zagreb; Hypo Leasing Kroatien d.o.o., Koranska 16, 10000 Zagreb; INSTITUT IGH, dioničko društvo za istraživanje i razvoj u graditeljstvu, Janka Rakuše 1, 10000 Zagreb; CESTAR društvo s ograničenom odgovornošću za građevinarstvo, Tršćanska 1, 21000 Split zastupanog po punomoćniku Tihomir Luetić; RH Ministarstvo financija zastupanog po punomoćniku Županijsko državno odvjetništvo Split; Fond za zaštitu okolišta i energetsku učinkovitost, Ksaver 208, 10000 Zagreb; MESSER CROATIA PLIN Poduzeće za proizvodnju i prodaju tehničkih plinova d.o.o., Industrijska 1, 10290 Zaprešić; HEP - Opskrba d.o.o. za opskrbu potrošača električnom, toplinskom energijom i plinom, Ulica grada Vukovara 37, 10000 Zagreb; Ivan Jelavić-šovran, Vlaka 69a, 21203 Gornji Muć zastupanog po punomoćniku ZAJEDNIČKI ODVJETNIČKI URED ECIJA KULJIĆ BAJIĆ I MERI BLASLOV PAVASOVIĆ; Duje Jukić, Donji Muć 46, 21203 Donji Muć zastupanog po punomoćniku ZAJEDNIČKI ODVJETNIČKI URED ECIJA KULJIŠ BAJIĆ I MERI BLASLOV PAVASOVIĆ; Joško Jelavić, Vlaka 84p, 21203 Gornji Muć zastupanog po punomoćniku ZAJEDNIČKI ODVJETNIČKI URED ECIJA KULJIŠ BAJIĆ I MERI BLASLOV PAVASOVIĆ; Ante Petričević, Starčevićeva 32, 21000 Split zastupanog po punomoćniku ZAJEDNIČKI ODVJETNIČKI URED ECIJA KULJIŠ BAJIĆ I MERI BLASLOV PAVASOVIĆ; Ante Leskur, Leskuri 8, 21206 Gornje Ogorje zastupanog po punomoćniku ZAJEDNIČKI ODVJETNIČKI URED ECIJA KULJIŠ BAJIĆ I MERI BLASLOV PAVASOVIĆ; Jure Brčić, Kamensko 18, 21246 Aržano zastupanog po punomoćniku ZAJEDNIČKI ODVJETNIČKI URED ECIJA KULJIŠ BAJIĆ I MERI BLASLOV PAVASOVIĆ; Mario Asanović, Neorić 96, 21203 Neorić zastupanog po punomoćniku ZAJEDNIČKI ODVJETNIČKI URED ECIJA KULJIŠ BAJIĆ I MERI BLASLOV PAVASOVIĆ; XALOY EUROPE GMBH, Richard Wagner Str. 21, D-74172 Neckarsulm zastupanog po punomoćniku OD HANŽEKOVIĆ I PARTNERI d.o.o.</derivirana_varijabla>
  </DomainObject.Predmet.StrankaFormatedWithAdress>
  <DomainObject.Predmet.StrankaFormatedWithAdressOIB>
    <izvorni_sadrzaj> TIBRA d.o.o. za proizvodnju izolacijskog materijala, OIB 04662233203, Donji Muć/0, Donji Muć; CROATIA osiguranje d.d., OIB 26187994862, Miramarska 22, 10000 Zagreb; ALPE ADRIA POSLOVODSTVO d.o.o., OIB 99488126785, Slavonska avenija  6 a, 10000 Zagreb; Hypo Leasing Kroatien d.o.o., OIB 87064273078, Koranska 16, 10000 Zagreb; INSTITUT IGH, dioničko društvo za istraživanje i razvoj u graditeljstvu, OIB 79766124714, Janka Rakuše 1, 10000 Zagreb; CESTAR društvo s ograničenom odgovornošću za građevinarstvo, OIB 27471262195, Tršćanska 1, 21000 Split zastupanog po punomoćniku Tihomir Luetić; RH Ministarstvo financija, OIB 18683136487 zastupanog po punomoćniku Županijsko državno odvjetništvo Split; Fond za zaštitu okolišta i energetsku učinkovitost, OIB 85828625994, Ksaver 208, 10000 Zagreb; MESSER CROATIA PLIN Poduzeće za proizvodnju i prodaju tehničkih plinova d.o.o., OIB 32179081874, Industrijska 1, 10290 Zaprešić; HEP - Opskrba d.o.o. za opskrbu potrošača električnom, toplinskom energijom i plinom, OIB 63073332379, Ulica grada Vukovara 37, 10000 Zagreb; Ivan Jelavić-šovran, OIB 99476908563, Vlaka 69a, 21203 Gornji Muć zastupanog po punomoćniku ZAJEDNIČKI ODVJETNIČKI URED ECIJA KULJIĆ BAJIĆ I MERI BLASLOV PAVASOVIĆ; Duje Jukić, OIB 90671087128, Donji Muć 46, 21203 Donji Muć zastupanog po punomoćniku ZAJEDNIČKI ODVJETNIČKI URED ECIJA KULJIŠ BAJIĆ I MERI BLASLOV PAVASOVIĆ; Joško Jelavić, OIB 71323720987, Vlaka 84p, 21203 Gornji Muć zastupanog po punomoćniku ZAJEDNIČKI ODVJETNIČKI URED ECIJA KULJIŠ BAJIĆ I MERI BLASLOV PAVASOVIĆ; Ante Petričević, OIB 08484243071, Starčevićeva 32, 21000 Split zastupanog po punomoćniku ZAJEDNIČKI ODVJETNIČKI URED ECIJA KULJIŠ BAJIĆ I MERI BLASLOV PAVASOVIĆ; Ante Leskur, OIB 05973186134, Leskuri 8, 21206 Gornje Ogorje zastupanog po punomoćniku ZAJEDNIČKI ODVJETNIČKI URED ECIJA KULJIŠ BAJIĆ I MERI BLASLOV PAVASOVIĆ; Jure Brčić, OIB , Kamensko 18, 21246 Aržano zastupanog po punomoćniku ZAJEDNIČKI ODVJETNIČKI URED ECIJA KULJIŠ BAJIĆ I MERI BLASLOV PAVASOVIĆ; Mario Asanović, OIB , Neorić 96, 21203 Neorić zastupanog po punomoćniku ZAJEDNIČKI ODVJETNIČKI URED ECIJA KULJIŠ BAJIĆ I MERI BLASLOV PAVASOVIĆ; XALOY EUROPE GMBH, Richard Wagner Str. 21, D-74172 Neckarsulm zastupanog po punomoćniku OD HANŽEKOVIĆ I PARTNERI d.o.o.</izvorni_sadrzaj>
    <derivirana_varijabla naziv="DomainObject.Predmet.StrankaFormatedWithAdressOIB_1"> TIBRA d.o.o. za proizvodnju izolacijskog materijala, OIB 04662233203, Donji Muć/0, Donji Muć; CROATIA osiguranje d.d., OIB 26187994862, Miramarska 22, 10000 Zagreb; ALPE ADRIA POSLOVODSTVO d.o.o., OIB 99488126785, Slavonska avenija  6 a, 10000 Zagreb; Hypo Leasing Kroatien d.o.o., OIB 87064273078, Koranska 16, 10000 Zagreb; INSTITUT IGH, dioničko društvo za istraživanje i razvoj u graditeljstvu, OIB 79766124714, Janka Rakuše 1, 10000 Zagreb; CESTAR društvo s ograničenom odgovornošću za građevinarstvo, OIB 27471262195, Tršćanska 1, 21000 Split zastupanog po punomoćniku Tihomir Luetić; RH Ministarstvo financija, OIB 18683136487 zastupanog po punomoćniku Županijsko državno odvjetništvo Split; Fond za zaštitu okolišta i energetsku učinkovitost, OIB 85828625994, Ksaver 208, 10000 Zagreb; MESSER CROATIA PLIN Poduzeće za proizvodnju i prodaju tehničkih plinova d.o.o., OIB 32179081874, Industrijska 1, 10290 Zaprešić; HEP - Opskrba d.o.o. za opskrbu potrošača električnom, toplinskom energijom i plinom, OIB 63073332379, Ulica grada Vukovara 37, 10000 Zagreb; Ivan Jelavić-šovran, OIB 99476908563, Vlaka 69a, 21203 Gornji Muć zastupanog po punomoćniku ZAJEDNIČKI ODVJETNIČKI URED ECIJA KULJIĆ BAJIĆ I MERI BLASLOV PAVASOVIĆ; Duje Jukić, OIB 90671087128, Donji Muć 46, 21203 Donji Muć zastupanog po punomoćniku ZAJEDNIČKI ODVJETNIČKI URED ECIJA KULJIŠ BAJIĆ I MERI BLASLOV PAVASOVIĆ; Joško Jelavić, OIB 71323720987, Vlaka 84p, 21203 Gornji Muć zastupanog po punomoćniku ZAJEDNIČKI ODVJETNIČKI URED ECIJA KULJIŠ BAJIĆ I MERI BLASLOV PAVASOVIĆ; Ante Petričević, OIB 08484243071, Starčevićeva 32, 21000 Split zastupanog po punomoćniku ZAJEDNIČKI ODVJETNIČKI URED ECIJA KULJIŠ BAJIĆ I MERI BLASLOV PAVASOVIĆ; Ante Leskur, OIB 05973186134, Leskuri 8, 21206 Gornje Ogorje zastupanog po punomoćniku ZAJEDNIČKI ODVJETNIČKI URED ECIJA KULJIŠ BAJIĆ I MERI BLASLOV PAVASOVIĆ; Jure Brčić, OIB , Kamensko 18, 21246 Aržano zastupanog po punomoćniku ZAJEDNIČKI ODVJETNIČKI URED ECIJA KULJIŠ BAJIĆ I MERI BLASLOV PAVASOVIĆ; Mario Asanović, OIB , Neorić 96, 21203 Neorić zastupanog po punomoćniku ZAJEDNIČKI ODVJETNIČKI URED ECIJA KULJIŠ BAJIĆ I MERI BLASLOV PAVASOVIĆ; XALOY EUROPE GMBH, Richard Wagner Str. 21, D-74172 Neckarsulm zastupanog po punomoćniku OD HANŽEKOVIĆ I PARTNERI d.o.o.</derivirana_varijabla>
  </DomainObject.Predmet.StrankaFormatedWithAdressOIB>
  <DomainObject.Predmet.StrankaWithAdress>
    <izvorni_sadrzaj>TIBRA d.o.o. za proizvodnju izolacijskog materijala Donji Muć/0,Donji Muć,CROATIA osiguranje d.d. Miramarska 22,10000 Zagreb,ALPE ADRIA POSLOVODSTVO d.o.o. Slavonska avenija  6 a,10000 Zagreb,Hypo Leasing Kroatien d.o.o. Koranska 16,10000 Zagreb,INSTITUT IGH, dioničko društvo za istraživanje i razvoj u graditeljstvu Janka Rakuše 1,10000 Zagreb,CESTAR društvo s ograničenom odgovornošću za građevinarstvo Tršćanska 1,21000 Split,RH Ministarstvo financija ,Fond za zaštitu okolišta i energetsku učinkovitost Ksaver 208,10000 Zagreb,MESSER CROATIA PLIN Poduzeće za proizvodnju i prodaju tehničkih plinova d.o.o. Industrijska 1,10290 Zaprešić,HEP - Opskrba d.o.o. za opskrbu potrošača električnom, toplinskom energijom i plinom Ulica grada Vukovara 37,10000 Zagreb,Ivan Jelavić-šovran Vlaka 69a,21203 Gornji Muć,Duje Jukić Donji Muć 46,21203 Donji Muć,Joško Jelavić Vlaka 84p,21203 Gornji Muć,Ante Petričević Starčevićeva 32,21000 Split,Ante Leskur Leskuri 8,21206 Gornje Ogorje,Jure Brčić Kamensko 18,21246 Aržano,Mario Asanović Neorić 96,21203 Neorić,XALOY EUROPE GMBH Richard Wagner Str. 21,D-74172 Neckarsulm</izvorni_sadrzaj>
    <derivirana_varijabla naziv="DomainObject.Predmet.StrankaWithAdress_1">TIBRA d.o.o. za proizvodnju izolacijskog materijala Donji Muć/0,Donji Muć,CROATIA osiguranje d.d. Miramarska 22,10000 Zagreb,ALPE ADRIA POSLOVODSTVO d.o.o. Slavonska avenija  6 a,10000 Zagreb,Hypo Leasing Kroatien d.o.o. Koranska 16,10000 Zagreb,INSTITUT IGH, dioničko društvo za istraživanje i razvoj u graditeljstvu Janka Rakuše 1,10000 Zagreb,CESTAR društvo s ograničenom odgovornošću za građevinarstvo Tršćanska 1,21000 Split,RH Ministarstvo financija ,Fond za zaštitu okolišta i energetsku učinkovitost Ksaver 208,10000 Zagreb,MESSER CROATIA PLIN Poduzeće za proizvodnju i prodaju tehničkih plinova d.o.o. Industrijska 1,10290 Zaprešić,HEP - Opskrba d.o.o. za opskrbu potrošača električnom, toplinskom energijom i plinom Ulica grada Vukovara 37,10000 Zagreb,Ivan Jelavić-šovran Vlaka 69a,21203 Gornji Muć,Duje Jukić Donji Muć 46,21203 Donji Muć,Joško Jelavić Vlaka 84p,21203 Gornji Muć,Ante Petričević Starčevićeva 32,21000 Split,Ante Leskur Leskuri 8,21206 Gornje Ogorje,Jure Brčić Kamensko 18,21246 Aržano,Mario Asanović Neorić 96,21203 Neorić,XALOY EUROPE GMBH Richard Wagner Str. 21,D-74172 Neckarsulm</derivirana_varijabla>
  </DomainObject.Predmet.StrankaWithAdress>
  <DomainObject.Predmet.StrankaWithAdressOIB>
    <izvorni_sadrzaj>TIBRA d.o.o. za proizvodnju izolacijskog materijala, OIB 04662233203, Donji Muć/0,Donji Muć,CROATIA osiguranje d.d., OIB 26187994862, Miramarska 22,10000 Zagreb,ALPE ADRIA POSLOVODSTVO d.o.o., OIB 99488126785, Slavonska avenija  6 a,10000 Zagreb,Hypo Leasing Kroatien d.o.o., OIB 87064273078, Koranska 16,10000 Zagreb,INSTITUT IGH, dioničko društvo za istraživanje i razvoj u graditeljstvu, OIB 79766124714, Janka Rakuše 1,10000 Zagreb,CESTAR društvo s ograničenom odgovornošću za građevinarstvo, OIB 27471262195, Tršćanska 1,21000 Split,RH Ministarstvo financija, OIB 18683136487,Fond za zaštitu okolišta i energetsku učinkovitost, OIB 85828625994, Ksaver 208,10000 Zagreb,MESSER CROATIA PLIN Poduzeće za proizvodnju i prodaju tehničkih plinova d.o.o., OIB 32179081874, Industrijska 1,10290 Zaprešić,HEP - Opskrba d.o.o. za opskrbu potrošača električnom, toplinskom energijom i plinom, OIB 63073332379, Ulica grada Vukovara 37,10000 Zagreb,Ivan Jelavić-šovran, OIB 99476908563, Vlaka 69a,21203 Gornji Muć,Duje Jukić, OIB 90671087128, Donji Muć 46,21203 Donji Muć,Joško Jelavić, OIB 71323720987, Vlaka 84p,21203 Gornji Muć,Ante Petričević, OIB 08484243071, Starčevićeva 32,21000 Split,Ante Leskur, OIB 05973186134, Leskuri 8,21206 Gornje Ogorje,Jure Brčić, OIB , Kamensko 18,21246 Aržano,Mario Asanović, OIB , Neorić 96,21203 Neorić,XALOY EUROPE GMBH, Richard Wagner Str. 21,D-74172 Neckarsulm</izvorni_sadrzaj>
    <derivirana_varijabla naziv="DomainObject.Predmet.StrankaWithAdressOIB_1">TIBRA d.o.o. za proizvodnju izolacijskog materijala, OIB 04662233203, Donji Muć/0,Donji Muć,CROATIA osiguranje d.d., OIB 26187994862, Miramarska 22,10000 Zagreb,ALPE ADRIA POSLOVODSTVO d.o.o., OIB 99488126785, Slavonska avenija  6 a,10000 Zagreb,Hypo Leasing Kroatien d.o.o., OIB 87064273078, Koranska 16,10000 Zagreb,INSTITUT IGH, dioničko društvo za istraživanje i razvoj u graditeljstvu, OIB 79766124714, Janka Rakuše 1,10000 Zagreb,CESTAR društvo s ograničenom odgovornošću za građevinarstvo, OIB 27471262195, Tršćanska 1,21000 Split,RH Ministarstvo financija, OIB 18683136487,Fond za zaštitu okolišta i energetsku učinkovitost, OIB 85828625994, Ksaver 208,10000 Zagreb,MESSER CROATIA PLIN Poduzeće za proizvodnju i prodaju tehničkih plinova d.o.o., OIB 32179081874, Industrijska 1,10290 Zaprešić,HEP - Opskrba d.o.o. za opskrbu potrošača električnom, toplinskom energijom i plinom, OIB 63073332379, Ulica grada Vukovara 37,10000 Zagreb,Ivan Jelavić-šovran, OIB 99476908563, Vlaka 69a,21203 Gornji Muć,Duje Jukić, OIB 90671087128, Donji Muć 46,21203 Donji Muć,Joško Jelavić, OIB 71323720987, Vlaka 84p,21203 Gornji Muć,Ante Petričević, OIB 08484243071, Starčevićeva 32,21000 Split,Ante Leskur, OIB 05973186134, Leskuri 8,21206 Gornje Ogorje,Jure Brčić, OIB , Kamensko 18,21246 Aržano,Mario Asanović, OIB , Neorić 96,21203 Neorić,XALOY EUROPE GMBH, Richard Wagner Str. 21,D-74172 Neckarsulm</derivirana_varijabla>
  </DomainObject.Predmet.StrankaWithAdressOIB>
  <DomainObject.Predmet.StrankaNazivFormated>
    <izvorni_sadrzaj>TIBRA d.o.o. za proizvodnju izolacijskog materijala,CROATIA osiguranje d.d.,ALPE ADRIA POSLOVODSTVO d.o.o.,Hypo Leasing Kroatien d.o.o.,INSTITUT IGH, dioničko društvo za istraživanje i razvoj u graditeljstvu,CESTAR društvo s ograničenom odgovornošću za građevinarstvo,RH Ministarstvo financija,Fond za zaštitu okolišta i energetsku učinkovitost,MESSER CROATIA PLIN Poduzeće za proizvodnju i prodaju tehničkih plinova d.o.o.,HEP - Opskrba d.o.o. za opskrbu potrošača električnom, toplinskom energijom i plinom,Ivan Jelavić-šovran,Duje Jukić,Joško Jelavić,Ante Petričević,Ante Leskur,Jure Brčić,Mario Asanović,XALOY EUROPE GMBH</izvorni_sadrzaj>
    <derivirana_varijabla naziv="DomainObject.Predmet.StrankaNazivFormated_1">TIBRA d.o.o. za proizvodnju izolacijskog materijala,CROATIA osiguranje d.d.,ALPE ADRIA POSLOVODSTVO d.o.o.,Hypo Leasing Kroatien d.o.o.,INSTITUT IGH, dioničko društvo za istraživanje i razvoj u graditeljstvu,CESTAR društvo s ograničenom odgovornošću za građevinarstvo,RH Ministarstvo financija,Fond za zaštitu okolišta i energetsku učinkovitost,MESSER CROATIA PLIN Poduzeće za proizvodnju i prodaju tehničkih plinova d.o.o.,HEP - Opskrba d.o.o. za opskrbu potrošača električnom, toplinskom energijom i plinom,Ivan Jelavić-šovran,Duje Jukić,Joško Jelavić,Ante Petričević,Ante Leskur,Jure Brčić,Mario Asanović,XALOY EUROPE GMBH</derivirana_varijabla>
  </DomainObject.Predmet.StrankaNazivFormated>
  <DomainObject.Predmet.StrankaNazivFormatedOIB>
    <izvorni_sadrzaj>TIBRA d.o.o. za proizvodnju izolacijskog materijala, OIB 04662233203,CROATIA osiguranje d.d., OIB 26187994862,ALPE ADRIA POSLOVODSTVO d.o.o., OIB 99488126785,Hypo Leasing Kroatien d.o.o., OIB 87064273078,INSTITUT IGH, dioničko društvo za istraživanje i razvoj u graditeljstvu, OIB 79766124714,CESTAR društvo s ograničenom odgovornošću za građevinarstvo, OIB 27471262195,RH Ministarstvo financija, OIB 18683136487,Fond za zaštitu okolišta i energetsku učinkovitost, OIB 85828625994,MESSER CROATIA PLIN Poduzeće za proizvodnju i prodaju tehničkih plinova d.o.o., OIB 32179081874,HEP - Opskrba d.o.o. za opskrbu potrošača električnom, toplinskom energijom i plinom, OIB 63073332379,Ivan Jelavić-šovran, OIB 99476908563,Duje Jukić, OIB 90671087128,Joško Jelavić, OIB 71323720987,Ante Petričević, OIB 08484243071,Ante Leskur, OIB 05973186134,Jure Brčić, OIB ,Mario Asanović, OIB ,XALOY EUROPE GMBH</izvorni_sadrzaj>
    <derivirana_varijabla naziv="DomainObject.Predmet.StrankaNazivFormatedOIB_1">TIBRA d.o.o. za proizvodnju izolacijskog materijala, OIB 04662233203,CROATIA osiguranje d.d., OIB 26187994862,ALPE ADRIA POSLOVODSTVO d.o.o., OIB 99488126785,Hypo Leasing Kroatien d.o.o., OIB 87064273078,INSTITUT IGH, dioničko društvo za istraživanje i razvoj u graditeljstvu, OIB 79766124714,CESTAR društvo s ograničenom odgovornošću za građevinarstvo, OIB 27471262195,RH Ministarstvo financija, OIB 18683136487,Fond za zaštitu okolišta i energetsku učinkovitost, OIB 85828625994,MESSER CROATIA PLIN Poduzeće za proizvodnju i prodaju tehničkih plinova d.o.o., OIB 32179081874,HEP - Opskrba d.o.o. za opskrbu potrošača električnom, toplinskom energijom i plinom, OIB 63073332379,Ivan Jelavić-šovran, OIB 99476908563,Duje Jukić, OIB 90671087128,Joško Jelavić, OIB 71323720987,Ante Petričević, OIB 08484243071,Ante Leskur, OIB 05973186134,Jure Brčić, OIB ,Mario Asanović, OIB ,XALOY EUROPE GMBH</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TIBRA d.o.o. za proizvodnju izolacijskog materijala</item>
      <item>CROATIA osiguranje d.d.</item>
      <item>ALPE ADRIA POSLOVODSTVO d.o.o.</item>
      <item>Hypo Leasing Kroatien d.o.o.</item>
      <item>INSTITUT IGH, dioničko društvo za istraživanje i razvoj u graditeljstvu</item>
      <item>CESTAR društvo s ograničenom odgovornošću za građevinarstvo zastupanog po punomoćniku Tihomir Luetić</item>
      <item>RH Ministarstvo financija zastupanog po punomoćniku Županijsko državno odvjetništvo Split</item>
      <item>Fond za zaštitu okolišta i energetsku učinkovitost</item>
      <item>MESSER CROATIA PLIN Poduzeće za proizvodnju i prodaju tehničkih plinova d.o.o.</item>
      <item>HEP - Opskrba d.o.o. za opskrbu potrošača električnom, toplinskom energijom i plinom</item>
      <item>Ivan Jelavić-šovran zastupanog po punomoćniku ZAJEDNIČKI ODVJETNIČKI URED ECIJA KULJIĆ BAJIĆ I MERI BLASLOV PAVASOVIĆ</item>
      <item>Duje Jukić zastupanog po punomoćniku ZAJEDNIČKI ODVJETNIČKI URED ECIJA KULJIŠ BAJIĆ I MERI BLASLOV PAVASOVIĆ</item>
      <item>Joško Jelavić zastupanog po punomoćniku ZAJEDNIČKI ODVJETNIČKI URED ECIJA KULJIŠ BAJIĆ I MERI BLASLOV PAVASOVIĆ</item>
      <item>Ante Petričević zastupanog po punomoćniku ZAJEDNIČKI ODVJETNIČKI URED ECIJA KULJIŠ BAJIĆ I MERI BLASLOV PAVASOVIĆ</item>
      <item>Ante Leskur zastupanog po punomoćniku ZAJEDNIČKI ODVJETNIČKI URED ECIJA KULJIŠ BAJIĆ I MERI BLASLOV PAVASOVIĆ</item>
      <item>Jure Brčić zastupanog po punomoćniku ZAJEDNIČKI ODVJETNIČKI URED ECIJA KULJIŠ BAJIĆ I MERI BLASLOV PAVASOVIĆ</item>
      <item>Mario Asanović zastupanog po punomoćniku ZAJEDNIČKI ODVJETNIČKI URED ECIJA KULJIŠ BAJIĆ I MERI BLASLOV PAVASOVIĆ</item>
      <item>XALOY EUROPE GMBH zastupanog po punomoćniku OD HANŽEKOVIĆ I PARTNERI d.o.o.</item>
    </izvorni_sadrzaj>
    <derivirana_varijabla naziv="DomainObject.Predmet.StrankaListFormated_1">
      <item>TIBRA d.o.o. za proizvodnju izolacijskog materijala</item>
      <item>CROATIA osiguranje d.d.</item>
      <item>ALPE ADRIA POSLOVODSTVO d.o.o.</item>
      <item>Hypo Leasing Kroatien d.o.o.</item>
      <item>INSTITUT IGH, dioničko društvo za istraživanje i razvoj u graditeljstvu</item>
      <item>CESTAR društvo s ograničenom odgovornošću za građevinarstvo zastupanog po punomoćniku Tihomir Luetić</item>
      <item>RH Ministarstvo financija zastupanog po punomoćniku Županijsko državno odvjetništvo Split</item>
      <item>Fond za zaštitu okolišta i energetsku učinkovitost</item>
      <item>MESSER CROATIA PLIN Poduzeće za proizvodnju i prodaju tehničkih plinova d.o.o.</item>
      <item>HEP - Opskrba d.o.o. za opskrbu potrošača električnom, toplinskom energijom i plinom</item>
      <item>Ivan Jelavić-šovran zastupanog po punomoćniku ZAJEDNIČKI ODVJETNIČKI URED ECIJA KULJIĆ BAJIĆ I MERI BLASLOV PAVASOVIĆ</item>
      <item>Duje Jukić zastupanog po punomoćniku ZAJEDNIČKI ODVJETNIČKI URED ECIJA KULJIŠ BAJIĆ I MERI BLASLOV PAVASOVIĆ</item>
      <item>Joško Jelavić zastupanog po punomoćniku ZAJEDNIČKI ODVJETNIČKI URED ECIJA KULJIŠ BAJIĆ I MERI BLASLOV PAVASOVIĆ</item>
      <item>Ante Petričević zastupanog po punomoćniku ZAJEDNIČKI ODVJETNIČKI URED ECIJA KULJIŠ BAJIĆ I MERI BLASLOV PAVASOVIĆ</item>
      <item>Ante Leskur zastupanog po punomoćniku ZAJEDNIČKI ODVJETNIČKI URED ECIJA KULJIŠ BAJIĆ I MERI BLASLOV PAVASOVIĆ</item>
      <item>Jure Brčić zastupanog po punomoćniku ZAJEDNIČKI ODVJETNIČKI URED ECIJA KULJIŠ BAJIĆ I MERI BLASLOV PAVASOVIĆ</item>
      <item>Mario Asanović zastupanog po punomoćniku ZAJEDNIČKI ODVJETNIČKI URED ECIJA KULJIŠ BAJIĆ I MERI BLASLOV PAVASOVIĆ</item>
      <item>XALOY EUROPE GMBH zastupanog po punomoćniku OD HANŽEKOVIĆ I PARTNERI d.o.o.</item>
    </derivirana_varijabla>
  </DomainObject.Predmet.StrankaListFormated>
  <DomainObject.Predmet.StrankaListFormatedOIB>
    <izvorni_sadrzaj>
      <item>TIBRA d.o.o. za proizvodnju izolacijskog materijala, OIB 04662233203</item>
      <item>CROATIA osiguranje d.d., OIB 26187994862</item>
      <item>ALPE ADRIA POSLOVODSTVO d.o.o., OIB 99488126785</item>
      <item>Hypo Leasing Kroatien d.o.o., OIB 87064273078</item>
      <item>INSTITUT IGH, dioničko društvo za istraživanje i razvoj u graditeljstvu, OIB 79766124714</item>
      <item>CESTAR društvo s ograničenom odgovornošću za građevinarstvo, OIB 27471262195 zastupanog po punomoćniku Tihomir Luetić</item>
      <item>RH Ministarstvo financija, OIB 18683136487 zastupanog po punomoćniku Županijsko državno odvjetništvo Split</item>
      <item>Fond za zaštitu okolišta i energetsku učinkovitost, OIB 85828625994</item>
      <item>MESSER CROATIA PLIN Poduzeće za proizvodnju i prodaju tehničkih plinova d.o.o., OIB 32179081874</item>
      <item>HEP - Opskrba d.o.o. za opskrbu potrošača električnom, toplinskom energijom i plinom, OIB 63073332379</item>
      <item>Ivan Jelavić-šovran, OIB 99476908563 zastupanog po punomoćniku ZAJEDNIČKI ODVJETNIČKI URED ECIJA KULJIĆ BAJIĆ I MERI BLASLOV PAVASOVIĆ</item>
      <item>Duje Jukić, OIB 90671087128 zastupanog po punomoćniku ZAJEDNIČKI ODVJETNIČKI URED ECIJA KULJIŠ BAJIĆ I MERI BLASLOV PAVASOVIĆ</item>
      <item>Joško Jelavić, OIB 71323720987 zastupanog po punomoćniku ZAJEDNIČKI ODVJETNIČKI URED ECIJA KULJIŠ BAJIĆ I MERI BLASLOV PAVASOVIĆ</item>
      <item>Ante Petričević, OIB 08484243071 zastupanog po punomoćniku ZAJEDNIČKI ODVJETNIČKI URED ECIJA KULJIŠ BAJIĆ I MERI BLASLOV PAVASOVIĆ</item>
      <item>Ante Leskur, OIB 05973186134 zastupanog po punomoćniku ZAJEDNIČKI ODVJETNIČKI URED ECIJA KULJIŠ BAJIĆ I MERI BLASLOV PAVASOVIĆ</item>
      <item>Jure Brčić, OIB  zastupanog po punomoćniku ZAJEDNIČKI ODVJETNIČKI URED ECIJA KULJIŠ BAJIĆ I MERI BLASLOV PAVASOVIĆ</item>
      <item>Mario Asanović, OIB  zastupanog po punomoćniku ZAJEDNIČKI ODVJETNIČKI URED ECIJA KULJIŠ BAJIĆ I MERI BLASLOV PAVASOVIĆ</item>
      <item>XALOY EUROPE GMBH zastupanog po punomoćniku OD HANŽEKOVIĆ I PARTNERI d.o.o.</item>
    </izvorni_sadrzaj>
    <derivirana_varijabla naziv="DomainObject.Predmet.StrankaListFormatedOIB_1">
      <item>TIBRA d.o.o. za proizvodnju izolacijskog materijala, OIB 04662233203</item>
      <item>CROATIA osiguranje d.d., OIB 26187994862</item>
      <item>ALPE ADRIA POSLOVODSTVO d.o.o., OIB 99488126785</item>
      <item>Hypo Leasing Kroatien d.o.o., OIB 87064273078</item>
      <item>INSTITUT IGH, dioničko društvo za istraživanje i razvoj u graditeljstvu, OIB 79766124714</item>
      <item>CESTAR društvo s ograničenom odgovornošću za građevinarstvo, OIB 27471262195 zastupanog po punomoćniku Tihomir Luetić</item>
      <item>RH Ministarstvo financija, OIB 18683136487 zastupanog po punomoćniku Županijsko državno odvjetništvo Split</item>
      <item>Fond za zaštitu okolišta i energetsku učinkovitost, OIB 85828625994</item>
      <item>MESSER CROATIA PLIN Poduzeće za proizvodnju i prodaju tehničkih plinova d.o.o., OIB 32179081874</item>
      <item>HEP - Opskrba d.o.o. za opskrbu potrošača električnom, toplinskom energijom i plinom, OIB 63073332379</item>
      <item>Ivan Jelavić-šovran, OIB 99476908563 zastupanog po punomoćniku ZAJEDNIČKI ODVJETNIČKI URED ECIJA KULJIĆ BAJIĆ I MERI BLASLOV PAVASOVIĆ</item>
      <item>Duje Jukić, OIB 90671087128 zastupanog po punomoćniku ZAJEDNIČKI ODVJETNIČKI URED ECIJA KULJIŠ BAJIĆ I MERI BLASLOV PAVASOVIĆ</item>
      <item>Joško Jelavić, OIB 71323720987 zastupanog po punomoćniku ZAJEDNIČKI ODVJETNIČKI URED ECIJA KULJIŠ BAJIĆ I MERI BLASLOV PAVASOVIĆ</item>
      <item>Ante Petričević, OIB 08484243071 zastupanog po punomoćniku ZAJEDNIČKI ODVJETNIČKI URED ECIJA KULJIŠ BAJIĆ I MERI BLASLOV PAVASOVIĆ</item>
      <item>Ante Leskur, OIB 05973186134 zastupanog po punomoćniku ZAJEDNIČKI ODVJETNIČKI URED ECIJA KULJIŠ BAJIĆ I MERI BLASLOV PAVASOVIĆ</item>
      <item>Jure Brčić, OIB  zastupanog po punomoćniku ZAJEDNIČKI ODVJETNIČKI URED ECIJA KULJIŠ BAJIĆ I MERI BLASLOV PAVASOVIĆ</item>
      <item>Mario Asanović, OIB  zastupanog po punomoćniku ZAJEDNIČKI ODVJETNIČKI URED ECIJA KULJIŠ BAJIĆ I MERI BLASLOV PAVASOVIĆ</item>
      <item>XALOY EUROPE GMBH zastupanog po punomoćniku OD HANŽEKOVIĆ I PARTNERI d.o.o.</item>
    </derivirana_varijabla>
  </DomainObject.Predmet.StrankaListFormatedOIB>
  <DomainObject.Predmet.StrankaListFormatedWithAdress>
    <izvorni_sadrzaj>
      <item>TIBRA d.o.o. za proizvodnju izolacijskog materijala, Donji Muć/0, Donji Muć</item>
      <item>CROATIA osiguranje d.d., Miramarska 22, 10000 Zagreb</item>
      <item>ALPE ADRIA POSLOVODSTVO d.o.o., Slavonska avenija  6 a, 10000 Zagreb</item>
      <item>Hypo Leasing Kroatien d.o.o., Koranska 16, 10000 Zagreb</item>
      <item>INSTITUT IGH, dioničko društvo za istraživanje i razvoj u graditeljstvu, Janka Rakuše 1, 10000 Zagreb</item>
      <item>CESTAR društvo s ograničenom odgovornošću za građevinarstvo, Tršćanska 1, 21000 Split zastupanog po punomoćniku Tihomir Luetić</item>
      <item>RH Ministarstvo financija zastupanog po punomoćniku Županijsko državno odvjetništvo Split</item>
      <item>Fond za zaštitu okolišta i energetsku učinkovitost, Ksaver 208, 10000 Zagreb</item>
      <item>MESSER CROATIA PLIN Poduzeće za proizvodnju i prodaju tehničkih plinova d.o.o., Industrijska 1, 10290 Zaprešić</item>
      <item>HEP - Opskrba d.o.o. za opskrbu potrošača električnom, toplinskom energijom i plinom, Ulica grada Vukovara 37, 10000 Zagreb</item>
      <item>Ivan Jelavić-šovran, Vlaka 69a, 21203 Gornji Muć zastupanog po punomoćniku ZAJEDNIČKI ODVJETNIČKI URED ECIJA KULJIĆ BAJIĆ I MERI BLASLOV PAVASOVIĆ</item>
      <item>Duje Jukić, Donji Muć 46, 21203 Donji Muć zastupanog po punomoćniku ZAJEDNIČKI ODVJETNIČKI URED ECIJA KULJIŠ BAJIĆ I MERI BLASLOV PAVASOVIĆ</item>
      <item>Joško Jelavić, Vlaka 84p, 21203 Gornji Muć zastupanog po punomoćniku ZAJEDNIČKI ODVJETNIČKI URED ECIJA KULJIŠ BAJIĆ I MERI BLASLOV PAVASOVIĆ</item>
      <item>Ante Petričević, Starčevićeva 32, 21000 Split zastupanog po punomoćniku ZAJEDNIČKI ODVJETNIČKI URED ECIJA KULJIŠ BAJIĆ I MERI BLASLOV PAVASOVIĆ</item>
      <item>Ante Leskur, Leskuri 8, 21206 Gornje Ogorje zastupanog po punomoćniku ZAJEDNIČKI ODVJETNIČKI URED ECIJA KULJIŠ BAJIĆ I MERI BLASLOV PAVASOVIĆ</item>
      <item>Jure Brčić, Kamensko 18, 21246 Aržano zastupanog po punomoćniku ZAJEDNIČKI ODVJETNIČKI URED ECIJA KULJIŠ BAJIĆ I MERI BLASLOV PAVASOVIĆ</item>
      <item>Mario Asanović, Neorić 96, 21203 Neorić zastupanog po punomoćniku ZAJEDNIČKI ODVJETNIČKI URED ECIJA KULJIŠ BAJIĆ I MERI BLASLOV PAVASOVIĆ</item>
      <item>XALOY EUROPE GMBH, Richard Wagner Str. 21, D-74172 Neckarsulm zastupanog po punomoćniku OD HANŽEKOVIĆ I PARTNERI d.o.o.</item>
    </izvorni_sadrzaj>
    <derivirana_varijabla naziv="DomainObject.Predmet.StrankaListFormatedWithAdress_1">
      <item>TIBRA d.o.o. za proizvodnju izolacijskog materijala, Donji Muć/0, Donji Muć</item>
      <item>CROATIA osiguranje d.d., Miramarska 22, 10000 Zagreb</item>
      <item>ALPE ADRIA POSLOVODSTVO d.o.o., Slavonska avenija  6 a, 10000 Zagreb</item>
      <item>Hypo Leasing Kroatien d.o.o., Koranska 16, 10000 Zagreb</item>
      <item>INSTITUT IGH, dioničko društvo za istraživanje i razvoj u graditeljstvu, Janka Rakuše 1, 10000 Zagreb</item>
      <item>CESTAR društvo s ograničenom odgovornošću za građevinarstvo, Tršćanska 1, 21000 Split zastupanog po punomoćniku Tihomir Luetić</item>
      <item>RH Ministarstvo financija zastupanog po punomoćniku Županijsko državno odvjetništvo Split</item>
      <item>Fond za zaštitu okolišta i energetsku učinkovitost, Ksaver 208, 10000 Zagreb</item>
      <item>MESSER CROATIA PLIN Poduzeće za proizvodnju i prodaju tehničkih plinova d.o.o., Industrijska 1, 10290 Zaprešić</item>
      <item>HEP - Opskrba d.o.o. za opskrbu potrošača električnom, toplinskom energijom i plinom, Ulica grada Vukovara 37, 10000 Zagreb</item>
      <item>Ivan Jelavić-šovran, Vlaka 69a, 21203 Gornji Muć zastupanog po punomoćniku ZAJEDNIČKI ODVJETNIČKI URED ECIJA KULJIĆ BAJIĆ I MERI BLASLOV PAVASOVIĆ</item>
      <item>Duje Jukić, Donji Muć 46, 21203 Donji Muć zastupanog po punomoćniku ZAJEDNIČKI ODVJETNIČKI URED ECIJA KULJIŠ BAJIĆ I MERI BLASLOV PAVASOVIĆ</item>
      <item>Joško Jelavić, Vlaka 84p, 21203 Gornji Muć zastupanog po punomoćniku ZAJEDNIČKI ODVJETNIČKI URED ECIJA KULJIŠ BAJIĆ I MERI BLASLOV PAVASOVIĆ</item>
      <item>Ante Petričević, Starčevićeva 32, 21000 Split zastupanog po punomoćniku ZAJEDNIČKI ODVJETNIČKI URED ECIJA KULJIŠ BAJIĆ I MERI BLASLOV PAVASOVIĆ</item>
      <item>Ante Leskur, Leskuri 8, 21206 Gornje Ogorje zastupanog po punomoćniku ZAJEDNIČKI ODVJETNIČKI URED ECIJA KULJIŠ BAJIĆ I MERI BLASLOV PAVASOVIĆ</item>
      <item>Jure Brčić, Kamensko 18, 21246 Aržano zastupanog po punomoćniku ZAJEDNIČKI ODVJETNIČKI URED ECIJA KULJIŠ BAJIĆ I MERI BLASLOV PAVASOVIĆ</item>
      <item>Mario Asanović, Neorić 96, 21203 Neorić zastupanog po punomoćniku ZAJEDNIČKI ODVJETNIČKI URED ECIJA KULJIŠ BAJIĆ I MERI BLASLOV PAVASOVIĆ</item>
      <item>XALOY EUROPE GMBH, Richard Wagner Str. 21, D-74172 Neckarsulm zastupanog po punomoćniku OD HANŽEKOVIĆ I PARTNERI d.o.o.</item>
    </derivirana_varijabla>
  </DomainObject.Predmet.StrankaListFormatedWithAdress>
  <DomainObject.Predmet.StrankaListFormatedWithAdressOIB>
    <izvorni_sadrzaj>
      <item>TIBRA d.o.o. za proizvodnju izolacijskog materijala, OIB 04662233203, Donji Muć/0, Donji Muć</item>
      <item>CROATIA osiguranje d.d., OIB 26187994862, Miramarska 22, 10000 Zagreb</item>
      <item>ALPE ADRIA POSLOVODSTVO d.o.o., OIB 99488126785, Slavonska avenija  6 a, 10000 Zagreb</item>
      <item>Hypo Leasing Kroatien d.o.o., OIB 87064273078, Koranska 16, 10000 Zagreb</item>
      <item>INSTITUT IGH, dioničko društvo za istraživanje i razvoj u graditeljstvu, OIB 79766124714, Janka Rakuše 1, 10000 Zagreb</item>
      <item>CESTAR društvo s ograničenom odgovornošću za građevinarstvo, OIB 27471262195, Tršćanska 1, 21000 Split zastupanog po punomoćniku Tihomir Luetić</item>
      <item>RH Ministarstvo financija, OIB 18683136487 zastupanog po punomoćniku Županijsko državno odvjetništvo Split</item>
      <item>Fond za zaštitu okolišta i energetsku učinkovitost, OIB 85828625994, Ksaver 208, 10000 Zagreb</item>
      <item>MESSER CROATIA PLIN Poduzeće za proizvodnju i prodaju tehničkih plinova d.o.o., OIB 32179081874, Industrijska 1, 10290 Zaprešić</item>
      <item>HEP - Opskrba d.o.o. za opskrbu potrošača električnom, toplinskom energijom i plinom, OIB 63073332379, Ulica grada Vukovara 37, 10000 Zagreb</item>
      <item>Ivan Jelavić-šovran, OIB 99476908563, Vlaka 69a, 21203 Gornji Muć zastupanog po punomoćniku ZAJEDNIČKI ODVJETNIČKI URED ECIJA KULJIĆ BAJIĆ I MERI BLASLOV PAVASOVIĆ</item>
      <item>Duje Jukić, OIB 90671087128, Donji Muć 46, 21203 Donji Muć zastupanog po punomoćniku ZAJEDNIČKI ODVJETNIČKI URED ECIJA KULJIŠ BAJIĆ I MERI BLASLOV PAVASOVIĆ</item>
      <item>Joško Jelavić, OIB 71323720987, Vlaka 84p, 21203 Gornji Muć zastupanog po punomoćniku ZAJEDNIČKI ODVJETNIČKI URED ECIJA KULJIŠ BAJIĆ I MERI BLASLOV PAVASOVIĆ</item>
      <item>Ante Petričević, OIB 08484243071, Starčevićeva 32, 21000 Split zastupanog po punomoćniku ZAJEDNIČKI ODVJETNIČKI URED ECIJA KULJIŠ BAJIĆ I MERI BLASLOV PAVASOVIĆ</item>
      <item>Ante Leskur, OIB 05973186134, Leskuri 8, 21206 Gornje Ogorje zastupanog po punomoćniku ZAJEDNIČKI ODVJETNIČKI URED ECIJA KULJIŠ BAJIĆ I MERI BLASLOV PAVASOVIĆ</item>
      <item>Jure Brčić, OIB , Kamensko 18, 21246 Aržano zastupanog po punomoćniku ZAJEDNIČKI ODVJETNIČKI URED ECIJA KULJIŠ BAJIĆ I MERI BLASLOV PAVASOVIĆ</item>
      <item>Mario Asanović, OIB , Neorić 96, 21203 Neorić zastupanog po punomoćniku ZAJEDNIČKI ODVJETNIČKI URED ECIJA KULJIŠ BAJIĆ I MERI BLASLOV PAVASOVIĆ</item>
      <item>XALOY EUROPE GMBH, Richard Wagner Str. 21, D-74172 Neckarsulm zastupanog po punomoćniku OD HANŽEKOVIĆ I PARTNERI d.o.o.</item>
    </izvorni_sadrzaj>
    <derivirana_varijabla naziv="DomainObject.Predmet.StrankaListFormatedWithAdressOIB_1">
      <item>TIBRA d.o.o. za proizvodnju izolacijskog materijala, OIB 04662233203, Donji Muć/0, Donji Muć</item>
      <item>CROATIA osiguranje d.d., OIB 26187994862, Miramarska 22, 10000 Zagreb</item>
      <item>ALPE ADRIA POSLOVODSTVO d.o.o., OIB 99488126785, Slavonska avenija  6 a, 10000 Zagreb</item>
      <item>Hypo Leasing Kroatien d.o.o., OIB 87064273078, Koranska 16, 10000 Zagreb</item>
      <item>INSTITUT IGH, dioničko društvo za istraživanje i razvoj u graditeljstvu, OIB 79766124714, Janka Rakuše 1, 10000 Zagreb</item>
      <item>CESTAR društvo s ograničenom odgovornošću za građevinarstvo, OIB 27471262195, Tršćanska 1, 21000 Split zastupanog po punomoćniku Tihomir Luetić</item>
      <item>RH Ministarstvo financija, OIB 18683136487 zastupanog po punomoćniku Županijsko državno odvjetništvo Split</item>
      <item>Fond za zaštitu okolišta i energetsku učinkovitost, OIB 85828625994, Ksaver 208, 10000 Zagreb</item>
      <item>MESSER CROATIA PLIN Poduzeće za proizvodnju i prodaju tehničkih plinova d.o.o., OIB 32179081874, Industrijska 1, 10290 Zaprešić</item>
      <item>HEP - Opskrba d.o.o. za opskrbu potrošača električnom, toplinskom energijom i plinom, OIB 63073332379, Ulica grada Vukovara 37, 10000 Zagreb</item>
      <item>Ivan Jelavić-šovran, OIB 99476908563, Vlaka 69a, 21203 Gornji Muć zastupanog po punomoćniku ZAJEDNIČKI ODVJETNIČKI URED ECIJA KULJIĆ BAJIĆ I MERI BLASLOV PAVASOVIĆ</item>
      <item>Duje Jukić, OIB 90671087128, Donji Muć 46, 21203 Donji Muć zastupanog po punomoćniku ZAJEDNIČKI ODVJETNIČKI URED ECIJA KULJIŠ BAJIĆ I MERI BLASLOV PAVASOVIĆ</item>
      <item>Joško Jelavić, OIB 71323720987, Vlaka 84p, 21203 Gornji Muć zastupanog po punomoćniku ZAJEDNIČKI ODVJETNIČKI URED ECIJA KULJIŠ BAJIĆ I MERI BLASLOV PAVASOVIĆ</item>
      <item>Ante Petričević, OIB 08484243071, Starčevićeva 32, 21000 Split zastupanog po punomoćniku ZAJEDNIČKI ODVJETNIČKI URED ECIJA KULJIŠ BAJIĆ I MERI BLASLOV PAVASOVIĆ</item>
      <item>Ante Leskur, OIB 05973186134, Leskuri 8, 21206 Gornje Ogorje zastupanog po punomoćniku ZAJEDNIČKI ODVJETNIČKI URED ECIJA KULJIŠ BAJIĆ I MERI BLASLOV PAVASOVIĆ</item>
      <item>Jure Brčić, OIB , Kamensko 18, 21246 Aržano zastupanog po punomoćniku ZAJEDNIČKI ODVJETNIČKI URED ECIJA KULJIŠ BAJIĆ I MERI BLASLOV PAVASOVIĆ</item>
      <item>Mario Asanović, OIB , Neorić 96, 21203 Neorić zastupanog po punomoćniku ZAJEDNIČKI ODVJETNIČKI URED ECIJA KULJIŠ BAJIĆ I MERI BLASLOV PAVASOVIĆ</item>
      <item>XALOY EUROPE GMBH, Richard Wagner Str. 21, D-74172 Neckarsulm zastupanog po punomoćniku OD HANŽEKOVIĆ I PARTNERI d.o.o.</item>
    </derivirana_varijabla>
  </DomainObject.Predmet.StrankaListFormatedWithAdressOIB>
  <DomainObject.Predmet.StrankaListNazivFormated>
    <izvorni_sadrzaj>
      <item>TIBRA d.o.o. za proizvodnju izolacijskog materijala</item>
      <item>CROATIA osiguranje d.d.</item>
      <item>ALPE ADRIA POSLOVODSTVO d.o.o.</item>
      <item>Hypo Leasing Kroatien d.o.o.</item>
      <item>INSTITUT IGH, dioničko društvo za istraživanje i razvoj u graditeljstvu</item>
      <item>CESTAR društvo s ograničenom odgovornošću za građevinarstvo</item>
      <item>RH Ministarstvo financija</item>
      <item>Fond za zaštitu okolišta i energetsku učinkovitost</item>
      <item>MESSER CROATIA PLIN Poduzeće za proizvodnju i prodaju tehničkih plinova d.o.o.</item>
      <item>HEP - Opskrba d.o.o. za opskrbu potrošača električnom, toplinskom energijom i plinom</item>
      <item>Ivan Jelavić-šovran</item>
      <item>Duje Jukić</item>
      <item>Joško Jelavić</item>
      <item>Ante Petričević</item>
      <item>Ante Leskur</item>
      <item>Jure Brčić</item>
      <item>Mario Asanović</item>
      <item>XALOY EUROPE GMBH</item>
    </izvorni_sadrzaj>
    <derivirana_varijabla naziv="DomainObject.Predmet.StrankaListNazivFormated_1">
      <item>TIBRA d.o.o. za proizvodnju izolacijskog materijala</item>
      <item>CROATIA osiguranje d.d.</item>
      <item>ALPE ADRIA POSLOVODSTVO d.o.o.</item>
      <item>Hypo Leasing Kroatien d.o.o.</item>
      <item>INSTITUT IGH, dioničko društvo za istraživanje i razvoj u graditeljstvu</item>
      <item>CESTAR društvo s ograničenom odgovornošću za građevinarstvo</item>
      <item>RH Ministarstvo financija</item>
      <item>Fond za zaštitu okolišta i energetsku učinkovitost</item>
      <item>MESSER CROATIA PLIN Poduzeće za proizvodnju i prodaju tehničkih plinova d.o.o.</item>
      <item>HEP - Opskrba d.o.o. za opskrbu potrošača električnom, toplinskom energijom i plinom</item>
      <item>Ivan Jelavić-šovran</item>
      <item>Duje Jukić</item>
      <item>Joško Jelavić</item>
      <item>Ante Petričević</item>
      <item>Ante Leskur</item>
      <item>Jure Brčić</item>
      <item>Mario Asanović</item>
      <item>XALOY EUROPE GMBH</item>
    </derivirana_varijabla>
  </DomainObject.Predmet.StrankaListNazivFormated>
  <DomainObject.Predmet.StrankaListNazivFormatedOIB>
    <izvorni_sadrzaj>
      <item>TIBRA d.o.o. za proizvodnju izolacijskog materijala, OIB 04662233203</item>
      <item>CROATIA osiguranje d.d., OIB 26187994862</item>
      <item>ALPE ADRIA POSLOVODSTVO d.o.o., OIB 99488126785</item>
      <item>Hypo Leasing Kroatien d.o.o., OIB 87064273078</item>
      <item>INSTITUT IGH, dioničko društvo za istraživanje i razvoj u graditeljstvu, OIB 79766124714</item>
      <item>CESTAR društvo s ograničenom odgovornošću za građevinarstvo, OIB 27471262195</item>
      <item>RH Ministarstvo financija, OIB 18683136487</item>
      <item>Fond za zaštitu okolišta i energetsku učinkovitost, OIB 85828625994</item>
      <item>MESSER CROATIA PLIN Poduzeće za proizvodnju i prodaju tehničkih plinova d.o.o., OIB 32179081874</item>
      <item>HEP - Opskrba d.o.o. za opskrbu potrošača električnom, toplinskom energijom i plinom, OIB 63073332379</item>
      <item>Ivan Jelavić-šovran, OIB 99476908563</item>
      <item>Duje Jukić, OIB 90671087128</item>
      <item>Joško Jelavić, OIB 71323720987</item>
      <item>Ante Petričević, OIB 08484243071</item>
      <item>Ante Leskur, OIB 05973186134</item>
      <item>Jure Brčić, OIB </item>
      <item>Mario Asanović, OIB </item>
      <item>XALOY EUROPE GMBH</item>
    </izvorni_sadrzaj>
    <derivirana_varijabla naziv="DomainObject.Predmet.StrankaListNazivFormatedOIB_1">
      <item>TIBRA d.o.o. za proizvodnju izolacijskog materijala, OIB 04662233203</item>
      <item>CROATIA osiguranje d.d., OIB 26187994862</item>
      <item>ALPE ADRIA POSLOVODSTVO d.o.o., OIB 99488126785</item>
      <item>Hypo Leasing Kroatien d.o.o., OIB 87064273078</item>
      <item>INSTITUT IGH, dioničko društvo za istraživanje i razvoj u graditeljstvu, OIB 79766124714</item>
      <item>CESTAR društvo s ograničenom odgovornošću za građevinarstvo, OIB 27471262195</item>
      <item>RH Ministarstvo financija, OIB 18683136487</item>
      <item>Fond za zaštitu okolišta i energetsku učinkovitost, OIB 85828625994</item>
      <item>MESSER CROATIA PLIN Poduzeće za proizvodnju i prodaju tehničkih plinova d.o.o., OIB 32179081874</item>
      <item>HEP - Opskrba d.o.o. za opskrbu potrošača električnom, toplinskom energijom i plinom, OIB 63073332379</item>
      <item>Ivan Jelavić-šovran, OIB 99476908563</item>
      <item>Duje Jukić, OIB 90671087128</item>
      <item>Joško Jelavić, OIB 71323720987</item>
      <item>Ante Petričević, OIB 08484243071</item>
      <item>Ante Leskur, OIB 05973186134</item>
      <item>Jure Brčić, OIB </item>
      <item>Mario Asanović, OIB </item>
      <item>XALOY EUROPE GMBH</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VEDRAN ŠUPERBA</item>
      <item>Tomislav Krka</item>
      <item>Mirko Kozina</item>
      <item>Tihomir Luetić punomoćnik sudionika u postupku CESTAR društvo s ograničenom odgovornošću za građevinarstvo</item>
      <item>Županijsko državno odvjetništvo Split punomoćnik sudionika u postupku RH Ministarstvo financija</item>
      <item>ZAJEDNIČKI ODVJETNIČKI URED ECIJA KULJIĆ BAJIĆ I MERI BLASLOV PAVASOVIĆ punomoćnik sudionika u postupku Ivan Jelavić-šovran</item>
      <item>ZAJEDNIČKI ODVJETNIČKI URED ECIJA KULJIŠ BAJIĆ I MERI BLASLOV PAVASOVIĆ punomoćnik sudionika u postupku Ante Leskur; Ante Petričević; Mario Asanović; Duje Jukić; Jure Brčić; Joško Jelavić</item>
      <item>OD HANŽEKOVIĆ I PARTNERI d.o.o. punomoćnik sudionika u postupku XALOY EUROPE GMBH</item>
    </izvorni_sadrzaj>
    <derivirana_varijabla naziv="DomainObject.Predmet.OstaliListFormated_1">
      <item>VEDRAN ŠUPERBA</item>
      <item>Tomislav Krka</item>
      <item>Mirko Kozina</item>
      <item>Tihomir Luetić punomoćnik sudionika u postupku CESTAR društvo s ograničenom odgovornošću za građevinarstvo</item>
      <item>Županijsko državno odvjetništvo Split punomoćnik sudionika u postupku RH Ministarstvo financija</item>
      <item>ZAJEDNIČKI ODVJETNIČKI URED ECIJA KULJIĆ BAJIĆ I MERI BLASLOV PAVASOVIĆ punomoćnik sudionika u postupku Ivan Jelavić-šovran</item>
      <item>ZAJEDNIČKI ODVJETNIČKI URED ECIJA KULJIŠ BAJIĆ I MERI BLASLOV PAVASOVIĆ punomoćnik sudionika u postupku Ante Leskur; Ante Petričević; Mario Asanović; Duje Jukić; Jure Brčić; Joško Jelavić</item>
      <item>OD HANŽEKOVIĆ I PARTNERI d.o.o. punomoćnik sudionika u postupku XALOY EUROPE GMBH</item>
    </derivirana_varijabla>
  </DomainObject.Predmet.OstaliListFormated>
  <DomainObject.Predmet.OstaliListFormatedOIB>
    <izvorni_sadrzaj>
      <item>VEDRAN ŠUPERBA, OIB 44416437192</item>
      <item>Tomislav Krka</item>
      <item>Mirko Kozina, OIB 52822555537</item>
      <item>Tihomir Luetić punomoćnik sudionika u postupku CESTAR društvo s ograničenom odgovornošću za građevinarstvo</item>
      <item>Županijsko državno odvjetništvo Split punomoćnik sudionika u postupku RH Ministarstvo financija</item>
      <item>ZAJEDNIČKI ODVJETNIČKI URED ECIJA KULJIĆ BAJIĆ I MERI BLASLOV PAVASOVIĆ punomoćnik sudionika u postupku Ivan Jelavić-šovran</item>
      <item>ZAJEDNIČKI ODVJETNIČKI URED ECIJA KULJIŠ BAJIĆ I MERI BLASLOV PAVASOVIĆ punomoćnik sudionika u postupku Ante Leskur; Ante Petričević; Mario Asanović; Duje Jukić; Jure Brčić; Joško Jelavić</item>
      <item>OD HANŽEKOVIĆ I PARTNERI d.o.o. punomoćnik sudionika u postupku XALOY EUROPE GMBH</item>
    </izvorni_sadrzaj>
    <derivirana_varijabla naziv="DomainObject.Predmet.OstaliListFormatedOIB_1">
      <item>VEDRAN ŠUPERBA, OIB 44416437192</item>
      <item>Tomislav Krka</item>
      <item>Mirko Kozina, OIB 52822555537</item>
      <item>Tihomir Luetić punomoćnik sudionika u postupku CESTAR društvo s ograničenom odgovornošću za građevinarstvo</item>
      <item>Županijsko državno odvjetništvo Split punomoćnik sudionika u postupku RH Ministarstvo financija</item>
      <item>ZAJEDNIČKI ODVJETNIČKI URED ECIJA KULJIĆ BAJIĆ I MERI BLASLOV PAVASOVIĆ punomoćnik sudionika u postupku Ivan Jelavić-šovran</item>
      <item>ZAJEDNIČKI ODVJETNIČKI URED ECIJA KULJIŠ BAJIĆ I MERI BLASLOV PAVASOVIĆ punomoćnik sudionika u postupku Ante Leskur; Ante Petričević; Mario Asanović; Duje Jukić; Jure Brčić; Joško Jelavić</item>
      <item>OD HANŽEKOVIĆ I PARTNERI d.o.o. punomoćnik sudionika u postupku XALOY EUROPE GMBH</item>
    </derivirana_varijabla>
  </DomainObject.Predmet.OstaliListFormatedOIB>
  <DomainObject.Predmet.OstaliListFormatedWithAdress>
    <izvorni_sadrzaj>
      <item>VEDRAN ŠUPERBA, Fra Jerolima Milete 23, 22000 Šibenik</item>
      <item>Tomislav Krka, Starčevićeva 13, 21000 Splil</item>
      <item>Mirko Kozina, Dubrovačka 31, 21000 Split</item>
      <item>Tihomir Luetić, Sukoišanska 25/III, 21000 Split punomoćnik sudionika u postupku CESTAR društvo s ograničenom odgovornošću za građevinarstvo</item>
      <item>Županijsko državno odvjetništvo Split, Gundulićeva 29A, 21000 Split punomoćnik sudionika u postupku RH Ministarstvo financija</item>
      <item>ZAJEDNIČKI ODVJETNIČKI URED ECIJA KULJIĆ BAJIĆ I MERI BLASLOV PAVASOVIĆ, Ćiril-Metodova 38, 21000 Split punomoćnik sudionika u postupku Ivan Jelavić-šovran</item>
      <item>ZAJEDNIČKI ODVJETNIČKI URED ECIJA KULJIŠ BAJIĆ I MERI BLASLOV PAVASOVIĆ, Ćiril-Metodova 38, 21000 Split punomoćnik sudionika u postupku Ante Leskur; Ante Petričević; Mario Asanović; Duje Jukić; Jure Brčić; Joško Jelavić</item>
      <item>OD HANŽEKOVIĆ I PARTNERI d.o.o., Radnička cesta 22, 10000 Zagreb punomoćnik sudionika u postupku XALOY EUROPE GMBH</item>
    </izvorni_sadrzaj>
    <derivirana_varijabla naziv="DomainObject.Predmet.OstaliListFormatedWithAdress_1">
      <item>VEDRAN ŠUPERBA, Fra Jerolima Milete 23, 22000 Šibenik</item>
      <item>Tomislav Krka, Starčevićeva 13, 21000 Splil</item>
      <item>Mirko Kozina, Dubrovačka 31, 21000 Split</item>
      <item>Tihomir Luetić, Sukoišanska 25/III, 21000 Split punomoćnik sudionika u postupku CESTAR društvo s ograničenom odgovornošću za građevinarstvo</item>
      <item>Županijsko državno odvjetništvo Split, Gundulićeva 29A, 21000 Split punomoćnik sudionika u postupku RH Ministarstvo financija</item>
      <item>ZAJEDNIČKI ODVJETNIČKI URED ECIJA KULJIĆ BAJIĆ I MERI BLASLOV PAVASOVIĆ, Ćiril-Metodova 38, 21000 Split punomoćnik sudionika u postupku Ivan Jelavić-šovran</item>
      <item>ZAJEDNIČKI ODVJETNIČKI URED ECIJA KULJIŠ BAJIĆ I MERI BLASLOV PAVASOVIĆ, Ćiril-Metodova 38, 21000 Split punomoćnik sudionika u postupku Ante Leskur; Ante Petričević; Mario Asanović; Duje Jukić; Jure Brčić; Joško Jelavić</item>
      <item>OD HANŽEKOVIĆ I PARTNERI d.o.o., Radnička cesta 22, 10000 Zagreb punomoćnik sudionika u postupku XALOY EUROPE GMBH</item>
    </derivirana_varijabla>
  </DomainObject.Predmet.OstaliListFormatedWithAdress>
  <DomainObject.Predmet.OstaliListFormatedWithAdressOIB>
    <izvorni_sadrzaj>
      <item>VEDRAN ŠUPERBA, OIB 44416437192, Fra Jerolima Milete 23, 22000 Šibenik</item>
      <item>Tomislav Krka, Starčevićeva 13, 21000 Splil</item>
      <item>Mirko Kozina, OIB 52822555537, Dubrovačka 31, 21000 Split</item>
      <item>Tihomir Luetić, Sukoišanska 25/III, 21000 Split punomoćnik sudionika u postupku CESTAR društvo s ograničenom odgovornošću za građevinarstvo</item>
      <item>Županijsko državno odvjetništvo Split, Gundulićeva 29A, 21000 Split punomoćnik sudionika u postupku RH Ministarstvo financija</item>
      <item>ZAJEDNIČKI ODVJETNIČKI URED ECIJA KULJIĆ BAJIĆ I MERI BLASLOV PAVASOVIĆ, Ćiril-Metodova 38, 21000 Split punomoćnik sudionika u postupku Ivan Jelavić-šovran</item>
      <item>ZAJEDNIČKI ODVJETNIČKI URED ECIJA KULJIŠ BAJIĆ I MERI BLASLOV PAVASOVIĆ, Ćiril-Metodova 38, 21000 Split punomoćnik sudionika u postupku Ante Leskur; Ante Petričević; Mario Asanović; Duje Jukić; Jure Brčić; Joško Jelavić</item>
      <item>OD HANŽEKOVIĆ I PARTNERI d.o.o., Radnička cesta 22, 10000 Zagreb punomoćnik sudionika u postupku XALOY EUROPE GMBH</item>
    </izvorni_sadrzaj>
    <derivirana_varijabla naziv="DomainObject.Predmet.OstaliListFormatedWithAdressOIB_1">
      <item>VEDRAN ŠUPERBA, OIB 44416437192, Fra Jerolima Milete 23, 22000 Šibenik</item>
      <item>Tomislav Krka, Starčevićeva 13, 21000 Splil</item>
      <item>Mirko Kozina, OIB 52822555537, Dubrovačka 31, 21000 Split</item>
      <item>Tihomir Luetić, Sukoišanska 25/III, 21000 Split punomoćnik sudionika u postupku CESTAR društvo s ograničenom odgovornošću za građevinarstvo</item>
      <item>Županijsko državno odvjetništvo Split, Gundulićeva 29A, 21000 Split punomoćnik sudionika u postupku RH Ministarstvo financija</item>
      <item>ZAJEDNIČKI ODVJETNIČKI URED ECIJA KULJIĆ BAJIĆ I MERI BLASLOV PAVASOVIĆ, Ćiril-Metodova 38, 21000 Split punomoćnik sudionika u postupku Ivan Jelavić-šovran</item>
      <item>ZAJEDNIČKI ODVJETNIČKI URED ECIJA KULJIŠ BAJIĆ I MERI BLASLOV PAVASOVIĆ, Ćiril-Metodova 38, 21000 Split punomoćnik sudionika u postupku Ante Leskur; Ante Petričević; Mario Asanović; Duje Jukić; Jure Brčić; Joško Jelavić</item>
      <item>OD HANŽEKOVIĆ I PARTNERI d.o.o., Radnička cesta 22, 10000 Zagreb punomoćnik sudionika u postupku XALOY EUROPE GMBH</item>
    </derivirana_varijabla>
  </DomainObject.Predmet.OstaliListFormatedWithAdressOIB>
  <DomainObject.Predmet.OstaliListNazivFormated>
    <izvorni_sadrzaj>
      <item>VEDRAN ŠUPERBA</item>
      <item>Tomislav Krka</item>
      <item>Mirko Kozina</item>
      <item>Tihomir Luetić</item>
      <item>Županijsko državno odvjetništvo Split</item>
      <item>ZAJEDNIČKI ODVJETNIČKI URED ECIJA KULJIĆ BAJIĆ I MERI BLASLOV PAVASOVIĆ</item>
      <item>ZAJEDNIČKI ODVJETNIČKI URED ECIJA KULJIŠ BAJIĆ I MERI BLASLOV PAVASOVIĆ</item>
      <item>OD HANŽEKOVIĆ I PARTNERI d.o.o.</item>
    </izvorni_sadrzaj>
    <derivirana_varijabla naziv="DomainObject.Predmet.OstaliListNazivFormated_1">
      <item>VEDRAN ŠUPERBA</item>
      <item>Tomislav Krka</item>
      <item>Mirko Kozina</item>
      <item>Tihomir Luetić</item>
      <item>Županijsko državno odvjetništvo Split</item>
      <item>ZAJEDNIČKI ODVJETNIČKI URED ECIJA KULJIĆ BAJIĆ I MERI BLASLOV PAVASOVIĆ</item>
      <item>ZAJEDNIČKI ODVJETNIČKI URED ECIJA KULJIŠ BAJIĆ I MERI BLASLOV PAVASOVIĆ</item>
      <item>OD HANŽEKOVIĆ I PARTNERI d.o.o.</item>
    </derivirana_varijabla>
  </DomainObject.Predmet.OstaliListNazivFormated>
  <DomainObject.Predmet.OstaliListNazivFormatedOIB>
    <izvorni_sadrzaj>
      <item>VEDRAN ŠUPERBA, OIB 44416437192</item>
      <item>Tomislav Krka</item>
      <item>Mirko Kozina, OIB 52822555537</item>
      <item>Tihomir Luetić</item>
      <item>Županijsko državno odvjetništvo Split</item>
      <item>ZAJEDNIČKI ODVJETNIČKI URED ECIJA KULJIĆ BAJIĆ I MERI BLASLOV PAVASOVIĆ</item>
      <item>ZAJEDNIČKI ODVJETNIČKI URED ECIJA KULJIŠ BAJIĆ I MERI BLASLOV PAVASOVIĆ</item>
      <item>OD HANŽEKOVIĆ I PARTNERI d.o.o.</item>
    </izvorni_sadrzaj>
    <derivirana_varijabla naziv="DomainObject.Predmet.OstaliListNazivFormatedOIB_1">
      <item>VEDRAN ŠUPERBA, OIB 44416437192</item>
      <item>Tomislav Krka</item>
      <item>Mirko Kozina, OIB 52822555537</item>
      <item>Tihomir Luetić</item>
      <item>Županijsko državno odvjetništvo Split</item>
      <item>ZAJEDNIČKI ODVJETNIČKI URED ECIJA KULJIĆ BAJIĆ I MERI BLASLOV PAVASOVIĆ</item>
      <item>ZAJEDNIČKI ODVJETNIČKI URED ECIJA KULJIŠ BAJIĆ I MERI BLASLOV PAVASOVIĆ</item>
      <item>OD HANŽEKOVIĆ I PARTNERI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rujna 2015.</izvorni_sadrzaj>
    <derivirana_varijabla naziv="DomainObject.Datum_1">23. rujna 2015.</derivirana_varijabla>
  </DomainObject.Datum>
  <DomainObject.PoslovniBrojDokumenta>
    <izvorni_sadrzaj/>
    <derivirana_varijabla naziv="DomainObject.PoslovniBrojDokumenta_1"/>
  </DomainObject.PoslovniBrojDokumenta>
  <DomainObject.Predmet.StrankaIDrugi>
    <izvorni_sadrzaj>TIBRA d.o.o. za proizvodnju izolacijskog materijala i dr.</izvorni_sadrzaj>
    <derivirana_varijabla naziv="DomainObject.Predmet.StrankaIDrugi_1">TIBRA d.o.o. za proizvodnju izolacijskog materijala i dr.</derivirana_varijabla>
  </DomainObject.Predmet.StrankaIDrugi>
  <DomainObject.Predmet.ProtustrankaIDrugi>
    <izvorni_sadrzaj/>
    <derivirana_varijabla naziv="DomainObject.Predmet.ProtustrankaIDrugi_1"/>
  </DomainObject.Predmet.ProtustrankaIDrugi>
  <DomainObject.Predmet.StrankaIDrugiAdressOIB>
    <izvorni_sadrzaj>TIBRA d.o.o. za proizvodnju izolacijskog materijala, OIB 04662233203, Donji Muć/0, Donji Muć i dr.</izvorni_sadrzaj>
    <derivirana_varijabla naziv="DomainObject.Predmet.StrankaIDrugiAdressOIB_1">TIBRA d.o.o. za proizvodnju izolacijskog materijala, OIB 04662233203, Donji Muć/0, Donji Muć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TIBRA d.o.o. za proizvodnju izolacijskog materijala</item>
      <item>VEDRAN ŠUPERBA</item>
      <item>Tomislav Krka</item>
      <item>Mirko Kozina</item>
      <item>CROATIA osiguranje d.d.</item>
      <item>ALPE ADRIA POSLOVODSTVO d.o.o.</item>
      <item>Hypo Leasing Kroatien d.o.o.</item>
      <item>INSTITUT IGH, dioničko društvo za istraživanje i razvoj u graditeljstvu</item>
      <item>CESTAR društvo s ograničenom odgovornošću za građevinarstvo</item>
      <item>Tihomir Luetić</item>
      <item>RH Ministarstvo financija</item>
      <item>Županijsko državno odvjetništvo Split</item>
      <item>Fond za zaštitu okolišta i energetsku učinkovitost</item>
      <item>MESSER CROATIA PLIN Poduzeće za proizvodnju i prodaju tehničkih plinova d.o.o.</item>
      <item>HEP - Opskrba d.o.o. za opskrbu potrošača električnom, toplinskom energijom i plinom</item>
      <item>Ivan Jelavić-šovran</item>
      <item>ZAJEDNIČKI ODVJETNIČKI URED ECIJA KULJIĆ BAJIĆ I MERI BLASLOV PAVASOVIĆ</item>
      <item>Duje Jukić</item>
      <item>Joško Jelavić</item>
      <item>Ante Petričević</item>
      <item>Ante Leskur</item>
      <item>Jure Brčić</item>
      <item>Mario Asanović</item>
      <item>ZAJEDNIČKI ODVJETNIČKI URED ECIJA KULJIŠ BAJIĆ I MERI BLASLOV PAVASOVIĆ</item>
      <item>XALOY EUROPE GMBH</item>
      <item>OD HANŽEKOVIĆ I PARTNERI d.o.o.</item>
    </izvorni_sadrzaj>
    <derivirana_varijabla naziv="DomainObject.Predmet.SudioniciListNaziv_1">
      <item>TIBRA d.o.o. za proizvodnju izolacijskog materijala</item>
      <item>VEDRAN ŠUPERBA</item>
      <item>Tomislav Krka</item>
      <item>Mirko Kozina</item>
      <item>CROATIA osiguranje d.d.</item>
      <item>ALPE ADRIA POSLOVODSTVO d.o.o.</item>
      <item>Hypo Leasing Kroatien d.o.o.</item>
      <item>INSTITUT IGH, dioničko društvo za istraživanje i razvoj u graditeljstvu</item>
      <item>CESTAR društvo s ograničenom odgovornošću za građevinarstvo</item>
      <item>Tihomir Luetić</item>
      <item>RH Ministarstvo financija</item>
      <item>Županijsko državno odvjetništvo Split</item>
      <item>Fond za zaštitu okolišta i energetsku učinkovitost</item>
      <item>MESSER CROATIA PLIN Poduzeće za proizvodnju i prodaju tehničkih plinova d.o.o.</item>
      <item>HEP - Opskrba d.o.o. za opskrbu potrošača električnom, toplinskom energijom i plinom</item>
      <item>Ivan Jelavić-šovran</item>
      <item>ZAJEDNIČKI ODVJETNIČKI URED ECIJA KULJIĆ BAJIĆ I MERI BLASLOV PAVASOVIĆ</item>
      <item>Duje Jukić</item>
      <item>Joško Jelavić</item>
      <item>Ante Petričević</item>
      <item>Ante Leskur</item>
      <item>Jure Brčić</item>
      <item>Mario Asanović</item>
      <item>ZAJEDNIČKI ODVJETNIČKI URED ECIJA KULJIŠ BAJIĆ I MERI BLASLOV PAVASOVIĆ</item>
      <item>XALOY EUROPE GMBH</item>
      <item>OD HANŽEKOVIĆ I PARTNERI d.o.o.</item>
    </derivirana_varijabla>
  </DomainObject.Predmet.SudioniciListNaziv>
  <DomainObject.Predmet.SudioniciListAdressOIB>
    <izvorni_sadrzaj>
      <item>TIBRA d.o.o. za proizvodnju izolacijskog materijala, OIB 04662233203, Donji Muć/0,Donji Muć</item>
      <item>VEDRAN ŠUPERBA, OIB 44416437192, Fra Jerolima Milete 23,22000 Šibenik</item>
      <item>Tomislav Krka, Starčevićeva 13,21000 Splil</item>
      <item>Mirko Kozina, OIB 52822555537, Dubrovačka 31,21000 Split</item>
      <item>CROATIA osiguranje d.d., OIB 26187994862, Miramarska 22,10000 Zagreb</item>
      <item>ALPE ADRIA POSLOVODSTVO d.o.o., OIB 99488126785, Slavonska avenija  6 a,10000 Zagreb</item>
      <item>Hypo Leasing Kroatien d.o.o., OIB 87064273078, Koranska 16,10000 Zagreb</item>
      <item>INSTITUT IGH, dioničko društvo za istraživanje i razvoj u graditeljstvu, OIB 79766124714, Janka Rakuše 1,10000 Zagreb</item>
      <item>CESTAR društvo s ograničenom odgovornošću za građevinarstvo, OIB 27471262195, Tršćanska 1,21000 Split</item>
      <item>Tihomir Luetić, Sukoišanska 25/III,21000 Split</item>
      <item>RH Ministarstvo financija, OIB 18683136487</item>
      <item>Županijsko državno odvjetništvo Split, Gundulićeva 29A,21000 Split</item>
      <item>Fond za zaštitu okolišta i energetsku učinkovitost, OIB 85828625994, Ksaver 208,10000 Zagreb</item>
      <item>MESSER CROATIA PLIN Poduzeće za proizvodnju i prodaju tehničkih plinova d.o.o., OIB 32179081874, Industrijska 1,10290 Zaprešić</item>
      <item>HEP - Opskrba d.o.o. za opskrbu potrošača električnom, toplinskom energijom i plinom, OIB 63073332379, Ulica grada Vukovara 37,10000 Zagreb</item>
      <item>Ivan Jelavić-šovran, OIB 99476908563, Vlaka 69a,21203 Gornji Muć</item>
      <item>ZAJEDNIČKI ODVJETNIČKI URED ECIJA KULJIĆ BAJIĆ I MERI BLASLOV PAVASOVIĆ, Ćiril-Metodova 38,21000 Split</item>
      <item>Duje Jukić, OIB 90671087128, Donji Muć 46,21203 Donji Muć</item>
      <item>Joško Jelavić, OIB 71323720987, Vlaka 84p,21203 Gornji Muć</item>
      <item>Ante Petričević, OIB 08484243071, Starčevićeva 32,21000 Split</item>
      <item>Ante Leskur, OIB 05973186134, Leskuri 8,21206 Gornje Ogorje</item>
      <item>Jure Brčić, OIB , Kamensko 18,21246 Aržano</item>
      <item>Mario Asanović, OIB , Neorić 96,21203 Neorić</item>
      <item>ZAJEDNIČKI ODVJETNIČKI URED ECIJA KULJIŠ BAJIĆ I MERI BLASLOV PAVASOVIĆ, Ćiril-Metodova 38,21000 Split</item>
      <item>XALOY EUROPE GMBH, Richard Wagner Str. 21,D-74172 Neckarsulm</item>
      <item>OD HANŽEKOVIĆ I PARTNERI d.o.o., Radnička cesta 22,10000 Zagreb</item>
    </izvorni_sadrzaj>
    <derivirana_varijabla naziv="DomainObject.Predmet.SudioniciListAdressOIB_1">
      <item>TIBRA d.o.o. za proizvodnju izolacijskog materijala, OIB 04662233203, Donji Muć/0,Donji Muć</item>
      <item>VEDRAN ŠUPERBA, OIB 44416437192, Fra Jerolima Milete 23,22000 Šibenik</item>
      <item>Tomislav Krka, Starčevićeva 13,21000 Splil</item>
      <item>Mirko Kozina, OIB 52822555537, Dubrovačka 31,21000 Split</item>
      <item>CROATIA osiguranje d.d., OIB 26187994862, Miramarska 22,10000 Zagreb</item>
      <item>ALPE ADRIA POSLOVODSTVO d.o.o., OIB 99488126785, Slavonska avenija  6 a,10000 Zagreb</item>
      <item>Hypo Leasing Kroatien d.o.o., OIB 87064273078, Koranska 16,10000 Zagreb</item>
      <item>INSTITUT IGH, dioničko društvo za istraživanje i razvoj u graditeljstvu, OIB 79766124714, Janka Rakuše 1,10000 Zagreb</item>
      <item>CESTAR društvo s ograničenom odgovornošću za građevinarstvo, OIB 27471262195, Tršćanska 1,21000 Split</item>
      <item>Tihomir Luetić, Sukoišanska 25/III,21000 Split</item>
      <item>RH Ministarstvo financija, OIB 18683136487</item>
      <item>Županijsko državno odvjetništvo Split, Gundulićeva 29A,21000 Split</item>
      <item>Fond za zaštitu okolišta i energetsku učinkovitost, OIB 85828625994, Ksaver 208,10000 Zagreb</item>
      <item>MESSER CROATIA PLIN Poduzeće za proizvodnju i prodaju tehničkih plinova d.o.o., OIB 32179081874, Industrijska 1,10290 Zaprešić</item>
      <item>HEP - Opskrba d.o.o. za opskrbu potrošača električnom, toplinskom energijom i plinom, OIB 63073332379, Ulica grada Vukovara 37,10000 Zagreb</item>
      <item>Ivan Jelavić-šovran, OIB 99476908563, Vlaka 69a,21203 Gornji Muć</item>
      <item>ZAJEDNIČKI ODVJETNIČKI URED ECIJA KULJIĆ BAJIĆ I MERI BLASLOV PAVASOVIĆ, Ćiril-Metodova 38,21000 Split</item>
      <item>Duje Jukić, OIB 90671087128, Donji Muć 46,21203 Donji Muć</item>
      <item>Joško Jelavić, OIB 71323720987, Vlaka 84p,21203 Gornji Muć</item>
      <item>Ante Petričević, OIB 08484243071, Starčevićeva 32,21000 Split</item>
      <item>Ante Leskur, OIB 05973186134, Leskuri 8,21206 Gornje Ogorje</item>
      <item>Jure Brčić, OIB , Kamensko 18,21246 Aržano</item>
      <item>Mario Asanović, OIB , Neorić 96,21203 Neorić</item>
      <item>ZAJEDNIČKI ODVJETNIČKI URED ECIJA KULJIŠ BAJIĆ I MERI BLASLOV PAVASOVIĆ, Ćiril-Metodova 38,21000 Split</item>
      <item>XALOY EUROPE GMBH, Richard Wagner Str. 21,D-74172 Neckarsulm</item>
      <item>OD HANŽEKOVIĆ I PARTNERI d.o.o., Radnička cesta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04662233203</item>
      <item>, OIB 44416437192</item>
      <item>, OIB null</item>
      <item>, OIB 52822555537</item>
      <item>, OIB 26187994862</item>
      <item>, OIB 99488126785</item>
      <item>, OIB 87064273078</item>
      <item>, OIB 79766124714</item>
      <item>, OIB 27471262195</item>
      <item>, OIB null</item>
      <item>, OIB 18683136487</item>
      <item>, OIB null</item>
      <item>, OIB 85828625994</item>
      <item>, OIB 32179081874</item>
      <item>, OIB 63073332379</item>
      <item>, OIB 99476908563</item>
      <item>, OIB null</item>
      <item>, OIB 90671087128</item>
      <item>, OIB 71323720987</item>
      <item>, OIB 08484243071</item>
      <item>, OIB 05973186134</item>
      <item>, OIB </item>
      <item>, OIB </item>
      <item>, OIB null</item>
      <item>, OIB null</item>
      <item>, OIB null</item>
    </izvorni_sadrzaj>
    <derivirana_varijabla naziv="DomainObject.Predmet.SudioniciListNazivOIB_1">
      <item>, OIB 04662233203</item>
      <item>, OIB 44416437192</item>
      <item>, OIB null</item>
      <item>, OIB 52822555537</item>
      <item>, OIB 26187994862</item>
      <item>, OIB 99488126785</item>
      <item>, OIB 87064273078</item>
      <item>, OIB 79766124714</item>
      <item>, OIB 27471262195</item>
      <item>, OIB null</item>
      <item>, OIB 18683136487</item>
      <item>, OIB null</item>
      <item>, OIB 85828625994</item>
      <item>, OIB 32179081874</item>
      <item>, OIB 63073332379</item>
      <item>, OIB 99476908563</item>
      <item>, OIB null</item>
      <item>, OIB 90671087128</item>
      <item>, OIB 71323720987</item>
      <item>, OIB 08484243071</item>
      <item>, OIB 05973186134</item>
      <item>, OIB </item>
      <item>, OIB </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8C65275-89B5-4F84-B6CC-B67B140CF4F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247</properties:Words>
  <properties:Characters>1313</properties:Characters>
  <properties:Lines>45</properties:Lines>
  <properties:Paragraphs>21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2015-09-23T10:48:00Z</dcterms:created>
  <dc:creator>wsadmin</dc:creator>
  <cp:lastModifiedBy>Katarina Mikulić</cp:lastModifiedBy>
  <cp:lastPrinted>2015-09-23T10:59:00Z</cp:lastPrinted>
  <dcterms:modified xmlns:xsi="http://www.w3.org/2001/XMLSchema-instance" xsi:type="dcterms:W3CDTF">2015-09-23T11:21:00Z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