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0977" w14:paraId="ffe097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6910AF">
        <w:rPr>
          <w:lang w:val="hr-HR"/>
        </w:rPr>
        <w:t>282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910AF">
        <w:rPr>
          <w:lang w:val="hr-HR"/>
        </w:rPr>
        <w:t>METAL-PROFIL d.o.o.</w:t>
      </w:r>
      <w:r w:rsidR="007F4681">
        <w:rPr>
          <w:lang w:val="hr-HR"/>
        </w:rPr>
        <w:t>,</w:t>
      </w:r>
      <w:r w:rsidR="00685D29">
        <w:rPr>
          <w:lang w:val="hr-HR"/>
        </w:rPr>
        <w:t xml:space="preserve"> </w:t>
      </w:r>
      <w:r w:rsidR="006910AF">
        <w:rPr>
          <w:lang w:val="hr-HR"/>
        </w:rPr>
        <w:t>Bjelovar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r w:rsidR="006910AF">
        <w:rPr>
          <w:lang w:val="hr-HR"/>
        </w:rPr>
        <w:t>Ilirska 4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685D29">
        <w:rPr>
          <w:lang w:val="hr-HR"/>
        </w:rPr>
        <w:t>0100</w:t>
      </w:r>
      <w:r w:rsidR="007F4681">
        <w:rPr>
          <w:lang w:val="hr-HR"/>
        </w:rPr>
        <w:t>7</w:t>
      </w:r>
      <w:r w:rsidR="006910AF">
        <w:rPr>
          <w:lang w:val="hr-HR"/>
        </w:rPr>
        <w:t>1602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6910AF">
        <w:rPr>
          <w:lang w:val="hr-HR"/>
        </w:rPr>
        <w:t>11153440838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6910AF">
        <w:rPr>
          <w:lang w:val="hr-HR"/>
        </w:rPr>
        <w:t>282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910AF">
        <w:rPr>
          <w:lang w:val="hr-HR"/>
        </w:rPr>
        <w:t>94.773,84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6910AF">
        <w:rPr>
          <w:lang w:val="hr-HR"/>
        </w:rPr>
        <w:t>ju se osobe ovlaštene</w:t>
      </w:r>
      <w:r w:rsidRPr="000664E3">
        <w:rPr>
          <w:lang w:val="hr-HR"/>
        </w:rPr>
        <w:t xml:space="preserve">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910AF">
        <w:rPr>
          <w:lang w:val="hr-HR"/>
        </w:rPr>
        <w:t>Robert Jadan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6910AF">
        <w:rPr>
          <w:lang w:val="hr-HR"/>
        </w:rPr>
        <w:t>Bjelovara</w:t>
      </w:r>
      <w:r w:rsidR="005609E1">
        <w:rPr>
          <w:lang w:val="hr-HR"/>
        </w:rPr>
        <w:t xml:space="preserve">, </w:t>
      </w:r>
      <w:r w:rsidR="006910AF">
        <w:rPr>
          <w:lang w:val="hr-HR"/>
        </w:rPr>
        <w:t>Ilirska 4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6910AF">
        <w:rPr>
          <w:lang w:val="hr-HR"/>
        </w:rPr>
        <w:t xml:space="preserve"> 24437654933 i Denis Jadan, iz Bjelovara, Ilirska 4, OIB: 46412145855,</w:t>
      </w:r>
      <w:r w:rsidRPr="000664E3">
        <w:rPr>
          <w:lang w:val="hr-HR"/>
        </w:rPr>
        <w:t xml:space="preserve"> da u roku od 15 dana od objave ovog oglasa na mrežnoj stranici e-Oglasna ploča Trg</w:t>
      </w:r>
      <w:r w:rsidR="006910AF">
        <w:rPr>
          <w:lang w:val="hr-HR"/>
        </w:rPr>
        <w:t>ovačkog suda u Bjelovaru podnesu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6910AF">
        <w:rPr>
          <w:lang w:val="hr-HR"/>
        </w:rPr>
        <w:t>8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6910AF">
        <w:rPr>
          <w:lang w:val="hr-HR"/>
        </w:rPr>
        <w:t>8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801" w:rsidR="002E1801">
      <w:r>
        <w:separator/>
      </w:r>
    </w:p>
  </w:endnote>
  <w:endnote w:id="0" w:type="continuationSeparator">
    <w:p w:rsidRDefault="002E1801" w:rsidR="002E1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801" w:rsidR="002E1801">
      <w:r>
        <w:separator/>
      </w:r>
    </w:p>
  </w:footnote>
  <w:footnote w:id="0" w:type="continuationSeparator">
    <w:p w:rsidRDefault="002E1801" w:rsidR="002E1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F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E1801"/>
    <w:rsid w:val="0032457F"/>
    <w:rsid w:val="003E56D2"/>
    <w:rsid w:val="004525DA"/>
    <w:rsid w:val="004629E7"/>
    <w:rsid w:val="004B7E8E"/>
    <w:rsid w:val="0052619D"/>
    <w:rsid w:val="005609E1"/>
    <w:rsid w:val="00592D60"/>
    <w:rsid w:val="005A21BE"/>
    <w:rsid w:val="005D3406"/>
    <w:rsid w:val="00605F99"/>
    <w:rsid w:val="006107FD"/>
    <w:rsid w:val="00617995"/>
    <w:rsid w:val="00674F9D"/>
    <w:rsid w:val="006767EE"/>
    <w:rsid w:val="00685D29"/>
    <w:rsid w:val="006910AF"/>
    <w:rsid w:val="006B32F7"/>
    <w:rsid w:val="007E27E0"/>
    <w:rsid w:val="007F4681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D6F5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  <w:rsid w:val="00FF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10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10A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1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F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F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F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F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10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10A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1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F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F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F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F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7033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St-282/2015</izvorni_sadrzaj>
    <derivirana_varijabla naziv="DomainObject.Predmet.OznakaBroj_1">St-282/2015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METAL-PROFIL društvo s ograničenom odgovornošću za proizvodnju, trgovinu i usluge, Bjelovar zastupanog po punomoćniku Robert Jadan; Denis Jadan</izvorni_sadrzaj>
    <derivirana_varijabla naziv="DomainObject.Predmet.ProtustrankaFormated_1">  METAL-PROFIL društvo s ograničenom odgovornošću za proizvodnju, trgovinu i usluge, Bjelovar zastupanog po punomoćniku Robert Jadan; Denis Jadan</derivirana_varijabla>
  </DomainObject.Predmet.ProtustrankaFormated>
  <DomainObject.Predmet.ProtustrankaFormatedOIB>
    <izvorni_sadrzaj>  METAL-PROFIL društvo s ograničenom odgovornošću za proizvodnju, trgovinu i usluge, Bjelovar, OIB 11153440838 zastupanog po punomoćniku Robert Jadan; Denis Jadan</izvorni_sadrzaj>
    <derivirana_varijabla naziv="DomainObject.Predmet.ProtustrankaFormatedOIB_1">  METAL-PROFIL društvo s ograničenom odgovornošću za proizvodnju, trgovinu i usluge, Bjelovar, OIB 11153440838 zastupanog po punomoćniku Robert Jadan; Denis Jadan</derivirana_varijabla>
  </DomainObject.Predmet.ProtustrankaFormatedOIB>
  <DomainObject.Predmet.ProtustrankaFormatedWithAdress>
    <izvorni_sadrzaj> METAL-PROFIL društvo s ograničenom odgovornošću za proizvodnju, trgovinu i usluge, Bjelovar, Ilirska 4, 43000 Bjelovar zastupanog po punomoćniku Robert Jadan; Denis Jadan</izvorni_sadrzaj>
    <derivirana_varijabla naziv="DomainObject.Predmet.ProtustrankaFormatedWithAdress_1"> METAL-PROFIL društvo s ograničenom odgovornošću za proizvodnju, trgovinu i usluge, Bjelovar, Ilirska 4, 43000 Bjelovar zastupanog po punomoćniku Robert Jadan; Denis Jadan</derivirana_varijabla>
  </DomainObject.Predmet.ProtustrankaFormatedWithAdress>
  <DomainObject.Predmet.ProtustrankaFormatedWithAdressOIB>
    <izvorni_sadrzaj> METAL-PROFIL društvo s ograničenom odgovornošću za proizvodnju, trgovinu i usluge, Bjelovar, OIB 11153440838, Ilirska 4, 43000 Bjelovar zastupanog po punomoćniku Robert Jadan; Denis Jadan</izvorni_sadrzaj>
    <derivirana_varijabla naziv="DomainObject.Predmet.ProtustrankaFormatedWithAdressOIB_1"> METAL-PROFIL društvo s ograničenom odgovornošću za proizvodnju, trgovinu i usluge, Bjelovar, OIB 11153440838, Ilirska 4, 43000 Bjelovar zastupanog po punomoćniku Robert Jadan; Denis Jadan</derivirana_varijabla>
  </DomainObject.Predmet.ProtustrankaFormatedWithAdressOIB>
  <DomainObject.Predmet.ProtustrankaWithAdress>
    <izvorni_sadrzaj>METAL-PROFIL društvo s ograničenom odgovornošću za proizvodnju, trgovinu i usluge, Bjelovar Ilirska 4, 43000 Bjelovar</izvorni_sadrzaj>
    <derivirana_varijabla naziv="DomainObject.Predmet.ProtustrankaWithAdress_1">METAL-PROFIL društvo s ograničenom odgovornošću za proizvodnju, trgovinu i usluge, Bjelovar Ilirska 4, 43000 Bjelovar</derivirana_varijabla>
  </DomainObject.Predmet.ProtustrankaWithAdress>
  <DomainObject.Predmet.ProtustrankaWithAdressOIB>
    <izvorni_sadrzaj>METAL-PROFIL društvo s ograničenom odgovornošću za proizvodnju, trgovinu i usluge, Bjelovar, OIB 11153440838, Ilirska 4, 43000 Bjelovar</izvorni_sadrzaj>
    <derivirana_varijabla naziv="DomainObject.Predmet.ProtustrankaWithAdressOIB_1">METAL-PROFIL društvo s ograničenom odgovornošću za proizvodnju, trgovinu i usluge, Bjelovar, OIB 11153440838, Ilirska 4, 43000 Bjelovar</derivirana_varijabla>
  </DomainObject.Predmet.ProtustrankaWithAdressOIB>
  <DomainObject.Predmet.ProtustrankaNazivFormated>
    <izvorni_sadrzaj>METAL-PROFIL društvo s ograničenom odgovornošću za proizvodnju, trgovinu i usluge, Bjelovar</izvorni_sadrzaj>
    <derivirana_varijabla naziv="DomainObject.Predmet.ProtustrankaNazivFormated_1">METAL-PROFIL društvo s ograničenom odgovornošću za proizvodnju, trgovinu i usluge, Bjelovar</derivirana_varijabla>
  </DomainObject.Predmet.ProtustrankaNazivFormated>
  <DomainObject.Predmet.ProtustrankaNazivFormatedOIB>
    <izvorni_sadrzaj>METAL-PROFIL društvo s ograničenom odgovornošću za proizvodnju, trgovinu i usluge, Bjelovar, OIB 11153440838</izvorni_sadrzaj>
    <derivirana_varijabla naziv="DomainObject.Predmet.ProtustrankaNazivFormatedOIB_1">METAL-PROFIL društvo s ograničenom odgovornošću za proizvodnju, trgovinu i usluge, Bjelovar, OIB 11153440838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METAL-PROFIL društvo s ograničenom odgovornošću za proizvodnju, trgovinu i usluge, Bjelovar zastupanog po punomoćniku Robert Jadan; Denis Jadan</item>
    </izvorni_sadrzaj>
    <derivirana_varijabla naziv="DomainObject.Predmet.ProtuStrankaListFormated_1">
      <item>METAL-PROFIL društvo s ograničenom odgovornošću za proizvodnju, trgovinu i usluge, Bjelovar zastupanog po punomoćniku Robert Jadan; Denis Jadan</item>
    </derivirana_varijabla>
  </DomainObject.Predmet.ProtuStrankaListFormated>
  <DomainObject.Predmet.ProtuStrankaListFormatedOIB>
    <izvorni_sadrzaj>
      <item>METAL-PROFIL društvo s ograničenom odgovornošću za proizvodnju, trgovinu i usluge, Bjelovar, OIB 11153440838 zastupanog po punomoćniku Robert Jadan; Denis Jadan</item>
    </izvorni_sadrzaj>
    <derivirana_varijabla naziv="DomainObject.Predmet.ProtuStrankaListFormatedOIB_1">
      <item>METAL-PROFIL društvo s ograničenom odgovornošću za proizvodnju, trgovinu i usluge, Bjelovar, OIB 11153440838 zastupanog po punomoćniku Robert Jadan; Denis Jadan</item>
    </derivirana_varijabla>
  </DomainObject.Predmet.ProtuStrankaListFormatedOIB>
  <DomainObject.Predmet.ProtuStrankaListFormatedWithAdress>
    <izvorni_sadrzaj>
      <item>METAL-PROFIL društvo s ograničenom odgovornošću za proizvodnju, trgovinu i usluge, Bjelovar, Ilirska 4, 43000 Bjelovar zastupanog po punomoćniku Robert Jadan; Denis Jadan</item>
    </izvorni_sadrzaj>
    <derivirana_varijabla naziv="DomainObject.Predmet.ProtuStrankaListFormatedWithAdress_1">
      <item>METAL-PROFIL društvo s ograničenom odgovornošću za proizvodnju, trgovinu i usluge, Bjelovar, Ilirska 4, 43000 Bjelovar zastupanog po punomoćniku Robert Jadan; Denis Jadan</item>
    </derivirana_varijabla>
  </DomainObject.Predmet.ProtuStrankaListFormatedWithAdress>
  <DomainObject.Predmet.ProtuStrankaListFormatedWithAdressOIB>
    <izvorni_sadrzaj>
      <item>METAL-PROFIL društvo s ograničenom odgovornošću za proizvodnju, trgovinu i usluge, Bjelovar, OIB 11153440838, Ilirska 4, 43000 Bjelovar zastupanog po punomoćniku Robert Jadan; Denis Jadan</item>
    </izvorni_sadrzaj>
    <derivirana_varijabla naziv="DomainObject.Predmet.ProtuStrankaListFormatedWithAdressOIB_1">
      <item>METAL-PROFIL društvo s ograničenom odgovornošću za proizvodnju, trgovinu i usluge, Bjelovar, OIB 11153440838, Ilirska 4, 43000 Bjelovar zastupanog po punomoćniku Robert Jadan; Denis Jadan</item>
    </derivirana_varijabla>
  </DomainObject.Predmet.ProtuStrankaListFormatedWithAdressOIB>
  <DomainObject.Predmet.ProtuStrankaListNazivFormated>
    <izvorni_sadrzaj>
      <item>METAL-PROFIL društvo s ograničenom odgovornošću za proizvodnju, trgovinu i usluge, Bjelovar</item>
    </izvorni_sadrzaj>
    <derivirana_varijabla naziv="DomainObject.Predmet.ProtuStrankaListNazivFormated_1">
      <item>METAL-PROFIL društvo s ograničenom odgovornošću za proizvodnju, trgovinu i usluge, Bjelovar</item>
    </derivirana_varijabla>
  </DomainObject.Predmet.ProtuStrankaListNazivFormated>
  <DomainObject.Predmet.ProtuStrankaListNazivFormatedOIB>
    <izvorni_sadrzaj>
      <item>METAL-PROFIL društvo s ograničenom odgovornošću za proizvodnju, trgovinu i usluge, Bjelovar, OIB 11153440838</item>
    </izvorni_sadrzaj>
    <derivirana_varijabla naziv="DomainObject.Predmet.ProtuStrankaListNazivFormatedOIB_1">
      <item>METAL-PROFIL društvo s ograničenom odgovornošću za proizvodnju, trgovinu i usluge, Bjelovar, OIB 11153440838</item>
    </derivirana_varijabla>
  </DomainObject.Predmet.ProtuStrankaListNazivFormatedOIB>
  <DomainObject.Predmet.OstaliListFormated>
    <izvorni_sadrzaj>
      <item>Robert Jadan punomoćnik sudionika u postupku METAL-PROFIL društvo s ograničenom odgovornošću za proizvodnju, trgovinu i usluge, Bjelovar</item>
      <item>Denis Jadan punomoćnik sudionika u postupku METAL-PROFIL društvo s ograničenom odgovornošću za proizvodnju, trgovinu i usluge, Bjelovar</item>
    </izvorni_sadrzaj>
    <derivirana_varijabla naziv="DomainObject.Predmet.OstaliListFormated_1">
      <item>Robert Jadan punomoćnik sudionika u postupku METAL-PROFIL društvo s ograničenom odgovornošću za proizvodnju, trgovinu i usluge, Bjelovar</item>
      <item>Denis Jadan punomoćnik sudionika u postupku METAL-PROFIL društvo s ograničenom odgovornošću za proizvodnju, trgovinu i usluge, Bjelovar</item>
    </derivirana_varijabla>
  </DomainObject.Predmet.OstaliListFormated>
  <DomainObject.Predmet.OstaliListFormatedOIB>
    <izvorni_sadrzaj>
      <item>Robert Jadan, OIB 24437654933 punomoćnik sudionika u postupku METAL-PROFIL društvo s ograničenom odgovornošću za proizvodnju, trgovinu i usluge, Bjelovar</item>
      <item>Denis Jadan, OIB 46412145855 punomoćnik sudionika u postupku METAL-PROFIL društvo s ograničenom odgovornošću za proizvodnju, trgovinu i usluge, Bjelovar</item>
    </izvorni_sadrzaj>
    <derivirana_varijabla naziv="DomainObject.Predmet.OstaliListFormatedOIB_1">
      <item>Robert Jadan, OIB 24437654933 punomoćnik sudionika u postupku METAL-PROFIL društvo s ograničenom odgovornošću za proizvodnju, trgovinu i usluge, Bjelovar</item>
      <item>Denis Jadan, OIB 46412145855 punomoćnik sudionika u postupku METAL-PROFIL društvo s ograničenom odgovornošću za proizvodnju, trgovinu i usluge, Bjelovar</item>
    </derivirana_varijabla>
  </DomainObject.Predmet.OstaliListFormatedOIB>
  <DomainObject.Predmet.OstaliListFormatedWithAdress>
    <izvorni_sadrzaj>
      <item>Robert Jadan, Ilirska 4, 43000 Bjelovar punomoćnik sudionika u postupku METAL-PROFIL društvo s ograničenom odgovornošću za proizvodnju, trgovinu i usluge, Bjelovar</item>
      <item>Denis Jadan, Ilirska 4, 43000 Bjelovar punomoćnik sudionika u postupku METAL-PROFIL društvo s ograničenom odgovornošću za proizvodnju, trgovinu i usluge, Bjelovar</item>
    </izvorni_sadrzaj>
    <derivirana_varijabla naziv="DomainObject.Predmet.OstaliListFormatedWithAdress_1">
      <item>Robert Jadan, Ilirska 4, 43000 Bjelovar punomoćnik sudionika u postupku METAL-PROFIL društvo s ograničenom odgovornošću za proizvodnju, trgovinu i usluge, Bjelovar</item>
      <item>Denis Jadan, Ilirska 4, 43000 Bjelovar punomoćnik sudionika u postupku METAL-PROFIL društvo s ograničenom odgovornošću za proizvodnju, trgovinu i usluge, Bjelovar</item>
    </derivirana_varijabla>
  </DomainObject.Predmet.OstaliListFormatedWithAdress>
  <DomainObject.Predmet.OstaliListFormatedWithAdressOIB>
    <izvorni_sadrzaj>
      <item>Robert Jadan, OIB 24437654933, Ilirska 4, 43000 Bjelovar punomoćnik sudionika u postupku METAL-PROFIL društvo s ograničenom odgovornošću za proizvodnju, trgovinu i usluge, Bjelovar</item>
      <item>Denis Jadan, OIB 46412145855, Ilirska 4, 43000 Bjelovar punomoćnik sudionika u postupku METAL-PROFIL društvo s ograničenom odgovornošću za proizvodnju, trgovinu i usluge, Bjelovar</item>
    </izvorni_sadrzaj>
    <derivirana_varijabla naziv="DomainObject.Predmet.OstaliListFormatedWithAdressOIB_1">
      <item>Robert Jadan, OIB 24437654933, Ilirska 4, 43000 Bjelovar punomoćnik sudionika u postupku METAL-PROFIL društvo s ograničenom odgovornošću za proizvodnju, trgovinu i usluge, Bjelovar</item>
      <item>Denis Jadan, OIB 46412145855, Ilirska 4, 43000 Bjelovar punomoćnik sudionika u postupku METAL-PROFIL društvo s ograničenom odgovornošću za proizvodnju, trgovinu i usluge, Bjelovar</item>
    </derivirana_varijabla>
  </DomainObject.Predmet.OstaliListFormatedWithAdressOIB>
  <DomainObject.Predmet.OstaliListNazivFormated>
    <izvorni_sadrzaj>
      <item>Robert Jadan</item>
      <item>Denis Jadan</item>
    </izvorni_sadrzaj>
    <derivirana_varijabla naziv="DomainObject.Predmet.OstaliListNazivFormated_1">
      <item>Robert Jadan</item>
      <item>Denis Jadan</item>
    </derivirana_varijabla>
  </DomainObject.Predmet.OstaliListNazivFormated>
  <DomainObject.Predmet.OstaliListNazivFormatedOIB>
    <izvorni_sadrzaj>
      <item>Robert Jadan, OIB 24437654933</item>
      <item>Denis Jadan, OIB 46412145855</item>
    </izvorni_sadrzaj>
    <derivirana_varijabla naziv="DomainObject.Predmet.OstaliListNazivFormatedOIB_1">
      <item>Robert Jadan, OIB 24437654933</item>
      <item>Denis Jadan, OIB 46412145855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METAL-PROFIL društvo s ograničenom odgovornošću za proizvodnju, trgovinu i usluge, Bjelovar</izvorni_sadrzaj>
    <derivirana_varijabla naziv="DomainObject.Predmet.ProtustrankaIDrugi_1">METAL-PROFIL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METAL-PROFIL društvo s ograničenom odgovornošću za proizvodnju, trgovinu i usluge, Bjelovar, OIB 11153440838, Ilirska 4, 43000 Bjelovar</izvorni_sadrzaj>
    <derivirana_varijabla naziv="DomainObject.Predmet.ProtustrankaIDrugiAdressOIB_1">METAL-PROFIL društvo s ograničenom odgovornošću za proizvodnju, trgovinu i usluge, Bjelovar, OIB 11153440838, Ilirska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METAL-PROFIL društvo s ograničenom odgovornošću za proizvodnju, trgovinu i usluge, Bjelovar</item>
      <item>Robert Jadan</item>
      <item>Denis Jadan</item>
    </izvorni_sadrzaj>
    <derivirana_varijabla naziv="DomainObject.Predmet.SudioniciListNaziv_1">
      <item>FINA, RC ZAGREB, Podružnica Bjelovar</item>
      <item>METAL-PROFIL društvo s ograničenom odgovornošću za proizvodnju, trgovinu i usluge, Bjelovar</item>
      <item>Robert Jadan</item>
      <item>Denis Jadan</item>
    </derivirana_varijabla>
  </DomainObject.Predmet.SudioniciListNaziv>
  <DomainObject.Predmet.SudioniciListAdressOIB>
    <izvorni_sadrzaj>
      <item>FINA, RC ZAGREB, Podružnica Bjelovar, OIB 85821130368, F. Supila 4,43000 Bjelovar</item>
      <item>METAL-PROFIL društvo s ograničenom odgovornošću za proizvodnju, trgovinu i usluge, Bjelovar, OIB 11153440838, Ilirska 4,43000 Bjelovar</item>
      <item>Robert Jadan, OIB 24437654933, Ilirska 4,43000 Bjelovar</item>
      <item>Denis Jadan, OIB 46412145855, Ilirska 4,43000 Bjelovar</item>
    </izvorni_sadrzaj>
    <derivirana_varijabla naziv="DomainObject.Predmet.SudioniciListAdressOIB_1">
      <item>FINA, RC ZAGREB, Podružnica Bjelovar, OIB 85821130368, F. Supila 4,43000 Bjelovar</item>
      <item>METAL-PROFIL društvo s ograničenom odgovornošću za proizvodnju, trgovinu i usluge, Bjelovar, OIB 11153440838, Ilirska 4,43000 Bjelovar</item>
      <item>Robert Jadan, OIB 24437654933, Ilirska 4,43000 Bjelovar</item>
      <item>Denis Jadan, OIB 46412145855, Ilirska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11153440838</item>
      <item>, OIB 24437654933</item>
      <item>, OIB 46412145855</item>
    </izvorni_sadrzaj>
    <derivirana_varijabla naziv="DomainObject.Predmet.SudioniciListNazivOIB_1">
      <item>, OIB 85821130368</item>
      <item>, OIB 11153440838</item>
      <item>, OIB 24437654933</item>
      <item>, OIB 46412145855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F1994-6D87-48AA-87E4-6A60C4A60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1741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2015-11-18T07:45:00Z</dcterms:created>
  <dc:creator>ssabljic</dc:creator>
  <cp:lastModifiedBy>Miroslav Lovreković</cp:lastModifiedBy>
  <cp:lastPrinted>2015-11-18T07:34:00Z</cp:lastPrinted>
  <dcterms:modified xmlns:xsi="http://www.w3.org/2001/XMLSchema-instance" xsi:type="dcterms:W3CDTF">2015-11-18T07:47:00Z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