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4180" w14:paraId="fd34180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65217" w:rsidRPr="00565217">
        <w:rPr>
          <w:sz w:val="24"/>
          <w:szCs w:val="24"/>
        </w:rPr>
        <w:t xml:space="preserve">MARGIĆ PROJEKT društvo s ograničenom odgovornošću za projektiranje i savjetovanje Rijeka, </w:t>
      </w:r>
      <w:proofErr w:type="spellStart"/>
      <w:r w:rsidR="00565217" w:rsidRPr="00565217">
        <w:rPr>
          <w:sz w:val="24"/>
          <w:szCs w:val="24"/>
        </w:rPr>
        <w:t>Giuseppea</w:t>
      </w:r>
      <w:proofErr w:type="spellEnd"/>
      <w:r w:rsidR="00565217" w:rsidRPr="00565217">
        <w:rPr>
          <w:sz w:val="24"/>
          <w:szCs w:val="24"/>
        </w:rPr>
        <w:t xml:space="preserve"> </w:t>
      </w:r>
      <w:proofErr w:type="spellStart"/>
      <w:r w:rsidR="00565217" w:rsidRPr="00565217">
        <w:rPr>
          <w:sz w:val="24"/>
          <w:szCs w:val="24"/>
        </w:rPr>
        <w:t>Carabina</w:t>
      </w:r>
      <w:proofErr w:type="spellEnd"/>
      <w:r w:rsidR="00565217" w:rsidRPr="00565217">
        <w:rPr>
          <w:sz w:val="24"/>
          <w:szCs w:val="24"/>
        </w:rPr>
        <w:t xml:space="preserve"> 10 ( MBS 040225073 – OIB 85405193048 )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565217">
        <w:rPr>
          <w:color w:val="000000"/>
          <w:sz w:val="24"/>
          <w:szCs w:val="24"/>
        </w:rPr>
        <w:t>1.667,51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A23EEE">
        <w:rPr>
          <w:color w:val="000000"/>
          <w:sz w:val="24"/>
          <w:szCs w:val="24"/>
        </w:rPr>
        <w:t>3</w:t>
      </w:r>
      <w:r w:rsidR="00565217">
        <w:rPr>
          <w:color w:val="000000"/>
          <w:sz w:val="24"/>
          <w:szCs w:val="24"/>
        </w:rPr>
        <w:t>4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A23EEE">
        <w:rPr>
          <w:color w:val="000000"/>
          <w:sz w:val="24"/>
          <w:szCs w:val="24"/>
        </w:rPr>
        <w:t>3</w:t>
      </w:r>
      <w:r w:rsidR="00565217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1C7" w:rsidP="00FF2B80" w:rsidR="00F441C7">
      <w:pPr>
        <w:spacing w:lineRule="auto" w:line="240" w:after="0"/>
      </w:pPr>
      <w:r>
        <w:separator/>
      </w:r>
    </w:p>
  </w:endnote>
  <w:endnote w:id="0" w:type="continuationSeparator">
    <w:p w:rsidRDefault="00F441C7" w:rsidP="00FF2B80" w:rsidR="00F441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1C7" w:rsidP="00FF2B80" w:rsidR="00F441C7">
      <w:pPr>
        <w:spacing w:lineRule="auto" w:line="240" w:after="0"/>
      </w:pPr>
      <w:r>
        <w:separator/>
      </w:r>
    </w:p>
  </w:footnote>
  <w:footnote w:id="0" w:type="continuationSeparator">
    <w:p w:rsidRDefault="00F441C7" w:rsidP="00FF2B80" w:rsidR="00F441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A23EEE">
      <w:rPr>
        <w:sz w:val="24"/>
        <w:szCs w:val="24"/>
      </w:rPr>
      <w:t>3</w:t>
    </w:r>
    <w:r w:rsidR="00565217">
      <w:rPr>
        <w:sz w:val="24"/>
        <w:szCs w:val="24"/>
      </w:rPr>
      <w:t>4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F441C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A027E"/>
    <w:rsid w:val="000C0102"/>
    <w:rsid w:val="000D35DC"/>
    <w:rsid w:val="000F593A"/>
    <w:rsid w:val="000F6841"/>
    <w:rsid w:val="00125CCA"/>
    <w:rsid w:val="00155BAC"/>
    <w:rsid w:val="00165D5D"/>
    <w:rsid w:val="0018187D"/>
    <w:rsid w:val="00184D15"/>
    <w:rsid w:val="00187447"/>
    <w:rsid w:val="001A4EF2"/>
    <w:rsid w:val="001C0D59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D2A"/>
    <w:rsid w:val="002E65AA"/>
    <w:rsid w:val="002F330C"/>
    <w:rsid w:val="00304ED1"/>
    <w:rsid w:val="00315F5B"/>
    <w:rsid w:val="003335B2"/>
    <w:rsid w:val="0033727D"/>
    <w:rsid w:val="003454A9"/>
    <w:rsid w:val="003522BC"/>
    <w:rsid w:val="00353803"/>
    <w:rsid w:val="003856C3"/>
    <w:rsid w:val="003A240B"/>
    <w:rsid w:val="003A7895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65217"/>
    <w:rsid w:val="00575429"/>
    <w:rsid w:val="005A62BF"/>
    <w:rsid w:val="005C7F73"/>
    <w:rsid w:val="005D6AF7"/>
    <w:rsid w:val="00604A20"/>
    <w:rsid w:val="006121FB"/>
    <w:rsid w:val="00612DFC"/>
    <w:rsid w:val="006161FC"/>
    <w:rsid w:val="00641B8E"/>
    <w:rsid w:val="00650CAD"/>
    <w:rsid w:val="00663750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35165"/>
    <w:rsid w:val="007516B5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42A0F"/>
    <w:rsid w:val="009636E2"/>
    <w:rsid w:val="0096593B"/>
    <w:rsid w:val="00984739"/>
    <w:rsid w:val="009B3BDC"/>
    <w:rsid w:val="009D20B7"/>
    <w:rsid w:val="009D3D7C"/>
    <w:rsid w:val="009D7EC3"/>
    <w:rsid w:val="00A01DD3"/>
    <w:rsid w:val="00A034DC"/>
    <w:rsid w:val="00A23EEE"/>
    <w:rsid w:val="00A94A9A"/>
    <w:rsid w:val="00AA6ABF"/>
    <w:rsid w:val="00AB1C15"/>
    <w:rsid w:val="00AB29D0"/>
    <w:rsid w:val="00AC5D4C"/>
    <w:rsid w:val="00AE6742"/>
    <w:rsid w:val="00AF718E"/>
    <w:rsid w:val="00B1443B"/>
    <w:rsid w:val="00B331C7"/>
    <w:rsid w:val="00B5648F"/>
    <w:rsid w:val="00B80884"/>
    <w:rsid w:val="00B919EC"/>
    <w:rsid w:val="00BA046F"/>
    <w:rsid w:val="00BA239C"/>
    <w:rsid w:val="00BA3EB5"/>
    <w:rsid w:val="00BB1DAF"/>
    <w:rsid w:val="00BD0DE3"/>
    <w:rsid w:val="00BE7FB8"/>
    <w:rsid w:val="00C1088F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600F"/>
    <w:rsid w:val="00D270B7"/>
    <w:rsid w:val="00D33FE5"/>
    <w:rsid w:val="00D506D5"/>
    <w:rsid w:val="00D569E6"/>
    <w:rsid w:val="00DA0C9D"/>
    <w:rsid w:val="00DB2C74"/>
    <w:rsid w:val="00DD0768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441C7"/>
    <w:rsid w:val="00F66956"/>
    <w:rsid w:val="00F67E83"/>
    <w:rsid w:val="00FC310B"/>
    <w:rsid w:val="00FD4033"/>
    <w:rsid w:val="00FE2B12"/>
    <w:rsid w:val="00FE7700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0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2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0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0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2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0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MARGIĆ PROJEKT d.o.o.</izvorni_sadrzaj>
    <derivirana_varijabla naziv="DomainObject.Predmet.ProtustrankaFormated_1">  MARGIĆ PROJEKT d.o.o.</derivirana_varijabla>
  </DomainObject.Predmet.ProtustrankaFormated>
  <DomainObject.Predmet.ProtustrankaFormatedOIB>
    <izvorni_sadrzaj>  MARGIĆ PROJEKT d.o.o., OIB 85405193048</izvorni_sadrzaj>
    <derivirana_varijabla naziv="DomainObject.Predmet.ProtustrankaFormatedOIB_1">  MARGIĆ PROJEKT d.o.o., OIB 85405193048</derivirana_varijabla>
  </DomainObject.Predmet.ProtustrankaFormatedOIB>
  <DomainObject.Predmet.ProtustrankaFormatedWithAdress>
    <izvorni_sadrzaj> MARGIĆ PROJEKT d.o.o., Giuseppe Carabina 10, 51000 Rijeka</izvorni_sadrzaj>
    <derivirana_varijabla naziv="DomainObject.Predmet.ProtustrankaFormatedWithAdress_1"> MARGIĆ PROJEKT d.o.o., Giuseppe Carabina 10, 51000 Rijeka</derivirana_varijabla>
  </DomainObject.Predmet.ProtustrankaFormatedWithAdress>
  <DomainObject.Predmet.ProtustrankaFormatedWithAdressOIB>
    <izvorni_sadrzaj> MARGIĆ PROJEKT d.o.o., OIB 85405193048, Giuseppe Carabina 10, 51000 Rijeka</izvorni_sadrzaj>
    <derivirana_varijabla naziv="DomainObject.Predmet.ProtustrankaFormatedWithAdressOIB_1"> MARGIĆ PROJEKT d.o.o., OIB 85405193048, Giuseppe Carabina 10, 51000 Rijeka</derivirana_varijabla>
  </DomainObject.Predmet.ProtustrankaFormatedWithAdressOIB>
  <DomainObject.Predmet.ProtustrankaWithAdress>
    <izvorni_sadrzaj>MARGIĆ PROJEKT d.o.o. Giuseppe Carabina 10, 51000 Rijeka</izvorni_sadrzaj>
    <derivirana_varijabla naziv="DomainObject.Predmet.ProtustrankaWithAdress_1">MARGIĆ PROJEKT d.o.o. Giuseppe Carabina 10, 51000 Rijeka</derivirana_varijabla>
  </DomainObject.Predmet.ProtustrankaWithAdress>
  <DomainObject.Predmet.ProtustrankaWithAdressOIB>
    <izvorni_sadrzaj>MARGIĆ PROJEKT d.o.o., OIB 85405193048, Giuseppe Carabina 10, 51000 Rijeka</izvorni_sadrzaj>
    <derivirana_varijabla naziv="DomainObject.Predmet.ProtustrankaWithAdressOIB_1">MARGIĆ PROJEKT d.o.o., OIB 85405193048, Giuseppe Carabina 10, 51000 Rijeka</derivirana_varijabla>
  </DomainObject.Predmet.ProtustrankaWithAdressOIB>
  <DomainObject.Predmet.ProtustrankaNazivFormated>
    <izvorni_sadrzaj>MARGIĆ PROJEKT d.o.o.</izvorni_sadrzaj>
    <derivirana_varijabla naziv="DomainObject.Predmet.ProtustrankaNazivFormated_1">MARGIĆ PROJEKT d.o.o.</derivirana_varijabla>
  </DomainObject.Predmet.ProtustrankaNazivFormated>
  <DomainObject.Predmet.ProtustrankaNazivFormatedOIB>
    <izvorni_sadrzaj>MARGIĆ PROJEKT d.o.o., OIB 85405193048</izvorni_sadrzaj>
    <derivirana_varijabla naziv="DomainObject.Predmet.ProtustrankaNazivFormatedOIB_1">MARGIĆ PROJEKT d.o.o., OIB 85405193048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MARGIĆ PROJEKT d.o.o.</item>
    </izvorni_sadrzaj>
    <derivirana_varijabla naziv="DomainObject.Predmet.ProtuStrankaListFormated_1">
      <item>MARGIĆ PROJEKT d.o.o.</item>
    </derivirana_varijabla>
  </DomainObject.Predmet.ProtuStrankaListFormated>
  <DomainObject.Predmet.ProtuStrankaListFormatedOIB>
    <izvorni_sadrzaj>
      <item>MARGIĆ PROJEKT d.o.o., OIB 85405193048</item>
    </izvorni_sadrzaj>
    <derivirana_varijabla naziv="DomainObject.Predmet.ProtuStrankaListFormatedOIB_1">
      <item>MARGIĆ PROJEKT d.o.o., OIB 85405193048</item>
    </derivirana_varijabla>
  </DomainObject.Predmet.ProtuStrankaListFormatedOIB>
  <DomainObject.Predmet.ProtuStrankaListFormatedWithAdress>
    <izvorni_sadrzaj>
      <item>MARGIĆ PROJEKT d.o.o., Giuseppe Carabina 10, 51000 Rijeka</item>
    </izvorni_sadrzaj>
    <derivirana_varijabla naziv="DomainObject.Predmet.ProtuStrankaListFormatedWithAdress_1">
      <item>MARGIĆ PROJEKT d.o.o., Giuseppe Carabina 10, 51000 Rijeka</item>
    </derivirana_varijabla>
  </DomainObject.Predmet.ProtuStrankaListFormatedWithAdress>
  <DomainObject.Predmet.ProtuStrankaListFormatedWithAdressOIB>
    <izvorni_sadrzaj>
      <item>MARGIĆ PROJEKT d.o.o., OIB 85405193048, Giuseppe Carabina 10, 51000 Rijeka</item>
    </izvorni_sadrzaj>
    <derivirana_varijabla naziv="DomainObject.Predmet.ProtuStrankaListFormatedWithAdressOIB_1">
      <item>MARGIĆ PROJEKT d.o.o., OIB 85405193048, Giuseppe Carabina 10, 51000 Rijeka</item>
    </derivirana_varijabla>
  </DomainObject.Predmet.ProtuStrankaListFormatedWithAdressOIB>
  <DomainObject.Predmet.ProtuStrankaListNazivFormated>
    <izvorni_sadrzaj>
      <item>MARGIĆ PROJEKT d.o.o.</item>
    </izvorni_sadrzaj>
    <derivirana_varijabla naziv="DomainObject.Predmet.ProtuStrankaListNazivFormated_1">
      <item>MARGIĆ PROJEKT d.o.o.</item>
    </derivirana_varijabla>
  </DomainObject.Predmet.ProtuStrankaListNazivFormated>
  <DomainObject.Predmet.ProtuStrankaListNazivFormatedOIB>
    <izvorni_sadrzaj>
      <item>MARGIĆ PROJEKT d.o.o., OIB 85405193048</item>
    </izvorni_sadrzaj>
    <derivirana_varijabla naziv="DomainObject.Predmet.ProtuStrankaListNazivFormatedOIB_1">
      <item>MARGIĆ PROJEKT d.o.o., OIB 85405193048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MARGIĆ PROJEKT d.o.o.</izvorni_sadrzaj>
    <derivirana_varijabla naziv="DomainObject.Predmet.ProtustrankaIDrugi_1">MARGIĆ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MARGIĆ PROJEKT d.o.o., OIB 85405193048, Giuseppe Carabina 10, 51000 Rijeka</izvorni_sadrzaj>
    <derivirana_varijabla naziv="DomainObject.Predmet.ProtustrankaIDrugiAdressOIB_1">MARGIĆ PROJEKT d.o.o., OIB 85405193048, Giuseppe Carabina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MARGIĆ PROJEKT d.o.o.</item>
    </izvorni_sadrzaj>
    <derivirana_varijabla naziv="DomainObject.Predmet.SudioniciListNaziv_1">
      <item>FINA  Rijeka</item>
      <item>MARGIĆ PROJEKT d.o.o.</item>
    </derivirana_varijabla>
  </DomainObject.Predmet.SudioniciListNaziv>
  <DomainObject.Predmet.SudioniciListAdressOIB>
    <izvorni_sadrzaj>
      <item>FINA  Rijeka, OIB 85821130368, Frana Kurelca 8,51000 Rijeka</item>
      <item>MARGIĆ PROJEKT d.o.o., OIB 85405193048, Giuseppe Carabina 10,51000 Rijeka</item>
    </izvorni_sadrzaj>
    <derivirana_varijabla naziv="DomainObject.Predmet.SudioniciListAdressOIB_1">
      <item>FINA  Rijeka, OIB 85821130368, Frana Kurelca 8,51000 Rijeka</item>
      <item>MARGIĆ PROJEKT d.o.o., OIB 85405193048, Giuseppe Carabina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85405193048</item>
    </izvorni_sadrzaj>
    <derivirana_varijabla naziv="DomainObject.Predmet.SudioniciListNazivOIB_1">
      <item>, OIB 85821130368</item>
      <item>, OIB 85405193048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1330E-17DA-4F7E-961C-19A8D7373A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1307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2016-04-28T11:23:00Z</dcterms:created>
  <dc:creator>Vera Jelenović</dc:creator>
  <cp:lastModifiedBy>Tanja Fidel</cp:lastModifiedBy>
  <dcterms:modified xmlns:xsi="http://www.w3.org/2001/XMLSchema-instance" xsi:type="dcterms:W3CDTF">2016-04-29T08:42:00Z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