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015B" w:rsidR="002D60CE" w:rsidP="009E7BA7" w:rsidRDefault="002520D6" w14:paraId="b4ab0fc" w14:textId="b4ab0fc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0648C8">
        <w:t>-1207</w:t>
      </w:r>
      <w:r w:rsidR="00CB5629">
        <w:t>/</w:t>
      </w:r>
      <w:r>
        <w:t>1</w:t>
      </w:r>
      <w:r w:rsidR="00E92E83">
        <w:t>9</w:t>
      </w:r>
      <w:r>
        <w:t>-</w:t>
      </w:r>
      <w:r w:rsidR="00160226">
        <w:t>15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Pr="00C35164" w:rsidR="000648C8">
        <w:t>Trgovački sud u Zagrebu, po sutkinji Nikolini Dorić Hadžisejdić, u stečajnom predmetu u povodu prijedloga predlagatelja FINANCIJSKA AGENCIJA, RC Zagreb, Podružnica Zagreb, Trg svibanjskih žrtava 1995. 1, OIB: 85821130368, za otvaranje stečajnog postupka nad dužnikom STROJARSKE INSTALACIJE FILIPOVIĆ d.o.o., OIB: 33550628123, Mala strana 51, Biškupec Zelinski</w:t>
      </w:r>
      <w:r w:rsidRPr="00D574D8" w:rsidR="00CB5629">
        <w:t>, Zagreb</w:t>
      </w:r>
      <w:r w:rsidRPr="009E59E4">
        <w:t xml:space="preserve">, </w:t>
      </w:r>
      <w:r w:rsidR="000648C8">
        <w:t>10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C35164" w:rsidR="000648C8">
        <w:t>STROJARSKE INSTALACIJE FILIPOVIĆ d.o.o., OIB: 33550628123, Mala strana 51, Biškupec Zelinski</w:t>
      </w:r>
      <w:r w:rsidRPr="00D574D8" w:rsidR="000648C8">
        <w:t>, Zagreb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0648C8">
        <w:t>1207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C35164" w:rsidR="000648C8">
        <w:t>STROJARSKE INSTALACIJE FILIPOVIĆ d.o.o., OIB: 33550628123, Mala strana 51, Biškupec Zelinski</w:t>
      </w:r>
      <w:r w:rsidRPr="00D574D8" w:rsidR="000648C8">
        <w:t>, Zagreb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="00DD6465" w:rsidP="000648C8" w:rsidRDefault="000648C8">
      <w:pPr>
        <w:ind w:firstLine="709"/>
        <w:jc w:val="both"/>
      </w:pPr>
      <w:r w:rsidRPr="00C35164">
        <w:t xml:space="preserve">Financijska agencija, kao predlagatelj, navela je u prijedlogu za otvaranje stečajnog postupka kako dužnik na dan </w:t>
      </w:r>
      <w:r>
        <w:t>17</w:t>
      </w:r>
      <w:r w:rsidRPr="00C35164">
        <w:t xml:space="preserve">. svibnja 2019. u Očevidniku redoslijeda osnova za plaćanje ima evidentirane neizvršene osnove za plaćanje u neprekinutom razdoblju od 120 dana, u ukupnom iznosu od </w:t>
      </w:r>
      <w:r>
        <w:t>93.105,70</w:t>
      </w:r>
      <w:r w:rsidRPr="00C35164">
        <w:t xml:space="preserve"> kn, kao i da dužnik ima 2 zaposlenih. </w:t>
      </w:r>
    </w:p>
    <w:p w:rsidRPr="00E92E83" w:rsidR="00831212" w:rsidP="000648C8" w:rsidRDefault="000648C8">
      <w:pPr>
        <w:ind w:firstLine="709"/>
        <w:jc w:val="both"/>
      </w:pPr>
      <w:r w:rsidRPr="00C3516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575489" w:rsidP="00CE138D" w:rsidRDefault="00CE138D">
      <w:pPr>
        <w:pStyle w:val="Tijeloteksta"/>
        <w:ind w:firstLine="708"/>
      </w:pPr>
      <w:r w:rsidRPr="0065182A"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0648C8">
        <w:t>3</w:t>
      </w:r>
      <w:r>
        <w:t xml:space="preserve">. </w:t>
      </w:r>
      <w:r w:rsidR="000648C8">
        <w:t>lipnja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 xml:space="preserve">, a na koje </w:t>
      </w:r>
      <w:r w:rsidRPr="0065182A">
        <w:lastRenderedPageBreak/>
        <w:t>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0648C8">
        <w:t>2</w:t>
      </w:r>
      <w:r w:rsidR="000648C8">
        <w:t>7</w:t>
      </w:r>
      <w:r w:rsidRPr="00A9775F" w:rsidR="000648C8">
        <w:t xml:space="preserve">. </w:t>
      </w:r>
      <w:r w:rsidR="000648C8">
        <w:t>svibnja</w:t>
      </w:r>
      <w:r w:rsidRPr="00A9775F" w:rsidR="000648C8">
        <w:t xml:space="preserve"> 201</w:t>
      </w:r>
      <w:r w:rsidR="000648C8">
        <w:t>9. (list 4</w:t>
      </w:r>
      <w:r w:rsidRPr="00A9775F" w:rsidR="000648C8">
        <w:t xml:space="preserve"> spisa)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0648C8">
        <w:t xml:space="preserve">21. lipnja </w:t>
      </w:r>
      <w:r w:rsidRPr="00A9775F" w:rsidR="000648C8">
        <w:t>201</w:t>
      </w:r>
      <w:r w:rsidR="000648C8">
        <w:t>9</w:t>
      </w:r>
      <w:r w:rsidRPr="00A9775F" w:rsidR="000648C8">
        <w:t>. (list 1</w:t>
      </w:r>
      <w:r w:rsidR="000648C8">
        <w:t>5</w:t>
      </w:r>
      <w:r w:rsidRPr="00A9775F" w:rsidR="000648C8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="000648C8" w:rsidP="00A87824" w:rsidRDefault="000648C8">
      <w:pPr>
        <w:jc w:val="both"/>
      </w:pPr>
      <w:r>
        <w:tab/>
        <w:t>S</w:t>
      </w:r>
      <w:r w:rsidRPr="00562A50">
        <w:t>pisu prileži podnesak Raiffeisenbank Austria d</w:t>
      </w:r>
      <w:r>
        <w:t>.d. od 17. lipnja 2019. (list 11</w:t>
      </w:r>
      <w:r w:rsidRPr="00562A50">
        <w:t xml:space="preserve"> spisa) kojim dostavlja Izvješće o solventnosti (BON-2) za rač</w:t>
      </w:r>
      <w:r>
        <w:t>un dužnika HR2924840081106234872</w:t>
      </w:r>
      <w:r w:rsidRPr="00562A50">
        <w:t xml:space="preserve"> (list </w:t>
      </w:r>
      <w:r>
        <w:t>12</w:t>
      </w:r>
      <w:r w:rsidRPr="00562A50">
        <w:t xml:space="preserve"> spisa) iz kojeg proizlazi da je dužnik na dan 1</w:t>
      </w:r>
      <w:r>
        <w:t>2</w:t>
      </w:r>
      <w:r w:rsidRPr="00562A50">
        <w:t>. lipnja 201</w:t>
      </w:r>
      <w:r>
        <w:t>9. bio u neprekidnoj blokadi 145</w:t>
      </w:r>
      <w:r w:rsidRPr="00562A50">
        <w:t xml:space="preserve"> dan</w:t>
      </w:r>
      <w:r>
        <w:t>a u ukupnom iznosu od 93.203,43</w:t>
      </w:r>
      <w:r w:rsidRPr="00562A50">
        <w:t xml:space="preserve"> kn.</w:t>
      </w:r>
    </w:p>
    <w:p w:rsidR="00E92E83" w:rsidP="00E92E83" w:rsidRDefault="00A87824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0648C8">
        <w:t>9</w:t>
      </w:r>
      <w:r w:rsidRPr="0082653F" w:rsidR="00CB5629">
        <w:t xml:space="preserve">. </w:t>
      </w:r>
      <w:r w:rsidR="000648C8">
        <w:t>rujna</w:t>
      </w:r>
      <w:r w:rsidRPr="0082653F" w:rsidR="00CB5629">
        <w:t xml:space="preserve"> 201</w:t>
      </w:r>
      <w:r w:rsidR="00CB5629">
        <w:t>9</w:t>
      </w:r>
      <w:r w:rsidRPr="0082653F" w:rsidR="00CB5629">
        <w:t xml:space="preserve">. </w:t>
      </w:r>
      <w:r w:rsidR="000648C8">
        <w:t>(list 20</w:t>
      </w:r>
      <w:r w:rsidRPr="0082653F" w:rsidR="00CB5629">
        <w:t xml:space="preserve"> spisa)</w:t>
      </w:r>
      <w:r w:rsidR="000648C8">
        <w:t xml:space="preserve"> proizlazi da dužnik na  dan 6</w:t>
      </w:r>
      <w:r w:rsidRPr="00C72515" w:rsidR="00CB5629">
        <w:t xml:space="preserve">. </w:t>
      </w:r>
      <w:r w:rsidR="000648C8">
        <w:t>rujna</w:t>
      </w:r>
      <w:r w:rsidRPr="00C72515" w:rsidR="00CB5629">
        <w:t xml:space="preserve"> 201</w:t>
      </w:r>
      <w:r w:rsidR="00CB5629">
        <w:t>9</w:t>
      </w:r>
      <w:r w:rsidRPr="00C72515" w:rsidR="00CB5629">
        <w:t xml:space="preserve">. u Očevidniku redoslijeda osnova za plaćanje ima evidentirane neizvršene osnove za plaćanje u neprekinutom </w:t>
      </w:r>
      <w:r w:rsidRPr="006B7075" w:rsidR="00CB5629">
        <w:t xml:space="preserve">razdoblju </w:t>
      </w:r>
      <w:r w:rsidR="000648C8">
        <w:t>od 231</w:t>
      </w:r>
      <w:r w:rsidRPr="00A9775F" w:rsidR="00CB5629">
        <w:t xml:space="preserve"> dan</w:t>
      </w:r>
      <w:r w:rsidR="00CB5629">
        <w:t>a u ukupnom izn</w:t>
      </w:r>
      <w:r w:rsidR="000648C8">
        <w:t>osu od 93.517,43</w:t>
      </w:r>
      <w:r w:rsidRPr="00A9775F" w:rsidR="00CB5629">
        <w:t xml:space="preserve"> kn</w:t>
      </w:r>
      <w:r w:rsidR="00CB5629">
        <w:t>.</w:t>
      </w:r>
      <w:r w:rsidR="004A4D30">
        <w:t xml:space="preserve"> </w:t>
      </w:r>
    </w:p>
    <w:p w:rsidR="00831212" w:rsidP="004A4D30" w:rsidRDefault="00E92E83">
      <w:pPr>
        <w:jc w:val="both"/>
      </w:pPr>
      <w:r>
        <w:tab/>
      </w:r>
      <w:r w:rsidRPr="00184012">
        <w:t xml:space="preserve"> </w:t>
      </w:r>
      <w:r w:rsidRPr="00184012" w:rsidR="00FF62A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160226">
        <w:t>10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9B0B71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9B0B71" w:rsidP="007B64C7" w:rsidRDefault="009B0B71">
      <w:pPr>
        <w:ind w:left="3540" w:firstLine="708"/>
        <w:jc w:val="right"/>
      </w:pPr>
      <w:r>
        <w:t>Za točnost otpravka-ovlašteni službenik:</w:t>
      </w:r>
    </w:p>
    <w:p w:rsidR="009B0B71" w:rsidP="007B64C7" w:rsidRDefault="009B0B71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9B0B71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B0B71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0648C8">
      <w:rPr>
        <w:sz w:val="24"/>
        <w:szCs w:val="24"/>
      </w:rPr>
      <w:t>1207</w:t>
    </w:r>
    <w:r w:rsidR="00E92E83">
      <w:rPr>
        <w:sz w:val="24"/>
        <w:szCs w:val="24"/>
      </w:rPr>
      <w:t>/19</w:t>
    </w:r>
    <w:r w:rsidR="00BE0BAA">
      <w:rPr>
        <w:sz w:val="24"/>
        <w:szCs w:val="24"/>
      </w:rPr>
      <w:t>-</w:t>
    </w:r>
    <w:r w:rsidR="00160226">
      <w:rPr>
        <w:sz w:val="24"/>
        <w:szCs w:val="24"/>
      </w:rPr>
      <w:t>15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648C8"/>
    <w:rsid w:val="00065B42"/>
    <w:rsid w:val="00070B6D"/>
    <w:rsid w:val="000B22E7"/>
    <w:rsid w:val="000E335E"/>
    <w:rsid w:val="000E57F1"/>
    <w:rsid w:val="001013EE"/>
    <w:rsid w:val="00134F3A"/>
    <w:rsid w:val="00155A68"/>
    <w:rsid w:val="00160226"/>
    <w:rsid w:val="00184012"/>
    <w:rsid w:val="001861A1"/>
    <w:rsid w:val="001901DF"/>
    <w:rsid w:val="00192FAF"/>
    <w:rsid w:val="001A762F"/>
    <w:rsid w:val="001C15BA"/>
    <w:rsid w:val="0021298E"/>
    <w:rsid w:val="00230FF0"/>
    <w:rsid w:val="002404C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A4D30"/>
    <w:rsid w:val="004C428C"/>
    <w:rsid w:val="00501EBB"/>
    <w:rsid w:val="00535D8E"/>
    <w:rsid w:val="005543BD"/>
    <w:rsid w:val="00556FEE"/>
    <w:rsid w:val="00575489"/>
    <w:rsid w:val="005E2724"/>
    <w:rsid w:val="005F5956"/>
    <w:rsid w:val="00602113"/>
    <w:rsid w:val="00662884"/>
    <w:rsid w:val="00672283"/>
    <w:rsid w:val="006A3A78"/>
    <w:rsid w:val="006B1344"/>
    <w:rsid w:val="006B5AF3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0B71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B5629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D6465"/>
    <w:rsid w:val="00DE0F86"/>
    <w:rsid w:val="00E24B5E"/>
    <w:rsid w:val="00E40D45"/>
    <w:rsid w:val="00E44FBD"/>
    <w:rsid w:val="00E75B5C"/>
    <w:rsid w:val="00E92E83"/>
    <w:rsid w:val="00EE45AE"/>
    <w:rsid w:val="00F20F2B"/>
    <w:rsid w:val="00F24250"/>
    <w:rsid w:val="00F324F6"/>
    <w:rsid w:val="00F63878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St-1207/2019</izvorni_sadrzaj>
    <derivirana_varijabla naziv="DomainObject.Predmet.OznakaBroj_1">St-1207/2019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STROJARSKE INSTALACIJE FILIPOVIĆ d.o.o. zastupanog po punomoćniku Zoran Filipović</izvorni_sadrzaj>
    <derivirana_varijabla naziv="DomainObject.Predmet.ProtustrankaFormated_1">  STROJARSKE INSTALACIJE FILIPOVIĆ d.o.o. zastupanog po punomoćniku Zoran Filipović</derivirana_varijabla>
  </DomainObject.Predmet.ProtustrankaFormated>
  <DomainObject.Predmet.ProtustrankaFormatedOIB>
    <izvorni_sadrzaj>  STROJARSKE INSTALACIJE FILIPOVIĆ d.o.o., OIB 33550628123 zastupanog po punomoćniku Zoran Filipović</izvorni_sadrzaj>
    <derivirana_varijabla naziv="DomainObject.Predmet.ProtustrankaFormatedOIB_1">  STROJARSKE INSTALACIJE FILIPOVIĆ d.o.o., OIB 33550628123 zastupanog po punomoćniku Zoran Filipović</derivirana_varijabla>
  </DomainObject.Predmet.ProtustrankaFormatedOIB>
  <DomainObject.Predmet.ProtustrankaFormatedWithAdress>
    <izvorni_sadrzaj> STROJARSKE INSTALACIJE FILIPOVIĆ d.o.o., Mala strana 51, 10380 Biškupec Zelinski zastupanog po punomoćniku Zoran Filipović</izvorni_sadrzaj>
    <derivirana_varijabla naziv="DomainObject.Predmet.ProtustrankaFormatedWithAdress_1"> STROJARSKE INSTALACIJE FILIPOVIĆ d.o.o., Mala strana 51, 10380 Biškupec Zelinski zastupanog po punomoćniku Zoran Filipović</derivirana_varijabla>
  </DomainObject.Predmet.ProtustrankaFormatedWithAdress>
  <DomainObject.Predmet.ProtustrankaFormatedWithAdressOIB>
    <izvorni_sadrzaj> STROJARSKE INSTALACIJE FILIPOVIĆ d.o.o., OIB 33550628123, Mala strana 51, 10380 Biškupec Zelinski zastupanog po punomoćniku Zoran Filipović</izvorni_sadrzaj>
    <derivirana_varijabla naziv="DomainObject.Predmet.ProtustrankaFormatedWithAdressOIB_1"> STROJARSKE INSTALACIJE FILIPOVIĆ d.o.o., OIB 33550628123, Mala strana 51, 10380 Biškupec Zelinski zastupanog po punomoćniku Zoran Filipović</derivirana_varijabla>
  </DomainObject.Predmet.ProtustrankaFormatedWithAdressOIB>
  <DomainObject.Predmet.ProtustrankaWithAdress>
    <izvorni_sadrzaj>STROJARSKE INSTALACIJE FILIPOVIĆ d.o.o. Mala strana 51, 10380 Biškupec Zelinski</izvorni_sadrzaj>
    <derivirana_varijabla naziv="DomainObject.Predmet.ProtustrankaWithAdress_1">STROJARSKE INSTALACIJE FILIPOVIĆ d.o.o. Mala strana 51, 10380 Biškupec Zelinski</derivirana_varijabla>
  </DomainObject.Predmet.ProtustrankaWithAdress>
  <DomainObject.Predmet.ProtustrankaWithAdressOIB>
    <izvorni_sadrzaj>STROJARSKE INSTALACIJE FILIPOVIĆ d.o.o., OIB 33550628123, Mala strana 51, 10380 Biškupec Zelinski</izvorni_sadrzaj>
    <derivirana_varijabla naziv="DomainObject.Predmet.ProtustrankaWithAdressOIB_1">STROJARSKE INSTALACIJE FILIPOVIĆ d.o.o., OIB 33550628123, Mala strana 51, 10380 Biškupec Zelinski</derivirana_varijabla>
  </DomainObject.Predmet.ProtustrankaWithAdressOIB>
  <DomainObject.Predmet.ProtustrankaNazivFormated>
    <izvorni_sadrzaj>STROJARSKE INSTALACIJE FILIPOVIĆ d.o.o.</izvorni_sadrzaj>
    <derivirana_varijabla naziv="DomainObject.Predmet.ProtustrankaNazivFormated_1">STROJARSKE INSTALACIJE FILIPOVIĆ d.o.o.</derivirana_varijabla>
  </DomainObject.Predmet.ProtustrankaNazivFormated>
  <DomainObject.Predmet.ProtustrankaNazivFormatedOIB>
    <izvorni_sadrzaj>STROJARSKE INSTALACIJE FILIPOVIĆ d.o.o., OIB 33550628123</izvorni_sadrzaj>
    <derivirana_varijabla naziv="DomainObject.Predmet.ProtustrankaNazivFormatedOIB_1">STROJARSKE INSTALACIJE FILIPOVIĆ d.o.o., OIB 33550628123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STROJARSKE INSTALACIJE FILIPOVIĆ d.o.o. zastupanog po punomoćniku Zoran Filipović</item>
    </izvorni_sadrzaj>
    <derivirana_varijabla naziv="DomainObject.Predmet.ProtuStrankaListFormated_1">
      <item>STROJARSKE INSTALACIJE FILIPOVIĆ d.o.o. zastupanog po punomoćniku Zoran Filipović</item>
    </derivirana_varijabla>
  </DomainObject.Predmet.ProtuStrankaListFormated>
  <DomainObject.Predmet.ProtuStrankaListFormatedOIB>
    <izvorni_sadrzaj>
      <item>STROJARSKE INSTALACIJE FILIPOVIĆ d.o.o., OIB 33550628123 zastupanog po punomoćniku Zoran Filipović</item>
    </izvorni_sadrzaj>
    <derivirana_varijabla naziv="DomainObject.Predmet.ProtuStrankaListFormatedOIB_1">
      <item>STROJARSKE INSTALACIJE FILIPOVIĆ d.o.o., OIB 33550628123 zastupanog po punomoćniku Zoran Filipović</item>
    </derivirana_varijabla>
  </DomainObject.Predmet.ProtuStrankaListFormatedOIB>
  <DomainObject.Predmet.ProtuStrankaListFormatedWithAdress>
    <izvorni_sadrzaj>
      <item>STROJARSKE INSTALACIJE FILIPOVIĆ d.o.o., Mala strana 51, 10380 Biškupec Zelinski zastupanog po punomoćniku Zoran Filipović</item>
    </izvorni_sadrzaj>
    <derivirana_varijabla naziv="DomainObject.Predmet.ProtuStrankaListFormatedWithAdress_1">
      <item>STROJARSKE INSTALACIJE FILIPOVIĆ d.o.o., Mala strana 51, 10380 Biškupec Zelinski zastupanog po punomoćniku Zoran Filipović</item>
    </derivirana_varijabla>
  </DomainObject.Predmet.ProtuStrankaListFormatedWithAdress>
  <DomainObject.Predmet.ProtuStrankaListFormatedWithAdressOIB>
    <izvorni_sadrzaj>
      <item>STROJARSKE INSTALACIJE FILIPOVIĆ d.o.o., OIB 33550628123, Mala strana 51, 10380 Biškupec Zelinski zastupanog po punomoćniku Zoran Filipović</item>
    </izvorni_sadrzaj>
    <derivirana_varijabla naziv="DomainObject.Predmet.ProtuStrankaListFormatedWithAdressOIB_1">
      <item>STROJARSKE INSTALACIJE FILIPOVIĆ d.o.o., OIB 33550628123, Mala strana 51, 10380 Biškupec Zelinski zastupanog po punomoćniku Zoran Filipović</item>
    </derivirana_varijabla>
  </DomainObject.Predmet.ProtuStrankaListFormatedWithAdressOIB>
  <DomainObject.Predmet.ProtuStrankaListNazivFormated>
    <izvorni_sadrzaj>
      <item>STROJARSKE INSTALACIJE FILIPOVIĆ d.o.o.</item>
    </izvorni_sadrzaj>
    <derivirana_varijabla naziv="DomainObject.Predmet.ProtuStrankaListNazivFormated_1">
      <item>STROJARSKE INSTALACIJE FILIPOVIĆ d.o.o.</item>
    </derivirana_varijabla>
  </DomainObject.Predmet.ProtuStrankaListNazivFormated>
  <DomainObject.Predmet.ProtuStrankaListNazivFormatedOIB>
    <izvorni_sadrzaj>
      <item>STROJARSKE INSTALACIJE FILIPOVIĆ d.o.o., OIB 33550628123</item>
    </izvorni_sadrzaj>
    <derivirana_varijabla naziv="DomainObject.Predmet.ProtuStrankaListNazivFormatedOIB_1">
      <item>STROJARSKE INSTALACIJE FILIPOVIĆ d.o.o., OIB 33550628123</item>
    </derivirana_varijabla>
  </DomainObject.Predmet.ProtuStrankaListNazivFormatedOIB>
  <DomainObject.Predmet.OstaliListFormated>
    <izvorni_sadrzaj>
      <item>Zoran Filipović punomoćnik sudionika u postupku STROJARSKE INSTALACIJE FILIPOVIĆ d.o.o.</item>
    </izvorni_sadrzaj>
    <derivirana_varijabla naziv="DomainObject.Predmet.OstaliListFormated_1">
      <item>Zoran Filipović punomoćnik sudionika u postupku STROJARSKE INSTALACIJE FILIPOVIĆ d.o.o.</item>
    </derivirana_varijabla>
  </DomainObject.Predmet.OstaliListFormated>
  <DomainObject.Predmet.OstaliListFormatedOIB>
    <izvorni_sadrzaj>
      <item>Zoran Filipović, OIB 41625206223 punomoćnik sudionika u postupku STROJARSKE INSTALACIJE FILIPOVIĆ d.o.o.</item>
    </izvorni_sadrzaj>
    <derivirana_varijabla naziv="DomainObject.Predmet.OstaliListFormatedOIB_1">
      <item>Zoran Filipović, OIB 41625206223 punomoćnik sudionika u postupku STROJARSKE INSTALACIJE FILIPOVIĆ d.o.o.</item>
    </derivirana_varijabla>
  </DomainObject.Predmet.OstaliListFormatedOIB>
  <DomainObject.Predmet.OstaliListFormatedWithAdress>
    <izvorni_sadrzaj>
      <item>Zoran Filipović, Zelingradska Ulica 56, 10380 Biškupec Zelinski punomoćnik sudionika u postupku STROJARSKE INSTALACIJE FILIPOVIĆ d.o.o.</item>
    </izvorni_sadrzaj>
    <derivirana_varijabla naziv="DomainObject.Predmet.OstaliListFormatedWithAdress_1">
      <item>Zoran Filipović, Zelingradska Ulica 56, 10380 Biškupec Zelinski punomoćnik sudionika u postupku STROJARSKE INSTALACIJE FILIPOVIĆ d.o.o.</item>
    </derivirana_varijabla>
  </DomainObject.Predmet.OstaliListFormatedWithAdress>
  <DomainObject.Predmet.OstaliListFormatedWithAdressOIB>
    <izvorni_sadrzaj>
      <item>Zoran Filipović, OIB 41625206223, Zelingradska Ulica 56, 10380 Biškupec Zelinski punomoćnik sudionika u postupku STROJARSKE INSTALACIJE FILIPOVIĆ d.o.o.</item>
    </izvorni_sadrzaj>
    <derivirana_varijabla naziv="DomainObject.Predmet.OstaliListFormatedWithAdressOIB_1">
      <item>Zoran Filipović, OIB 41625206223, Zelingradska Ulica 56, 10380 Biškupec Zelinski punomoćnik sudionika u postupku STROJARSKE INSTALACIJE FILIPOVIĆ d.o.o.</item>
    </derivirana_varijabla>
  </DomainObject.Predmet.OstaliListFormatedWithAdressOIB>
  <DomainObject.Predmet.OstaliListNazivFormated>
    <izvorni_sadrzaj>
      <item>Zoran Filipović</item>
    </izvorni_sadrzaj>
    <derivirana_varijabla naziv="DomainObject.Predmet.OstaliListNazivFormated_1">
      <item>Zoran Filipović</item>
    </derivirana_varijabla>
  </DomainObject.Predmet.OstaliListNazivFormated>
  <DomainObject.Predmet.OstaliListNazivFormatedOIB>
    <izvorni_sadrzaj>
      <item>Zoran Filipović, OIB 41625206223</item>
    </izvorni_sadrzaj>
    <derivirana_varijabla naziv="DomainObject.Predmet.OstaliListNazivFormatedOIB_1">
      <item>Zoran Filipović, OIB 41625206223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STROJARSKE INSTALACIJE FILIPOVIĆ d.o.o.</izvorni_sadrzaj>
    <derivirana_varijabla naziv="DomainObject.Predmet.ProtustrankaIDrugi_1">STROJARSKE INSTALACIJE FILIPOVIĆ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STROJARSKE INSTALACIJE FILIPOVIĆ d.o.o., OIB 33550628123, Mala strana 51, 10380 Biškupec Zelinski</izvorni_sadrzaj>
    <derivirana_varijabla naziv="DomainObject.Predmet.ProtustrankaIDrugiAdressOIB_1">STROJARSKE INSTALACIJE FILIPOVIĆ d.o.o., OIB 33550628123, Mala strana 51,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STROJARSKE INSTALACIJE FILIPOVIĆ d.o.o.</item>
      <item>Zoran Filipović</item>
    </izvorni_sadrzaj>
    <derivirana_varijabla naziv="DomainObject.Predmet.SudioniciListNaziv_1">
      <item>FINA Regionalni centar Zagreb</item>
      <item>STROJARSKE INSTALACIJE FILIPOVIĆ d.o.o.</item>
      <item>Zoran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STROJARSKE INSTALACIJE FILIPOVIĆ d.o.o., OIB 33550628123, Mala strana 51,10380 Biškupec Zelinski</item>
      <item>Zoran Filipović, OIB 41625206223, Zelingradska Ulica 56,10380 Biškupec Zelinski</item>
    </izvorni_sadrzaj>
    <derivirana_varijabla naziv="DomainObject.Predmet.SudioniciListAdressOIB_1">
      <item>FINA Regionalni centar Zagreb, OIB 85821130368, Trg svibanjskih žrtava 1995. 1,10000 Zagreb</item>
      <item>STROJARSKE INSTALACIJE FILIPOVIĆ d.o.o., OIB 33550628123, Mala strana 51,10380 Biškupec Zelinski</item>
      <item>Zoran Filipović, OIB 41625206223, Zelingradska Ulica 56,10380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33550628123</item>
      <item>, OIB 41625206223</item>
    </izvorni_sadrzaj>
    <derivirana_varijabla naziv="DomainObject.Predmet.SudioniciListNazivOIB_1">
      <item>, OIB 85821130368</item>
      <item>, OIB 33550628123</item>
      <item>, OIB 41625206223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879C3-2A0B-4817-A4A1-F715D22F118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790</properties:Words>
  <properties:Characters>4362</properties:Characters>
  <properties:Lines>89</properties:Lines>
  <properties:Paragraphs>28</properties:Paragraphs>
  <properties:TotalTime>414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2019-09-10T07:20:00Z</cp:lastPrinted>
  <dcterms:modified xmlns:xsi="http://www.w3.org/2001/XMLSchema-instance" xsi:type="dcterms:W3CDTF">2019-09-10T07:23:00Z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