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25c5" w14:paraId="33325c5" w:rsidRDefault="0088540C" w:rsidP="00862256" w:rsidR="0088540C" w:rsidRPr="00A84A0F">
      <w:pPr>
        <w15:collapsed w:val="false"/>
      </w:pPr>
      <w:bookmarkStart w:name="_GoBack" w:id="0"/>
      <w:bookmarkEnd w:id="0"/>
    </w:p>
    <w:p w:rsidRDefault="0088540C" w:rsidP="0088540C" w:rsidR="0088540C" w:rsidRPr="00A84A0F">
      <w:pPr>
        <w:jc w:val="right"/>
      </w:pPr>
    </w:p>
    <w:p w:rsidRDefault="00862256" w:rsidP="0088540C" w:rsidR="0088540C" w:rsidRPr="00A84A0F">
      <w:pPr>
        <w:jc w:val="both"/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DBF" w:rsidP="0088540C" w:rsidR="004F5DBF" w:rsidRPr="00A84A0F">
      <w:pPr>
        <w:jc w:val="both"/>
      </w:pPr>
    </w:p>
    <w:p w:rsidRDefault="005D48F4" w:rsidP="007F37DD" w:rsidR="005D48F4" w:rsidRPr="00A84A0F">
      <w:r w:rsidRPr="00A84A0F">
        <w:t xml:space="preserve">          </w:t>
      </w:r>
      <w:r w:rsidR="007F37DD" w:rsidRPr="00A84A0F">
        <w:t>R</w:t>
      </w:r>
      <w:r w:rsidRPr="00A84A0F">
        <w:t>epublika Hrvatska</w:t>
      </w:r>
    </w:p>
    <w:p w:rsidRDefault="005D48F4" w:rsidP="007F37DD" w:rsidR="007F37DD" w:rsidRPr="00A84A0F">
      <w:r w:rsidRPr="00A84A0F">
        <w:t>TRGOVAČKI SUD U ZAGREBU</w:t>
      </w:r>
    </w:p>
    <w:p w:rsidRDefault="005D48F4" w:rsidP="007F37DD" w:rsidR="007F37DD" w:rsidRPr="00A84A0F">
      <w:r w:rsidRPr="00A84A0F">
        <w:t xml:space="preserve">        </w:t>
      </w:r>
      <w:r w:rsidR="007F37DD" w:rsidRPr="00A84A0F">
        <w:t xml:space="preserve">Zagreb, </w:t>
      </w:r>
      <w:proofErr w:type="spellStart"/>
      <w:r w:rsidR="007F37DD" w:rsidRPr="00A84A0F">
        <w:t>Amruševa</w:t>
      </w:r>
      <w:proofErr w:type="spellEnd"/>
      <w:r w:rsidR="007F37DD" w:rsidRPr="00A84A0F">
        <w:t xml:space="preserve"> 2/II     </w:t>
      </w:r>
    </w:p>
    <w:p w:rsidRDefault="007F37DD" w:rsidP="007F37DD" w:rsidR="007F37DD" w:rsidRPr="00A84A0F">
      <w:pPr>
        <w:jc w:val="right"/>
      </w:pPr>
      <w:r w:rsidRPr="00A84A0F">
        <w:t>20</w:t>
      </w:r>
      <w:r w:rsidR="00C1730E" w:rsidRPr="00A84A0F">
        <w:t>.</w:t>
      </w:r>
      <w:r w:rsidRPr="00A84A0F">
        <w:t xml:space="preserve"> St-</w:t>
      </w:r>
      <w:proofErr w:type="spellStart"/>
      <w:r w:rsidR="008364A4">
        <w:t>19</w:t>
      </w:r>
      <w:proofErr w:type="spellEnd"/>
      <w:r w:rsidR="008364A4">
        <w:t>/</w:t>
      </w:r>
      <w:proofErr w:type="spellStart"/>
      <w:r w:rsidR="008364A4">
        <w:t>2014</w:t>
      </w:r>
      <w:proofErr w:type="spellEnd"/>
    </w:p>
    <w:p w:rsidRDefault="00096B2B" w:rsidP="0088540C" w:rsidR="00096B2B" w:rsidRPr="00A84A0F">
      <w:pPr>
        <w:jc w:val="right"/>
      </w:pPr>
    </w:p>
    <w:p w:rsidRDefault="00096B2B" w:rsidP="0088540C" w:rsidR="00096B2B" w:rsidRPr="00A84A0F">
      <w:pPr>
        <w:jc w:val="right"/>
      </w:pPr>
    </w:p>
    <w:p w:rsidRDefault="00B10FEA" w:rsidP="0088540C" w:rsidR="00B10FEA" w:rsidRPr="00A84A0F">
      <w:pPr>
        <w:jc w:val="right"/>
      </w:pPr>
    </w:p>
    <w:p w:rsidRDefault="009A210F" w:rsidP="0088540C" w:rsidR="009A210F" w:rsidRPr="00A84A0F">
      <w:pPr>
        <w:jc w:val="right"/>
      </w:pPr>
    </w:p>
    <w:p w:rsidRDefault="0088540C" w:rsidP="0088540C" w:rsidR="0088540C" w:rsidRPr="00A84A0F">
      <w:pPr>
        <w:jc w:val="right"/>
      </w:pPr>
    </w:p>
    <w:p w:rsidRDefault="00CD7D08" w:rsidP="004F5DBF" w:rsidR="0088540C" w:rsidRPr="00A84A0F">
      <w:pPr>
        <w:ind w:firstLine="708"/>
        <w:jc w:val="both"/>
      </w:pPr>
      <w:r w:rsidRPr="00A84A0F">
        <w:t>TRGOVAČKI SUD U ZAGREBU, po sucu</w:t>
      </w:r>
      <w:r w:rsidR="007F37DD" w:rsidRPr="00A84A0F">
        <w:t xml:space="preserve"> pojedincu</w:t>
      </w:r>
      <w:r w:rsidRPr="00A84A0F">
        <w:t xml:space="preserve"> Luciji Butigan, u stečajnom postupku </w:t>
      </w:r>
      <w:r w:rsidR="00862256" w:rsidRPr="00E0501E">
        <w:t xml:space="preserve">stečajnim dužnikom </w:t>
      </w:r>
      <w:proofErr w:type="spellStart"/>
      <w:r w:rsidR="008364A4" w:rsidRPr="00FE36A5">
        <w:t>EUROPA</w:t>
      </w:r>
      <w:proofErr w:type="spellEnd"/>
      <w:r w:rsidR="008364A4" w:rsidRPr="00FE36A5">
        <w:t xml:space="preserve"> d.o.o. za osposobljavanje osoba za upravljanje motornim vozilima i poslovne usluge, Zagreb (Grad Zagreb), Rapska </w:t>
      </w:r>
      <w:proofErr w:type="spellStart"/>
      <w:r w:rsidR="008364A4" w:rsidRPr="00FE36A5">
        <w:t>37</w:t>
      </w:r>
      <w:proofErr w:type="spellEnd"/>
      <w:r w:rsidR="008364A4" w:rsidRPr="00FE36A5">
        <w:t xml:space="preserve">, </w:t>
      </w:r>
      <w:proofErr w:type="spellStart"/>
      <w:r w:rsidR="008364A4" w:rsidRPr="00FE36A5">
        <w:t>OIB</w:t>
      </w:r>
      <w:proofErr w:type="spellEnd"/>
      <w:r w:rsidR="008364A4" w:rsidRPr="00FE36A5">
        <w:t xml:space="preserve">: </w:t>
      </w:r>
      <w:proofErr w:type="spellStart"/>
      <w:r w:rsidR="008364A4" w:rsidRPr="00FE36A5">
        <w:t>37279073795</w:t>
      </w:r>
      <w:proofErr w:type="spellEnd"/>
      <w:r w:rsidR="008364A4" w:rsidRPr="00E0501E">
        <w:t xml:space="preserve">, dana </w:t>
      </w:r>
      <w:proofErr w:type="spellStart"/>
      <w:r w:rsidR="008364A4">
        <w:t>10</w:t>
      </w:r>
      <w:proofErr w:type="spellEnd"/>
      <w:r w:rsidR="008364A4" w:rsidRPr="00E0501E">
        <w:t xml:space="preserve">. </w:t>
      </w:r>
      <w:r w:rsidR="008364A4">
        <w:t xml:space="preserve">veljače </w:t>
      </w:r>
      <w:proofErr w:type="spellStart"/>
      <w:r w:rsidR="008364A4">
        <w:t>2016</w:t>
      </w:r>
      <w:proofErr w:type="spellEnd"/>
      <w:r w:rsidR="009E4253" w:rsidRPr="00ED6B24">
        <w:t>,</w:t>
      </w:r>
      <w:r w:rsidR="004F5DBF" w:rsidRPr="00A84A0F">
        <w:t xml:space="preserve"> </w:t>
      </w:r>
      <w:r w:rsidR="004162BA" w:rsidRPr="00A84A0F">
        <w:t>na temelju</w:t>
      </w:r>
      <w:r w:rsidR="001A163E" w:rsidRPr="00A84A0F">
        <w:t xml:space="preserve"> odredbe</w:t>
      </w:r>
      <w:r w:rsidR="004162BA" w:rsidRPr="00A84A0F">
        <w:t xml:space="preserve"> </w:t>
      </w:r>
      <w:r w:rsidR="0088540C" w:rsidRPr="00A84A0F">
        <w:t>čl</w:t>
      </w:r>
      <w:r w:rsidRPr="00A84A0F">
        <w:t>anka</w:t>
      </w:r>
      <w:r w:rsidR="0088540C" w:rsidRPr="00A84A0F">
        <w:t xml:space="preserve"> 29. toč</w:t>
      </w:r>
      <w:r w:rsidRPr="00A84A0F">
        <w:t>ka</w:t>
      </w:r>
      <w:r w:rsidR="0088540C" w:rsidRPr="00A84A0F">
        <w:t xml:space="preserve"> 4. Stečajnog zakona donosi sljedeć</w:t>
      </w:r>
      <w:r w:rsidRPr="00A84A0F">
        <w:t>u</w:t>
      </w:r>
      <w:r w:rsidR="0088540C" w:rsidRPr="00A84A0F">
        <w:t xml:space="preserve"> </w:t>
      </w:r>
    </w:p>
    <w:p w:rsidRDefault="00096B2B" w:rsidP="0088540C" w:rsidR="00096B2B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center"/>
      </w:pPr>
      <w:r w:rsidRPr="00A84A0F">
        <w:t>O  B  A  V  I  J  E  S  T</w:t>
      </w:r>
    </w:p>
    <w:p w:rsidRDefault="0088540C" w:rsidP="0088540C" w:rsidR="0088540C" w:rsidRPr="00A84A0F">
      <w:pPr>
        <w:jc w:val="both"/>
        <w:rPr>
          <w:b/>
        </w:rPr>
      </w:pPr>
    </w:p>
    <w:p w:rsidRDefault="0088540C" w:rsidP="0088540C" w:rsidR="0088540C" w:rsidRPr="00A84A0F">
      <w:pPr>
        <w:jc w:val="both"/>
        <w:rPr>
          <w:b/>
        </w:rPr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Određuje se isplata nagrade</w:t>
      </w:r>
      <w:r w:rsidR="00350374">
        <w:t xml:space="preserve"> priv</w:t>
      </w:r>
      <w:r w:rsidR="003D303D">
        <w:t>r</w:t>
      </w:r>
      <w:r w:rsidR="00350374">
        <w:t>e</w:t>
      </w:r>
      <w:r w:rsidR="003D303D">
        <w:t>menom</w:t>
      </w:r>
      <w:r w:rsidRPr="00A84A0F">
        <w:t xml:space="preserve"> stečajnom upravitelju.</w:t>
      </w:r>
    </w:p>
    <w:p w:rsidRDefault="0088540C" w:rsidP="0088540C" w:rsidR="0088540C" w:rsidRPr="00A84A0F">
      <w:pPr>
        <w:jc w:val="both"/>
      </w:pPr>
      <w:r w:rsidRPr="00A84A0F">
        <w:t xml:space="preserve"> </w:t>
      </w:r>
    </w:p>
    <w:p w:rsidRDefault="0088540C" w:rsidP="001A163E" w:rsidR="0088540C" w:rsidRPr="00A84A0F">
      <w:pPr>
        <w:numPr>
          <w:ilvl w:val="0"/>
          <w:numId w:val="4"/>
        </w:numPr>
        <w:jc w:val="both"/>
      </w:pPr>
      <w:r w:rsidRPr="00A84A0F">
        <w:t xml:space="preserve">U </w:t>
      </w:r>
      <w:r w:rsidR="00CD7D08" w:rsidRPr="00A84A0F">
        <w:t xml:space="preserve">referadi suca </w:t>
      </w:r>
      <w:r w:rsidRPr="00A84A0F">
        <w:t>može se izvršiti uvid u potpuni tekst rješenja.</w:t>
      </w:r>
    </w:p>
    <w:p w:rsidRDefault="00CD7D08" w:rsidP="0088540C" w:rsidR="00CD7D08" w:rsidRPr="00A84A0F">
      <w:pPr>
        <w:jc w:val="both"/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Protiv rješenja kojim je određena isplata može se izjaviti žalba u roku osam dana od dana oglašavanja Obavijesti na oglasnoj ploči suda. Žalba se podnosi Visokom trgovačkom sudu RH, a putem Trgovačkog suda u Zagrebu.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FF49B1" w:rsidP="0088540C" w:rsidR="0088540C" w:rsidRPr="00A84A0F">
      <w:pPr>
        <w:jc w:val="center"/>
      </w:pPr>
      <w:r w:rsidRPr="00A84A0F">
        <w:t>U Zagrebu</w:t>
      </w:r>
      <w:r w:rsidR="009E4253">
        <w:t xml:space="preserve"> </w:t>
      </w:r>
      <w:proofErr w:type="spellStart"/>
      <w:r w:rsidR="008364A4">
        <w:t>10</w:t>
      </w:r>
      <w:proofErr w:type="spellEnd"/>
      <w:r w:rsidR="008364A4">
        <w:t>. veljače</w:t>
      </w:r>
      <w:r w:rsidR="00C717CE" w:rsidRPr="00A84A0F">
        <w:t xml:space="preserve"> </w:t>
      </w:r>
      <w:proofErr w:type="spellStart"/>
      <w:r w:rsidR="004162BA" w:rsidRPr="00A84A0F">
        <w:t>20</w:t>
      </w:r>
      <w:r w:rsidR="003705FA" w:rsidRPr="00A84A0F">
        <w:t>1</w:t>
      </w:r>
      <w:r w:rsidR="008364A4">
        <w:t>6</w:t>
      </w:r>
      <w:proofErr w:type="spellEnd"/>
      <w:r w:rsidR="004162BA" w:rsidRPr="00A84A0F">
        <w:t>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="007F37DD" w:rsidRPr="00A84A0F">
        <w:t xml:space="preserve">     </w:t>
      </w:r>
      <w:r w:rsidR="004F5DBF" w:rsidRPr="00A84A0F">
        <w:t xml:space="preserve"> </w:t>
      </w:r>
      <w:r w:rsidRPr="00A84A0F">
        <w:t>S</w:t>
      </w:r>
      <w:r w:rsidR="007F37DD" w:rsidRPr="00A84A0F">
        <w:t xml:space="preserve"> </w:t>
      </w:r>
      <w:r w:rsidRPr="00A84A0F">
        <w:t>U</w:t>
      </w:r>
      <w:r w:rsidR="007F37DD" w:rsidRPr="00A84A0F">
        <w:t xml:space="preserve"> </w:t>
      </w:r>
      <w:r w:rsidRPr="00A84A0F">
        <w:t>D</w:t>
      </w:r>
      <w:r w:rsidR="007F37DD" w:rsidRPr="00A84A0F">
        <w:t xml:space="preserve"> </w:t>
      </w:r>
      <w:r w:rsidRPr="00A84A0F">
        <w:t>A</w:t>
      </w:r>
      <w:r w:rsidR="007F37DD" w:rsidRPr="00A84A0F">
        <w:t xml:space="preserve"> </w:t>
      </w:r>
      <w:r w:rsidRPr="00A84A0F">
        <w:t>C:</w:t>
      </w:r>
    </w:p>
    <w:p w:rsidRDefault="0088540C" w:rsidP="0088540C" w:rsidR="0088540C" w:rsidRPr="00A84A0F"/>
    <w:p w:rsidRDefault="0088540C" w:rsidP="003D303D" w:rsidR="00AF2BD9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  <w:t xml:space="preserve"> LUCIJA BUTIGAN</w:t>
      </w:r>
      <w:r w:rsidR="00AF2BD9">
        <w:t>, v.r.</w:t>
      </w:r>
    </w:p>
    <w:p w:rsidRDefault="00AF2BD9" w:rsidP="003D303D" w:rsidR="00AF2BD9"/>
    <w:p w:rsidRDefault="00AF2BD9" w:rsidR="00AF2BD9" w:rsidRPr="00FA7FBB">
      <w:pPr>
        <w:ind w:left="4320"/>
      </w:pPr>
      <w:r w:rsidRPr="00FA7FBB">
        <w:t xml:space="preserve">Za točnost </w:t>
      </w:r>
      <w:proofErr w:type="spellStart"/>
      <w:r w:rsidRPr="00FA7FBB">
        <w:t>otpravka</w:t>
      </w:r>
      <w:proofErr w:type="spellEnd"/>
      <w:r w:rsidRPr="00FA7FBB">
        <w:t>-ovlašteni službenik:</w:t>
      </w:r>
    </w:p>
    <w:p w:rsidRDefault="00AF2BD9" w:rsidR="00AF2BD9" w:rsidRPr="00FA7FBB">
      <w:pPr>
        <w:ind w:left="5040"/>
      </w:pPr>
      <w:r w:rsidRPr="00FA7FBB">
        <w:t xml:space="preserve">         (</w:t>
      </w:r>
      <w:r w:rsidR="00862256">
        <w:t>Valentina</w:t>
      </w:r>
      <w:r w:rsidRPr="00FA7FBB">
        <w:t xml:space="preserve"> </w:t>
      </w:r>
      <w:r w:rsidR="00862256">
        <w:t>Kranjčić</w:t>
      </w:r>
      <w:r w:rsidRPr="00FA7FBB">
        <w:t>)</w:t>
      </w:r>
    </w:p>
    <w:p w:rsidRDefault="008F7FBC" w:rsidP="003D303D" w:rsidR="008F7FBC" w:rsidRPr="00A84A0F"/>
    <w:p w:rsidRDefault="00BE752B" w:rsidP="0088540C" w:rsidR="00BE752B" w:rsidRPr="00BF6FC2">
      <w:pPr>
        <w:rPr>
          <w:color w:val="FFFFFF"/>
        </w:rPr>
      </w:pPr>
    </w:p>
    <w:p w:rsidRDefault="00FF49B1" w:rsidP="0088540C" w:rsidR="00FF49B1" w:rsidRPr="00BF6FC2">
      <w:pPr>
        <w:rPr>
          <w:color w:val="FFFFFF"/>
        </w:rPr>
      </w:pPr>
      <w:r w:rsidRPr="00BF6FC2">
        <w:rPr>
          <w:color w:val="FFFFFF"/>
        </w:rPr>
        <w:t>DNA:</w:t>
      </w:r>
    </w:p>
    <w:p w:rsidRDefault="00862256" w:rsidP="00FF49B1" w:rsidR="0088540C" w:rsidRPr="00BF6FC2">
      <w:pPr>
        <w:numPr>
          <w:ilvl w:val="0"/>
          <w:numId w:val="2"/>
        </w:numPr>
        <w:rPr>
          <w:color w:val="FFFFFF"/>
        </w:rPr>
      </w:pPr>
      <w:r w:rsidRPr="00BF6FC2">
        <w:rPr>
          <w:color w:val="FFFFFF"/>
        </w:rPr>
        <w:t>e-</w:t>
      </w:r>
      <w:r w:rsidR="00FF49B1" w:rsidRPr="00BF6FC2">
        <w:rPr>
          <w:color w:val="FFFFFF"/>
        </w:rPr>
        <w:t>oglasna ploča suda 8 dana</w:t>
      </w:r>
    </w:p>
    <w:p w:rsidRDefault="00FF49B1" w:rsidP="00FF49B1" w:rsidR="00FF49B1" w:rsidRPr="00BF6FC2">
      <w:pPr>
        <w:rPr>
          <w:color w:val="FFFFFF"/>
        </w:rPr>
      </w:pPr>
    </w:p>
    <w:p w:rsidRDefault="008364A4" w:rsidP="00FF49B1" w:rsidR="004F5DBF" w:rsidRPr="00BF6FC2">
      <w:pPr>
        <w:rPr>
          <w:color w:val="FFFFFF"/>
        </w:rPr>
      </w:pPr>
      <w:r w:rsidRPr="00BF6FC2">
        <w:rPr>
          <w:color w:val="FFFFFF"/>
        </w:rPr>
        <w:t>10</w:t>
      </w:r>
      <w:r w:rsidR="009E4253" w:rsidRPr="00BF6FC2">
        <w:rPr>
          <w:color w:val="FFFFFF"/>
        </w:rPr>
        <w:t>.</w:t>
      </w:r>
      <w:r w:rsidRPr="00BF6FC2">
        <w:rPr>
          <w:color w:val="FFFFFF"/>
        </w:rPr>
        <w:t>02</w:t>
      </w:r>
      <w:r w:rsidR="009E4253" w:rsidRPr="00BF6FC2">
        <w:rPr>
          <w:color w:val="FFFFFF"/>
        </w:rPr>
        <w:t>.</w:t>
      </w:r>
      <w:r w:rsidR="004F5DBF" w:rsidRPr="00BF6FC2">
        <w:rPr>
          <w:color w:val="FFFFFF"/>
        </w:rPr>
        <w:t>201</w:t>
      </w:r>
      <w:r w:rsidRPr="00BF6FC2">
        <w:rPr>
          <w:color w:val="FFFFFF"/>
        </w:rPr>
        <w:t>6</w:t>
      </w:r>
      <w:r w:rsidR="004F5DBF" w:rsidRPr="00BF6FC2">
        <w:rPr>
          <w:color w:val="FFFFFF"/>
        </w:rPr>
        <w:t>.</w:t>
      </w:r>
    </w:p>
    <w:sectPr w:rsidSect="00A84A0F" w:rsidR="004F5DBF" w:rsidRPr="00BF6FC2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159AC"/>
    <w:rsid w:val="000203DA"/>
    <w:rsid w:val="0002262D"/>
    <w:rsid w:val="00071D3C"/>
    <w:rsid w:val="000827DA"/>
    <w:rsid w:val="00093532"/>
    <w:rsid w:val="00094376"/>
    <w:rsid w:val="00096B2B"/>
    <w:rsid w:val="000D19CE"/>
    <w:rsid w:val="000F09A6"/>
    <w:rsid w:val="001111B5"/>
    <w:rsid w:val="00113F48"/>
    <w:rsid w:val="0011480D"/>
    <w:rsid w:val="001632BC"/>
    <w:rsid w:val="001A163E"/>
    <w:rsid w:val="001D7DFE"/>
    <w:rsid w:val="001E054B"/>
    <w:rsid w:val="0020550F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50374"/>
    <w:rsid w:val="00370333"/>
    <w:rsid w:val="003705FA"/>
    <w:rsid w:val="0037538D"/>
    <w:rsid w:val="003B04A8"/>
    <w:rsid w:val="003C6D33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B1B82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364A4"/>
    <w:rsid w:val="00840FFE"/>
    <w:rsid w:val="0085550F"/>
    <w:rsid w:val="00862256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9E4253"/>
    <w:rsid w:val="00A33BF9"/>
    <w:rsid w:val="00A36124"/>
    <w:rsid w:val="00A60894"/>
    <w:rsid w:val="00A75411"/>
    <w:rsid w:val="00A84A0F"/>
    <w:rsid w:val="00A92FC4"/>
    <w:rsid w:val="00AA3D79"/>
    <w:rsid w:val="00AD19B9"/>
    <w:rsid w:val="00AF2BD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BF6FC2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F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- nagrada privremenom st.upravitelju</izvorni_sadrzaj>
    <derivirana_varijabla naziv="DomainObject.Primjedba_1">Obavijest - nagrada privremenom st.upravitelju</derivirana_varijabla>
  </DomainObject.Primjedba>
  <DomainObject.Oznaka>
    <izvorni_sadrzaj>St-19/2014-25</izvorni_sadrzaj>
    <derivirana_varijabla naziv="DomainObject.Oznaka_1">St-19/2014-25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2014.</izvorni_sadrzaj>
    <derivirana_varijabla naziv="DomainObject.Predmet.DatumOsnivanja_1">10.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2015.</izvorni_sadrzaj>
    <derivirana_varijabla naziv="DomainObject.Predmet.DatumRjesavanja_1">24.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St-19/2014</izvorni_sadrzaj>
    <derivirana_varijabla naziv="DomainObject.Predmet.OznakaBroj_1">St-19/2014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d.o.o. za osposobljavanje osoba za upravljanje motornim vozilima i poslovne usluge zastupanog po punomoćniku Vladimir Bitanga</izvorni_sadrzaj>
    <derivirana_varijabla naziv="DomainObject.Predmet.ProtustrankaFormated_1">  EUROPA d.o.o. za osposobljavanje osoba za upravljanje motornim vozilima i poslovne usluge zastupanog po punomoćniku Vladimir Bitanga</derivirana_varijabla>
  </DomainObject.Predmet.ProtustrankaFormated>
  <DomainObject.Predmet.ProtustrankaFormatedOIB>
    <izvorni_sadrzaj>  EUROPA d.o.o. za osposobljavanje osoba za upravljanje motornim vozilima i poslovne usluge, OIB 37279073795 zastupanog po punomoćniku Vladimir Bitanga</izvorni_sadrzaj>
    <derivirana_varijabla naziv="DomainObject.Predmet.ProtustrankaFormatedOIB_1">  EUROPA d.o.o. za osposobljavanje osoba za upravljanje motornim vozilima i poslovne usluge, OIB 37279073795 zastupanog po punomoćniku Vladimir Bitanga</derivirana_varijabla>
  </DomainObject.Predmet.ProtustrankaFormatedOIB>
  <DomainObject.Predmet.ProtustrankaFormatedWithAdress>
    <izvorni_sadrzaj> EUROPA d.o.o. za osposobljavanje osoba za upravljanje motornim vozilima i poslovne usluge, Rapska 37, 10000 Zagreb zastupanog po punomoćniku Vladimir Bitanga</izvorni_sadrzaj>
    <derivirana_varijabla naziv="DomainObject.Predmet.ProtustrankaFormatedWithAdress_1"> EUROPA d.o.o. za osposobljavanje osoba za upravljanje motornim vozilima i poslovne usluge, Rapska 37, 10000 Zagreb zastupanog po punomoćniku Vladimir Bitanga</derivirana_varijabla>
  </DomainObject.Predmet.ProtustrankaFormatedWithAdress>
  <DomainObject.Predmet.ProtustrankaFormatedWithAdressOIB>
    <izvorni_sadrzaj> EUROPA d.o.o. za osposobljavanje osoba za upravljanje motornim vozilima i poslovne usluge, OIB 37279073795, Rapska 37, 10000 Zagreb zastupanog po punomoćniku Vladimir Bitanga</izvorni_sadrzaj>
    <derivirana_varijabla naziv="DomainObject.Predmet.ProtustrankaFormatedWithAdressOIB_1"> EUROPA d.o.o. za osposobljavanje osoba za upravljanje motornim vozilima i poslovne usluge, OIB 37279073795, Rapska 37, 10000 Zagreb zastupanog po punomoćniku Vladimir Bitanga</derivirana_varijabla>
  </DomainObject.Predmet.ProtustrankaFormatedWithAdressOIB>
  <DomainObject.Predmet.ProtustrankaWithAdress>
    <izvorni_sadrzaj>EUROPA d.o.o. za osposobljavanje osoba za upravljanje motornim vozilima i poslovne usluge Rapska 37, 10000 Zagreb</izvorni_sadrzaj>
    <derivirana_varijabla naziv="DomainObject.Predmet.ProtustrankaWithAdress_1">EUROPA d.o.o. za osposobljavanje osoba za upravljanje motornim vozilima i poslovne usluge Rapska 37, 10000 Zagreb</derivirana_varijabla>
  </DomainObject.Predmet.ProtustrankaWithAdress>
  <DomainObject.Predmet.ProtustrankaWithAdressOIB>
    <izvorni_sadrzaj>EUROPA d.o.o. za osposobljavanje osoba za upravljanje motornim vozilima i poslovne usluge, OIB 37279073795, Rapska 37, 10000 Zagreb</izvorni_sadrzaj>
    <derivirana_varijabla naziv="DomainObject.Predmet.ProtustrankaWithAdressOIB_1">EUROPA d.o.o. za osposobljavanje osoba za upravljanje motornim vozilima i poslovne usluge, OIB 37279073795, Rapska 37, 10000 Zagreb</derivirana_varijabla>
  </DomainObject.Predmet.ProtustrankaWithAdressOIB>
  <DomainObject.Predmet.ProtustrankaNazivFormated>
    <izvorni_sadrzaj>EUROPA d.o.o. za osposobljavanje osoba za upravljanje motornim vozilima i poslovne usluge</izvorni_sadrzaj>
    <derivirana_varijabla naziv="DomainObject.Predmet.ProtustrankaNazivFormated_1">EUROPA d.o.o. za osposobljavanje osoba za upravljanje motornim vozilima i poslovne usluge</derivirana_varijabla>
  </DomainObject.Predmet.ProtustrankaNazivFormated>
  <DomainObject.Predmet.ProtustrankaNazivFormatedOIB>
    <izvorni_sadrzaj>EUROPA d.o.o. za osposobljavanje osoba za upravljanje motornim vozilima i poslovne usluge, OIB 37279073795</izvorni_sadrzaj>
    <derivirana_varijabla naziv="DomainObject.Predmet.ProtustrankaNazivFormatedOIB_1">EUROPA d.o.o. za osposobljavanje osoba za upravljanje motornim vozilima i poslovne usluge, OIB 37279073795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EUROPA d.o.o. za osposobljavanje osoba za upravljanje motornim vozilima i poslovne usluge zastupanog po punomoćniku Vladimir Bitanga</item>
    </izvorni_sadrzaj>
    <derivirana_varijabla naziv="DomainObject.Predmet.ProtuStrankaListFormated_1">
      <item>EUROPA d.o.o. za osposobljavanje osoba za upravljanje motornim vozilima i poslovne usluge zastupanog po punomoćniku Vladimir Bitanga</item>
    </derivirana_varijabla>
  </DomainObject.Predmet.ProtuStrankaListFormated>
  <DomainObject.Predmet.ProtuStrankaListFormatedOIB>
    <izvorni_sadrzaj>
      <item>EUROPA d.o.o. za osposobljavanje osoba za upravljanje motornim vozilima i poslovne usluge, OIB 37279073795 zastupanog po punomoćniku Vladimir Bitanga</item>
    </izvorni_sadrzaj>
    <derivirana_varijabla naziv="DomainObject.Predmet.ProtuStrankaListFormatedOIB_1">
      <item>EUROPA d.o.o. za osposobljavanje osoba za upravljanje motornim vozilima i poslovne usluge, OIB 37279073795 zastupanog po punomoćniku Vladimir Bitanga</item>
    </derivirana_varijabla>
  </DomainObject.Predmet.ProtuStrankaListFormatedOIB>
  <DomainObject.Predmet.ProtuStrankaListFormatedWithAdress>
    <izvorni_sadrzaj>
      <item>EUROPA d.o.o. za osposobljavanje osoba za upravljanje motornim vozilima i poslovne usluge, Rapska 37, 10000 Zagreb zastupanog po punomoćniku Vladimir Bitanga</item>
    </izvorni_sadrzaj>
    <derivirana_varijabla naziv="DomainObject.Predmet.ProtuStrankaListFormatedWithAdress_1">
      <item>EUROPA d.o.o. za osposobljavanje osoba za upravljanje motornim vozilima i poslovne usluge, Rapska 37, 10000 Zagreb zastupanog po punomoćniku Vladimir Bitanga</item>
    </derivirana_varijabla>
  </DomainObject.Predmet.ProtuStrankaListFormatedWithAdress>
  <DomainObject.Predmet.ProtuStrankaListFormatedWithAdressOIB>
    <izvorni_sadrzaj>
      <item>EUROPA d.o.o. za osposobljavanje osoba za upravljanje motornim vozilima i poslovne usluge, OIB 37279073795, Rapska 37, 10000 Zagreb zastupanog po punomoćniku Vladimir Bitanga</item>
    </izvorni_sadrzaj>
    <derivirana_varijabla naziv="DomainObject.Predmet.ProtuStrankaListFormatedWithAdressOIB_1">
      <item>EUROPA d.o.o. za osposobljavanje osoba za upravljanje motornim vozilima i poslovne usluge, OIB 37279073795, Rapska 37, 10000 Zagreb zastupanog po punomoćniku Vladimir Bitanga</item>
    </derivirana_varijabla>
  </DomainObject.Predmet.ProtuStrankaListFormatedWithAdressOIB>
  <DomainObject.Predmet.ProtuStrankaListNazivFormated>
    <izvorni_sadrzaj>
      <item>EUROPA d.o.o. za osposobljavanje osoba za upravljanje motornim vozilima i poslovne usluge</item>
    </izvorni_sadrzaj>
    <derivirana_varijabla naziv="DomainObject.Predmet.ProtuStrankaListNazivFormated_1">
      <item>EUROPA d.o.o. za osposobljavanje osoba za upravljanje motornim vozilima i poslovne usluge</item>
    </derivirana_varijabla>
  </DomainObject.Predmet.ProtuStrankaListNazivFormated>
  <DomainObject.Predmet.ProtuStrankaListNazivFormatedOIB>
    <izvorni_sadrzaj>
      <item>EUROPA d.o.o. za osposobljavanje osoba za upravljanje motornim vozilima i poslovne usluge, OIB 37279073795</item>
    </izvorni_sadrzaj>
    <derivirana_varijabla naziv="DomainObject.Predmet.ProtuStrankaListNazivFormatedOIB_1">
      <item>EUROPA d.o.o. za osposobljavanje osoba za upravljanje motornim vozilima i poslovne usluge, OIB 37279073795</item>
    </derivirana_varijabla>
  </DomainObject.Predmet.ProtuStrankaListNazivFormatedOIB>
  <DomainObject.Predmet.OstaliListFormated>
    <izvorni_sadrzaj>
      <item>Vladimir Bitanga punomoćnik sudionika u postupku EUROPA d.o.o. za osposobljavanje osoba za upravljanje motornim vozilima i poslovne usluge</item>
      <item>Marinko Paić</item>
      <item>Ministarstvo financija RH, Porezna uprava</item>
    </izvorni_sadrzaj>
    <derivirana_varijabla naziv="DomainObject.Predmet.OstaliListFormated_1">
      <item>Vladimir Bitanga punomoćnik sudionika u postupku EUROPA d.o.o. za osposobljavanje osoba za upravljanje motornim vozilima i poslovne usluge</item>
      <item>Marinko Paić</item>
      <item>Ministarstvo financija RH, Porezna uprava</item>
    </derivirana_varijabla>
  </DomainObject.Predmet.OstaliListFormated>
  <DomainObject.Predmet.OstaliListFormatedOIB>
    <izvorni_sadrzaj>
      <item>Vladimir Bitanga, OIB 30436207185 punomoćnik sudionika u postupku EUROPA d.o.o. za osposobljavanje osoba za upravljanje motornim vozilima i poslovne usluge</item>
      <item>Marinko Paić, OIB 55654806007</item>
      <item>Ministarstvo financija RH, Porezna uprava, OIB 18683136487</item>
    </izvorni_sadrzaj>
    <derivirana_varijabla naziv="DomainObject.Predmet.OstaliListFormatedOIB_1">
      <item>Vladimir Bitanga, OIB 30436207185 punomoćnik sudionika u postupku EUROPA d.o.o. za osposobljavanje osoba za upravljanje motornim vozilima i poslovne usluge</item>
      <item>Marinko Paić, OIB 55654806007</item>
      <item>Ministarstvo financija RH, Porezna uprava, OIB 18683136487</item>
    </derivirana_varijabla>
  </DomainObject.Predmet.OstaliListFormatedOIB>
  <DomainObject.Predmet.OstaliListFormatedWithAdress>
    <izvorni_sadrzaj>
      <item>Vladimir Bitanga, Županova 18, 10000 Zagreb punomoćnik sudionika u postupku EUROPA d.o.o. za osposobljavanje osoba za upravljanje motornim vozilima i poslovne usluge</item>
      <item>Marinko Paić, VI. Požarinje 6, 10000 Zagreb</item>
      <item>Ministarstvo financija RH, Porezna uprava, Av. Dubrovnik 32, 10000 Zagreb</item>
    </izvorni_sadrzaj>
    <derivirana_varijabla naziv="DomainObject.Predmet.OstaliListFormatedWithAdress_1">
      <item>Vladimir Bitanga, Županova 18, 10000 Zagreb punomoćnik sudionika u postupku EUROPA d.o.o. za osposobljavanje osoba za upravljanje motornim vozilima i poslovne usluge</item>
      <item>Marinko Paić, VI. Požarinje 6, 10000 Zagreb</item>
      <item>Ministarstvo financija RH, Porezna uprava, Av. Dubrovnik 32, 10000 Zagreb</item>
    </derivirana_varijabla>
  </DomainObject.Predmet.OstaliListFormatedWithAdress>
  <DomainObject.Predmet.OstaliListFormatedWithAdressOIB>
    <izvorni_sadrzaj>
      <item>Vladimir Bitanga, OIB 30436207185, Županova 18, 10000 Zagreb punomoćnik sudionika u postupku EUROPA d.o.o. za osposobljavanje osoba za upravljanje motornim vozilima i poslovne usluge</item>
      <item>Marinko Paić, OIB 55654806007, VI. Požarinje 6, 10000 Zagreb</item>
      <item>Ministarstvo financija RH, Porezna uprava, OIB 18683136487, Av. Dubrovnik 32, 10000 Zagreb</item>
    </izvorni_sadrzaj>
    <derivirana_varijabla naziv="DomainObject.Predmet.OstaliListFormatedWithAdressOIB_1">
      <item>Vladimir Bitanga, OIB 30436207185, Županova 18, 10000 Zagreb punomoćnik sudionika u postupku EUROPA d.o.o. za osposobljavanje osoba za upravljanje motornim vozilima i poslovne usluge</item>
      <item>Marinko Paić, OIB 55654806007, VI. Požarinje 6, 10000 Zagreb</item>
      <item>Ministarstvo financija RH, Porezna uprava, OIB 18683136487, Av. Dubrovnik 32, 10000 Zagreb</item>
    </derivirana_varijabla>
  </DomainObject.Predmet.OstaliListFormatedWithAdressOIB>
  <DomainObject.Predmet.OstaliListNazivFormated>
    <izvorni_sadrzaj>
      <item>Vladimir Bitanga</item>
      <item>Marinko Paić</item>
      <item>Ministarstvo financija RH, Porezna uprava</item>
    </izvorni_sadrzaj>
    <derivirana_varijabla naziv="DomainObject.Predmet.OstaliListNazivFormated_1">
      <item>Vladimir Bitanga</item>
      <item>Marinko Paić</item>
      <item>Ministarstvo financija RH, Porezna uprava</item>
    </derivirana_varijabla>
  </DomainObject.Predmet.OstaliListNazivFormated>
  <DomainObject.Predmet.OstaliListNazivFormatedOIB>
    <izvorni_sadrzaj>
      <item>Vladimir Bitanga, OIB 30436207185</item>
      <item>Marinko Paić, OIB 55654806007</item>
      <item>Ministarstvo financija RH, Porezna uprava, OIB 18683136487</item>
    </izvorni_sadrzaj>
    <derivirana_varijabla naziv="DomainObject.Predmet.OstaliListNazivFormatedOIB_1">
      <item>Vladimir Bitanga, OIB 30436207185</item>
      <item>Marinko Paić, OIB 55654806007</item>
      <item>Ministarstvo financija RH,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St-19/2014-25</izvorni_sadrzaj>
    <derivirana_varijabla naziv="DomainObject.PoslovniBrojDokumenta_1">St-19/2014-25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EUROPA d.o.o. za osposobljavanje osoba za upravljanje motornim vozilima i poslovne usluge</izvorni_sadrzaj>
    <derivirana_varijabla naziv="DomainObject.Predmet.ProtustrankaIDrugi_1">EUROPA d.o.o. za osposobljavanje osoba za upravljanje motornim vozilima i poslovne usluge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EUROPA d.o.o. za osposobljavanje osoba za upravljanje motornim vozilima i poslovne usluge, OIB 37279073795, Rapska 37, 10000 Zagreb</izvorni_sadrzaj>
    <derivirana_varijabla naziv="DomainObject.Predmet.ProtustrankaIDrugiAdressOIB_1">EUROPA d.o.o. za osposobljavanje osoba za upravljanje motornim vozilima i poslovne usluge, OIB 37279073795,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listopada 2014.</izvorni_sadrzaj>
    <derivirana_varijabla naziv="DomainObject.Predmet.OdlukaRjesenje.DatumDonosenjaOdluke_1">27. listopada 2014.</derivirana_varijabla>
  </DomainObject.Predmet.OdlukaRjesenje.DatumDonosenjaOdluke>
  <DomainObject.Predmet.OdlukaRjesenje.DatumPravomocnosti>
    <izvorni_sadrzaj>12. studenog 2014.</izvorni_sadrzaj>
    <derivirana_varijabla naziv="DomainObject.Predmet.OdlukaRjesenje.DatumPravomocnosti_1">12. studenog 2014.</derivirana_varijabla>
  </DomainObject.Predmet.OdlukaRjesenje.DatumPravomocnosti>
  <DomainObject.Predmet.OdlukaRjesenje.Oznaka>
    <izvorni_sadrzaj>St-19/2014-21</izvorni_sadrzaj>
    <derivirana_varijabla naziv="DomainObject.Predmet.OdlukaRjesenje.Oznaka_1">St-19/2014-21</derivirana_varijabla>
  </DomainObject.Predmet.OdlukaRjesenje.Oznaka>
  <DomainObject.Predmet.SudioniciListNaziv>
    <izvorni_sadrzaj>
      <item>EUROPA d.o.o. za osposobljavanje osoba za upravljanje motornim vozilima i poslovne usluge</item>
      <item>Vladimir Bitanga</item>
      <item>Marinko Paić</item>
      <item>Ministarstvo financija RH, Porezna uprava</item>
      <item>FINA ZAGREB</item>
    </izvorni_sadrzaj>
    <derivirana_varijabla naziv="DomainObject.Predmet.SudioniciListNaziv_1">
      <item>EUROPA d.o.o. za osposobljavanje osoba za upravljanje motornim vozilima i poslovne usluge</item>
      <item>Vladimir Bitanga</item>
      <item>Marinko Paić</item>
      <item>Ministarstvo financija RH, Porezna uprava</item>
      <item>FINA ZAGREB</item>
    </derivirana_varijabla>
  </DomainObject.Predmet.SudioniciListNaziv>
  <DomainObject.Predmet.SudioniciListAdressOIB>
    <izvorni_sadrzaj>
      <item>EUROPA d.o.o. za osposobljavanje osoba za upravljanje motornim vozilima i poslovne usluge, OIB 37279073795, Rapska 37,10000 Zagreb</item>
      <item>Vladimir Bitanga, OIB 30436207185, Županova 18,10000 Zagreb</item>
      <item>Marinko Paić, OIB 55654806007, VI. Požarinje 6,10000 Zagreb</item>
      <item>Ministarstvo financija RH, Porezna uprava, OIB 18683136487, Av. Dubrovnik 32,10000 Zagreb</item>
      <item>FINA ZAGREB, OIB 85821130368, Ul. grada Vukovara 70,10000 Zagreb</item>
    </izvorni_sadrzaj>
    <derivirana_varijabla naziv="DomainObject.Predmet.SudioniciListAdressOIB_1">
      <item>EUROPA d.o.o. za osposobljavanje osoba za upravljanje motornim vozilima i poslovne usluge, OIB 37279073795, Rapska 37,10000 Zagreb</item>
      <item>Vladimir Bitanga, OIB 30436207185, Županova 18,10000 Zagreb</item>
      <item>Marinko Paić, OIB 55654806007, VI. Požarinje 6,10000 Zagreb</item>
      <item>Ministarstvo financija RH, Porezna uprava, OIB 18683136487, Av. Dubrovnik 32,10000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37279073795</item>
      <item>, OIB 30436207185</item>
      <item>, OIB 55654806007</item>
      <item>, OIB 18683136487</item>
      <item>, OIB 85821130368</item>
    </izvorni_sadrzaj>
    <derivirana_varijabla naziv="DomainObject.Predmet.SudioniciListNazivOIB_1">
      <item>, OIB 37279073795</item>
      <item>, OIB 30436207185</item>
      <item>, OIB 55654806007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809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2016-02-10T09:11:00Z</dcterms:created>
  <dc:creator>butiganl</dc:creator>
  <cp:lastModifiedBy>Valentina Kranjčić</cp:lastModifiedBy>
  <cp:lastPrinted>2014-12-09T13:16:00Z</cp:lastPrinted>
  <dcterms:modified xmlns:xsi="http://www.w3.org/2001/XMLSchema-instance" xsi:type="dcterms:W3CDTF">2016-02-10T09:16:00Z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St-19/2014-25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