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b2bf" w14:paraId="1b4b2bf" w:rsidRDefault="00637682" w:rsidP="00637682" w:rsidR="00637682">
      <w:pPr>
        <w:jc w:val="right"/>
        <w15:collapsed w:val="false"/>
      </w:pPr>
      <w:r w:rsidRPr="001C0EEF">
        <w:t>Poslovni broj: 6 St-</w:t>
      </w:r>
      <w:r>
        <w:t>2093/18-6</w:t>
      </w:r>
    </w:p>
    <w:p w:rsidRDefault="00637682" w:rsidP="00637682" w:rsidR="00637682" w:rsidRPr="001C0EEF">
      <w:pPr>
        <w:jc w:val="right"/>
      </w:pPr>
    </w:p>
    <w:p w:rsidRDefault="00637682" w:rsidP="00637682" w:rsidR="00637682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637682" w:rsidP="00637682" w:rsidR="00637682" w:rsidRPr="001C0EEF">
      <w:pPr>
        <w:jc w:val="both"/>
      </w:pPr>
    </w:p>
    <w:p w:rsidRDefault="00637682" w:rsidP="00637682" w:rsidR="00637682" w:rsidRPr="001C0EEF">
      <w:pPr>
        <w:ind w:hanging="720" w:left="360"/>
        <w:jc w:val="both"/>
      </w:pPr>
      <w:r w:rsidRPr="001C0EEF">
        <w:t xml:space="preserve">  Republika Hrvatska</w:t>
      </w:r>
    </w:p>
    <w:p w:rsidRDefault="00637682" w:rsidP="00637682" w:rsidR="00637682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637682" w:rsidP="00637682" w:rsidR="00637682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637682" w:rsidP="00637682" w:rsidR="00637682" w:rsidRPr="001C0EEF">
      <w:pPr>
        <w:jc w:val="both"/>
      </w:pPr>
    </w:p>
    <w:p w:rsidRDefault="00637682" w:rsidP="00637682" w:rsidR="00637682">
      <w:pPr>
        <w:jc w:val="both"/>
      </w:pPr>
    </w:p>
    <w:p w:rsidRDefault="00637682" w:rsidP="00637682" w:rsidR="00637682">
      <w:pPr>
        <w:jc w:val="both"/>
      </w:pPr>
    </w:p>
    <w:p w:rsidRDefault="00637682" w:rsidP="00637682" w:rsidR="00637682">
      <w:pPr>
        <w:jc w:val="both"/>
      </w:pPr>
    </w:p>
    <w:p w:rsidRDefault="00637682" w:rsidP="00637682" w:rsidR="00637682">
      <w:pPr>
        <w:jc w:val="both"/>
      </w:pPr>
    </w:p>
    <w:p w:rsidRDefault="00637682" w:rsidP="00637682" w:rsidR="00637682" w:rsidRPr="001C0EEF">
      <w:pPr>
        <w:jc w:val="both"/>
      </w:pPr>
    </w:p>
    <w:p w:rsidRDefault="00637682" w:rsidP="00637682" w:rsidR="00637682">
      <w:pPr>
        <w:jc w:val="center"/>
      </w:pPr>
      <w:r>
        <w:t>R E P U B L I K A  H R V A T S K A</w:t>
      </w:r>
    </w:p>
    <w:p w:rsidRDefault="00637682" w:rsidP="00637682" w:rsidR="00637682">
      <w:pPr>
        <w:jc w:val="center"/>
      </w:pPr>
    </w:p>
    <w:p w:rsidRDefault="00637682" w:rsidP="00637682" w:rsidR="00637682">
      <w:pPr>
        <w:jc w:val="center"/>
      </w:pPr>
      <w:r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637682" w:rsidRPr="00637682">
        <w:rPr>
          <w:b/>
        </w:rPr>
        <w:t xml:space="preserve">EOS PROJEKT d.o.o. za građenje i za projektiranje, Zagreb, </w:t>
      </w:r>
      <w:proofErr w:type="spellStart"/>
      <w:r w:rsidR="00637682" w:rsidRPr="00637682">
        <w:rPr>
          <w:b/>
        </w:rPr>
        <w:t>Branovečina</w:t>
      </w:r>
      <w:proofErr w:type="spellEnd"/>
      <w:r w:rsidR="00637682" w:rsidRPr="00637682">
        <w:rPr>
          <w:b/>
        </w:rPr>
        <w:t xml:space="preserve"> 72, MBS: 080155258, OIB: 89018073629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37682">
        <w:t>23. siječnja 2019.</w:t>
      </w:r>
      <w:r w:rsidR="003768C2">
        <w:t xml:space="preserve">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637682" w:rsidP="004F25AD" w:rsidR="00637682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>
      <w:pPr>
        <w:pStyle w:val="Tijeloteksta"/>
      </w:pPr>
    </w:p>
    <w:p w:rsidRDefault="00637682" w:rsidP="004B741D" w:rsidR="00637682" w:rsidRPr="004011EC">
      <w:pPr>
        <w:pStyle w:val="Tijeloteksta"/>
      </w:pPr>
    </w:p>
    <w:p w:rsidRDefault="003768C2" w:rsidP="0063768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37682" w:rsidRPr="00637682">
        <w:rPr>
          <w:b/>
        </w:rPr>
        <w:t xml:space="preserve">EOS PROJEKT d.o.o. za građenje i za projektiranje, Zagreb, </w:t>
      </w:r>
      <w:proofErr w:type="spellStart"/>
      <w:r w:rsidR="00637682" w:rsidRPr="00637682">
        <w:rPr>
          <w:b/>
        </w:rPr>
        <w:t>Branovečina</w:t>
      </w:r>
      <w:proofErr w:type="spellEnd"/>
      <w:r w:rsidR="00637682" w:rsidRPr="00637682">
        <w:rPr>
          <w:b/>
        </w:rPr>
        <w:t xml:space="preserve"> 72, MBS: 080155258, OIB: 89018073629</w:t>
      </w:r>
      <w:r>
        <w:t>.</w:t>
      </w:r>
      <w:r w:rsidR="002B3630">
        <w:t xml:space="preserve"> </w:t>
      </w:r>
      <w:r w:rsidR="00C11EFC">
        <w:t xml:space="preserve"> </w:t>
      </w:r>
      <w:r w:rsidR="00C75BB5">
        <w:t xml:space="preserve"> </w:t>
      </w:r>
      <w:r>
        <w:t xml:space="preserve"> </w:t>
      </w:r>
      <w:r w:rsidR="0095167F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B3630">
        <w:rPr>
          <w:b/>
        </w:rPr>
        <w:t xml:space="preserve">6. </w:t>
      </w:r>
      <w:r w:rsidR="00637682">
        <w:rPr>
          <w:b/>
        </w:rPr>
        <w:t>ožujak</w:t>
      </w:r>
      <w:r w:rsidRPr="00914EB4">
        <w:rPr>
          <w:b/>
        </w:rPr>
        <w:t xml:space="preserve"> 201</w:t>
      </w:r>
      <w:r w:rsidR="00637682">
        <w:rPr>
          <w:b/>
        </w:rPr>
        <w:t>9</w:t>
      </w:r>
      <w:r w:rsidRPr="00914EB4">
        <w:rPr>
          <w:b/>
        </w:rPr>
        <w:t xml:space="preserve">. u </w:t>
      </w:r>
      <w:r w:rsidR="00637682">
        <w:rPr>
          <w:b/>
        </w:rPr>
        <w:t>11,50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C11EFC">
        <w:t xml:space="preserve"> </w:t>
      </w:r>
      <w:r w:rsidR="00C11EFC" w:rsidRPr="00C11EFC">
        <w:rPr>
          <w:b/>
        </w:rPr>
        <w:t xml:space="preserve">Živka </w:t>
      </w:r>
      <w:proofErr w:type="spellStart"/>
      <w:r w:rsidR="00C11EFC" w:rsidRPr="00C11EFC">
        <w:rPr>
          <w:b/>
        </w:rPr>
        <w:t>Posavac</w:t>
      </w:r>
      <w:proofErr w:type="spellEnd"/>
      <w:r w:rsidR="00C11EFC" w:rsidRPr="00C11EFC">
        <w:rPr>
          <w:b/>
        </w:rPr>
        <w:t xml:space="preserve"> dipl. oec</w:t>
      </w:r>
      <w:r w:rsidR="00C11EFC" w:rsidRPr="002B3630">
        <w:rPr>
          <w:b/>
        </w:rPr>
        <w:t xml:space="preserve">. </w:t>
      </w:r>
      <w:r w:rsidR="002B3630" w:rsidRPr="002B3630">
        <w:rPr>
          <w:b/>
        </w:rPr>
        <w:t>Osijek, Vijenac P. Kolarića 9</w:t>
      </w:r>
      <w:r w:rsidR="00C11EFC" w:rsidRPr="00C11EFC">
        <w:rPr>
          <w:b/>
        </w:rPr>
        <w:t>, OIB 99335812289.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637682" w:rsidP="00637682" w:rsidR="00637682">
      <w:pPr>
        <w:jc w:val="right"/>
      </w:pPr>
      <w:r w:rsidRPr="001C0EEF">
        <w:lastRenderedPageBreak/>
        <w:t>Poslovni broj: 6 St-</w:t>
      </w:r>
      <w:r>
        <w:t>2093/18-6</w:t>
      </w:r>
    </w:p>
    <w:p w:rsidRDefault="00637682" w:rsidP="003768C2" w:rsidR="00637682">
      <w:pPr>
        <w:pStyle w:val="Tijeloteksta"/>
        <w:rPr>
          <w:bCs/>
        </w:rPr>
      </w:pPr>
    </w:p>
    <w:p w:rsidRDefault="00637682" w:rsidP="003768C2" w:rsidR="0063768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637682">
        <w:t>18. srpnja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637682" w:rsidRPr="00637682">
        <w:rPr>
          <w:b/>
        </w:rPr>
        <w:t xml:space="preserve">EOS PROJEKT d.o.o. za građenje i za projektiranje, Zagreb, </w:t>
      </w:r>
      <w:proofErr w:type="spellStart"/>
      <w:r w:rsidR="00637682" w:rsidRPr="00637682">
        <w:rPr>
          <w:b/>
        </w:rPr>
        <w:t>Branovečina</w:t>
      </w:r>
      <w:proofErr w:type="spellEnd"/>
      <w:r w:rsidR="00637682" w:rsidRPr="00637682">
        <w:rPr>
          <w:b/>
        </w:rPr>
        <w:t xml:space="preserve"> 72, MBS: 080155258, OIB: 89018073629</w:t>
      </w:r>
      <w:r w:rsidR="005173F9">
        <w:rPr>
          <w:b/>
        </w:rPr>
        <w:t>.</w:t>
      </w:r>
      <w:r w:rsidR="005173F9">
        <w:t xml:space="preserve"> </w:t>
      </w:r>
    </w:p>
    <w:p w:rsidRDefault="002B3630" w:rsidP="005173F9" w:rsidR="002B3630">
      <w:pPr>
        <w:pStyle w:val="Tijeloteksta"/>
      </w:pPr>
    </w:p>
    <w:p w:rsidRDefault="00C75BB5" w:rsidP="002B3630" w:rsidR="002B3630">
      <w:pPr>
        <w:ind w:firstLine="720"/>
        <w:jc w:val="both"/>
      </w:pPr>
      <w:r>
        <w:t xml:space="preserve">U prijedlogu Porezna uprava navodi </w:t>
      </w:r>
      <w:r w:rsidR="002B3630">
        <w:t xml:space="preserve">da prema dužniku imaju tražbinu u iznosu od </w:t>
      </w:r>
      <w:r w:rsidR="00637682">
        <w:t>63.499,87</w:t>
      </w:r>
      <w:r w:rsidR="002B3630">
        <w:t xml:space="preserve"> kn te da kod dužnika postoji stečajni razlog </w:t>
      </w:r>
      <w:r w:rsidR="00637682">
        <w:t>budući da je isti u neprekidnoj blokadi duže od 60 dana a prema podacima FINE isti je u blokadi 256 dana.</w:t>
      </w:r>
    </w:p>
    <w:p w:rsidRDefault="005173F9" w:rsidP="002B3630" w:rsidR="005173F9">
      <w:pPr>
        <w:pStyle w:val="Tijeloteksta"/>
        <w:ind w:firstLine="708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11EFC">
        <w:rPr>
          <w:b/>
        </w:rPr>
        <w:t xml:space="preserve">Živka </w:t>
      </w:r>
      <w:proofErr w:type="spellStart"/>
      <w:r w:rsidR="00C11EFC">
        <w:rPr>
          <w:b/>
        </w:rPr>
        <w:t>Posavac</w:t>
      </w:r>
      <w:proofErr w:type="spellEnd"/>
      <w:r w:rsidR="00C11EFC">
        <w:rPr>
          <w:b/>
        </w:rPr>
        <w:t xml:space="preserve"> iz Čepina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637682" w:rsidR="003768C2">
      <w:pPr>
        <w:pStyle w:val="Tijeloteksta"/>
        <w:tabs>
          <w:tab w:pos="4536" w:val="center"/>
          <w:tab w:pos="6390" w:val="left"/>
        </w:tabs>
        <w:jc w:val="left"/>
      </w:pPr>
      <w:r>
        <w:tab/>
        <w:t xml:space="preserve">U Osijeku </w:t>
      </w:r>
      <w:r w:rsidR="00637682">
        <w:t>23.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r w:rsidR="00C11EFC">
        <w:t xml:space="preserve">Živka </w:t>
      </w:r>
      <w:proofErr w:type="spellStart"/>
      <w:r w:rsidR="00C11EFC">
        <w:t>Posavac</w:t>
      </w:r>
      <w:proofErr w:type="spellEnd"/>
      <w:r w:rsidR="00C11EFC">
        <w:t xml:space="preserve"> dipl. oec. </w:t>
      </w:r>
      <w:r w:rsidR="002B3630">
        <w:t>Osijek, Vijenac P. Kolarića 9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95167F" w:rsidP="00AE7DAB" w:rsidR="0095167F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637682">
        <w:t>6.3.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D8A" w:rsidR="00B96D8A">
      <w:r>
        <w:separator/>
      </w:r>
    </w:p>
  </w:endnote>
  <w:endnote w:id="0" w:type="continuationSeparator">
    <w:p w:rsidRDefault="00B96D8A" w:rsidR="00B96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D8A" w:rsidR="00B96D8A">
      <w:r>
        <w:separator/>
      </w:r>
    </w:p>
  </w:footnote>
  <w:footnote w:id="0" w:type="continuationSeparator">
    <w:p w:rsidRDefault="00B96D8A" w:rsidR="00B96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9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B3630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1563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37682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05B7A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37EC"/>
    <w:rsid w:val="00935547"/>
    <w:rsid w:val="009505E8"/>
    <w:rsid w:val="0095167F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79EE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96D8A"/>
    <w:rsid w:val="00BC3233"/>
    <w:rsid w:val="00BC33DE"/>
    <w:rsid w:val="00BF5580"/>
    <w:rsid w:val="00C008D6"/>
    <w:rsid w:val="00C060B0"/>
    <w:rsid w:val="00C11EFC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9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9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74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St-2093/2018</izvorni_sadrzaj>
    <derivirana_varijabla naziv="DomainObject.Predmet.OznakaBroj_1">St-2093/2018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EOS PROJEKT d.o.o.</izvorni_sadrzaj>
    <derivirana_varijabla naziv="DomainObject.Predmet.ProtustrankaFormated_1">  EOS PROJEKT d.o.o.</derivirana_varijabla>
  </DomainObject.Predmet.ProtustrankaFormated>
  <DomainObject.Predmet.ProtustrankaFormatedOIB>
    <izvorni_sadrzaj>  EOS PROJEKT d.o.o., OIB 89018073629</izvorni_sadrzaj>
    <derivirana_varijabla naziv="DomainObject.Predmet.ProtustrankaFormatedOIB_1">  EOS PROJEKT d.o.o., OIB 89018073629</derivirana_varijabla>
  </DomainObject.Predmet.ProtustrankaFormatedOIB>
  <DomainObject.Predmet.ProtustrankaFormatedWithAdress>
    <izvorni_sadrzaj> EOS PROJEKT d.o.o., Branovečina 72, 10000 Zagreb</izvorni_sadrzaj>
    <derivirana_varijabla naziv="DomainObject.Predmet.ProtustrankaFormatedWithAdress_1"> EOS PROJEKT d.o.o., Branovečina 72, 10000 Zagreb</derivirana_varijabla>
  </DomainObject.Predmet.ProtustrankaFormatedWithAdress>
  <DomainObject.Predmet.ProtustrankaFormatedWithAdressOIB>
    <izvorni_sadrzaj> EOS PROJEKT d.o.o., OIB 89018073629, Branovečina 72, 10000 Zagreb</izvorni_sadrzaj>
    <derivirana_varijabla naziv="DomainObject.Predmet.ProtustrankaFormatedWithAdressOIB_1"> EOS PROJEKT d.o.o., OIB 89018073629, Branovečina 72, 10000 Zagreb</derivirana_varijabla>
  </DomainObject.Predmet.ProtustrankaFormatedWithAdressOIB>
  <DomainObject.Predmet.ProtustrankaWithAdress>
    <izvorni_sadrzaj>EOS PROJEKT d.o.o. Branovečina 72, 10000 Zagreb</izvorni_sadrzaj>
    <derivirana_varijabla naziv="DomainObject.Predmet.ProtustrankaWithAdress_1">EOS PROJEKT d.o.o. Branovečina 72, 10000 Zagreb</derivirana_varijabla>
  </DomainObject.Predmet.ProtustrankaWithAdress>
  <DomainObject.Predmet.ProtustrankaWithAdressOIB>
    <izvorni_sadrzaj>EOS PROJEKT d.o.o., OIB 89018073629, Branovečina 72, 10000 Zagreb</izvorni_sadrzaj>
    <derivirana_varijabla naziv="DomainObject.Predmet.ProtustrankaWithAdressOIB_1">EOS PROJEKT d.o.o., OIB 89018073629, Branovečina 72, 10000 Zagreb</derivirana_varijabla>
  </DomainObject.Predmet.ProtustrankaWithAdressOIB>
  <DomainObject.Predmet.ProtustrankaNazivFormated>
    <izvorni_sadrzaj>EOS PROJEKT d.o.o.</izvorni_sadrzaj>
    <derivirana_varijabla naziv="DomainObject.Predmet.ProtustrankaNazivFormated_1">EOS PROJEKT d.o.o.</derivirana_varijabla>
  </DomainObject.Predmet.ProtustrankaNazivFormated>
  <DomainObject.Predmet.ProtustrankaNazivFormatedOIB>
    <izvorni_sadrzaj>EOS PROJEKT d.o.o., OIB 89018073629</izvorni_sadrzaj>
    <derivirana_varijabla naziv="DomainObject.Predmet.ProtustrankaNazivFormatedOIB_1">EOS PROJEKT d.o.o., OIB 89018073629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EOS PROJEKT d.o.o.</item>
    </izvorni_sadrzaj>
    <derivirana_varijabla naziv="DomainObject.Predmet.ProtuStrankaListFormated_1">
      <item>EOS PROJEKT d.o.o.</item>
    </derivirana_varijabla>
  </DomainObject.Predmet.ProtuStrankaListFormated>
  <DomainObject.Predmet.ProtuStrankaListFormatedOIB>
    <izvorni_sadrzaj>
      <item>EOS PROJEKT d.o.o., OIB 89018073629</item>
    </izvorni_sadrzaj>
    <derivirana_varijabla naziv="DomainObject.Predmet.ProtuStrankaListFormatedOIB_1">
      <item>EOS PROJEKT d.o.o., OIB 89018073629</item>
    </derivirana_varijabla>
  </DomainObject.Predmet.ProtuStrankaListFormatedOIB>
  <DomainObject.Predmet.ProtuStrankaListFormatedWithAdress>
    <izvorni_sadrzaj>
      <item>EOS PROJEKT d.o.o., Branovečina 72, 10000 Zagreb</item>
    </izvorni_sadrzaj>
    <derivirana_varijabla naziv="DomainObject.Predmet.ProtuStrankaListFormatedWithAdress_1">
      <item>EOS PROJEKT d.o.o., Branovečina 72, 10000 Zagreb</item>
    </derivirana_varijabla>
  </DomainObject.Predmet.ProtuStrankaListFormatedWithAdress>
  <DomainObject.Predmet.ProtuStrankaListFormatedWithAdressOIB>
    <izvorni_sadrzaj>
      <item>EOS PROJEKT d.o.o., OIB 89018073629, Branovečina 72, 10000 Zagreb</item>
    </izvorni_sadrzaj>
    <derivirana_varijabla naziv="DomainObject.Predmet.ProtuStrankaListFormatedWithAdressOIB_1">
      <item>EOS PROJEKT d.o.o., OIB 89018073629, Branovečina 72, 10000 Zagreb</item>
    </derivirana_varijabla>
  </DomainObject.Predmet.ProtuStrankaListFormatedWithAdressOIB>
  <DomainObject.Predmet.ProtuStrankaListNazivFormated>
    <izvorni_sadrzaj>
      <item>EOS PROJEKT d.o.o.</item>
    </izvorni_sadrzaj>
    <derivirana_varijabla naziv="DomainObject.Predmet.ProtuStrankaListNazivFormated_1">
      <item>EOS PROJEKT d.o.o.</item>
    </derivirana_varijabla>
  </DomainObject.Predmet.ProtuStrankaListNazivFormated>
  <DomainObject.Predmet.ProtuStrankaListNazivFormatedOIB>
    <izvorni_sadrzaj>
      <item>EOS PROJEKT d.o.o., OIB 89018073629</item>
    </izvorni_sadrzaj>
    <derivirana_varijabla naziv="DomainObject.Predmet.ProtuStrankaListNazivFormatedOIB_1">
      <item>EOS PROJEKT d.o.o., OIB 89018073629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EOS PROJEKT d.o.o.</izvorni_sadrzaj>
    <derivirana_varijabla naziv="DomainObject.Predmet.ProtustrankaIDrugi_1">EOS PROJEKT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EOS PROJEKT d.o.o., OIB 89018073629, Branovečina 72, 10000 Zagreb</izvorni_sadrzaj>
    <derivirana_varijabla naziv="DomainObject.Predmet.ProtustrankaIDrugiAdressOIB_1">EOS PROJEKT d.o.o., OIB 89018073629, Branovečina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EOS PROJEKT d.o.o.</item>
      <item>RH MF POREZNA UPRAVA</item>
    </izvorni_sadrzaj>
    <derivirana_varijabla naziv="DomainObject.Predmet.SudioniciListNaziv_1">
      <item>EOS PROJEKT d.o.o.</item>
      <item>RH MF POREZNA UPRAVA</item>
    </derivirana_varijabla>
  </DomainObject.Predmet.SudioniciListNaziv>
  <DomainObject.Predmet.SudioniciListAdressOIB>
    <izvorni_sadrzaj>
      <item>EOS PROJEKT d.o.o., OIB 89018073629, Branovečina 72,10000 Zagreb</item>
      <item>RH MF POREZNA UPRAVA, OIB 18683136487</item>
    </izvorni_sadrzaj>
    <derivirana_varijabla naziv="DomainObject.Predmet.SudioniciListAdressOIB_1">
      <item>EOS PROJEKT d.o.o., OIB 89018073629, Branovečina 72,10000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89018073629</item>
      <item>, OIB 18683136487</item>
    </izvorni_sadrzaj>
    <derivirana_varijabla naziv="DomainObject.Predmet.SudioniciListNazivOIB_1">
      <item>, OIB 89018073629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8FC47-75AB-4288-9EAA-B892BFF17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2572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2018-03-08T07:24:00Z</dcterms:created>
  <dc:creator>hermanj</dc:creator>
  <cp:lastModifiedBy>Danijela Sekulić</cp:lastModifiedBy>
  <cp:lastPrinted>2019-01-23T06:37:00Z</cp:lastPrinted>
  <dcterms:modified xmlns:xsi="http://www.w3.org/2001/XMLSchema-instance" xsi:type="dcterms:W3CDTF">2019-01-23T06:38:00Z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(ŽIVKA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