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a0b2" w14:paraId="ef7a0b2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9 St-1010/2015</w:t>
      </w:r>
    </w:p>
    <w:p w:rsidRDefault="007739D6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St-287</w:t>
      </w:r>
      <w:r w:rsidR="00101B58">
        <w:rPr>
          <w:rFonts w:cs="Times New Roman" w:hAnsi="Times New Roman" w:ascii="Times New Roman"/>
          <w:sz w:val="24"/>
          <w:szCs w:val="24"/>
        </w:rPr>
        <w:t>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A43D9A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 xml:space="preserve">RC Split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D12EBE">
        <w:rPr>
          <w:rFonts w:cs="Times New Roman" w:hAnsi="Times New Roman" w:ascii="Times New Roman"/>
          <w:sz w:val="24"/>
          <w:szCs w:val="24"/>
        </w:rPr>
        <w:t xml:space="preserve"> </w:t>
      </w:r>
      <w:r w:rsidR="007739D6" w:rsidRPr="007739D6">
        <w:rPr>
          <w:rFonts w:cs="Times New Roman" w:hAnsi="Times New Roman" w:ascii="Times New Roman"/>
          <w:sz w:val="24"/>
          <w:szCs w:val="24"/>
        </w:rPr>
        <w:t>CASA CERASUS d.o.o.</w:t>
      </w:r>
      <w:r w:rsidR="007739D6">
        <w:rPr>
          <w:rFonts w:cs="Times New Roman" w:hAnsi="Times New Roman" w:ascii="Times New Roman"/>
          <w:sz w:val="24"/>
          <w:szCs w:val="24"/>
        </w:rPr>
        <w:t xml:space="preserve"> iz Šibenika, Bukovička 8, OIB: </w:t>
      </w:r>
      <w:r w:rsidR="007739D6" w:rsidRPr="007739D6">
        <w:rPr>
          <w:rFonts w:cs="Times New Roman" w:hAnsi="Times New Roman" w:ascii="Times New Roman"/>
          <w:sz w:val="24"/>
          <w:szCs w:val="24"/>
        </w:rPr>
        <w:t>79407478501</w:t>
      </w:r>
      <w:r w:rsidR="0054059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7739D6">
        <w:rPr>
          <w:rFonts w:cs="Times New Roman" w:hAnsi="Times New Roman" w:ascii="Times New Roman"/>
          <w:sz w:val="24"/>
          <w:szCs w:val="24"/>
        </w:rPr>
        <w:t>1</w:t>
      </w:r>
      <w:r w:rsidR="00717F1B">
        <w:rPr>
          <w:rFonts w:cs="Times New Roman" w:hAnsi="Times New Roman" w:ascii="Times New Roman"/>
          <w:sz w:val="24"/>
          <w:szCs w:val="24"/>
        </w:rPr>
        <w:t>4.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EE523F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557B3D">
        <w:rPr>
          <w:rFonts w:cs="Times New Roman" w:hAnsi="Times New Roman" w:ascii="Times New Roman"/>
          <w:sz w:val="24"/>
          <w:szCs w:val="24"/>
        </w:rPr>
        <w:t xml:space="preserve"> </w:t>
      </w:r>
      <w:r w:rsidR="007739D6" w:rsidRPr="007739D6">
        <w:rPr>
          <w:rFonts w:cs="Times New Roman" w:hAnsi="Times New Roman" w:ascii="Times New Roman"/>
          <w:sz w:val="24"/>
          <w:szCs w:val="24"/>
        </w:rPr>
        <w:t>CASA CERASUS d.o.o.</w:t>
      </w:r>
      <w:r w:rsidR="007739D6">
        <w:rPr>
          <w:rFonts w:cs="Times New Roman" w:hAnsi="Times New Roman" w:ascii="Times New Roman"/>
          <w:sz w:val="24"/>
          <w:szCs w:val="24"/>
        </w:rPr>
        <w:t xml:space="preserve"> iz Šibenika, Bukovička 8, OIB: </w:t>
      </w:r>
      <w:r w:rsidR="007739D6" w:rsidRPr="007739D6">
        <w:rPr>
          <w:rFonts w:cs="Times New Roman" w:hAnsi="Times New Roman" w:ascii="Times New Roman"/>
          <w:sz w:val="24"/>
          <w:szCs w:val="24"/>
        </w:rPr>
        <w:t>79407478501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7739D6">
        <w:rPr>
          <w:rFonts w:cs="Times New Roman" w:hAnsi="Times New Roman" w:ascii="Times New Roman"/>
          <w:sz w:val="24"/>
          <w:szCs w:val="24"/>
        </w:rPr>
        <w:t>-287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101B58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7739D6">
        <w:rPr>
          <w:rFonts w:cs="Times New Roman" w:hAnsi="Times New Roman" w:ascii="Times New Roman"/>
          <w:sz w:val="24"/>
          <w:szCs w:val="24"/>
        </w:rPr>
        <w:t>56.000,00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152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540593">
        <w:rPr>
          <w:rFonts w:cs="Times New Roman" w:hAnsi="Times New Roman" w:ascii="Times New Roman"/>
          <w:sz w:val="24"/>
          <w:szCs w:val="24"/>
        </w:rPr>
        <w:t xml:space="preserve">dužnikom  </w:t>
      </w:r>
      <w:r w:rsidR="007739D6" w:rsidRPr="007739D6">
        <w:rPr>
          <w:rFonts w:cs="Times New Roman" w:hAnsi="Times New Roman" w:ascii="Times New Roman"/>
          <w:sz w:val="24"/>
          <w:szCs w:val="24"/>
        </w:rPr>
        <w:t>CASA CERASUS d.o.o.</w:t>
      </w:r>
      <w:r w:rsidR="007739D6">
        <w:rPr>
          <w:rFonts w:cs="Times New Roman" w:hAnsi="Times New Roman" w:ascii="Times New Roman"/>
          <w:sz w:val="24"/>
          <w:szCs w:val="24"/>
        </w:rPr>
        <w:t xml:space="preserve"> iz Šibenika, Bukovička 8, OIB: </w:t>
      </w:r>
      <w:r w:rsidR="007739D6" w:rsidRPr="007739D6">
        <w:rPr>
          <w:rFonts w:cs="Times New Roman" w:hAnsi="Times New Roman" w:ascii="Times New Roman"/>
          <w:sz w:val="24"/>
          <w:szCs w:val="24"/>
        </w:rPr>
        <w:t>79407478501</w:t>
      </w:r>
      <w:r w:rsidR="001D2123">
        <w:rPr>
          <w:rFonts w:cs="Times New Roman" w:hAnsi="Times New Roman" w:ascii="Times New Roman"/>
          <w:sz w:val="24"/>
          <w:szCs w:val="24"/>
        </w:rPr>
        <w:t>.</w:t>
      </w:r>
    </w:p>
    <w:p w:rsidRDefault="001D2123" w:rsidP="00E67C3C" w:rsidR="001D21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03079">
        <w:rPr>
          <w:rFonts w:cs="Times New Roman" w:hAnsi="Times New Roman" w:ascii="Times New Roman"/>
          <w:sz w:val="24"/>
          <w:szCs w:val="24"/>
        </w:rPr>
        <w:t>02. Studenog 2015</w:t>
      </w:r>
      <w:r>
        <w:rPr>
          <w:rFonts w:cs="Times New Roman" w:hAnsi="Times New Roman" w:ascii="Times New Roman"/>
          <w:sz w:val="24"/>
          <w:szCs w:val="24"/>
        </w:rPr>
        <w:t>.</w:t>
      </w:r>
      <w:r w:rsidR="00C03079">
        <w:rPr>
          <w:rFonts w:cs="Times New Roman" w:hAnsi="Times New Roman" w:ascii="Times New Roman"/>
          <w:sz w:val="24"/>
          <w:szCs w:val="24"/>
        </w:rPr>
        <w:t>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7F1B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Oglasom</w:t>
      </w:r>
      <w:r w:rsidR="00424F74">
        <w:rPr>
          <w:rFonts w:cs="Times New Roman" w:hAnsi="Times New Roman" w:ascii="Times New Roman"/>
          <w:sz w:val="24"/>
          <w:szCs w:val="24"/>
        </w:rPr>
        <w:t xml:space="preserve"> ovog suda od dana </w:t>
      </w:r>
      <w:r>
        <w:rPr>
          <w:rFonts w:cs="Times New Roman" w:hAnsi="Times New Roman" w:ascii="Times New Roman"/>
          <w:sz w:val="24"/>
          <w:szCs w:val="24"/>
        </w:rPr>
        <w:t>03. Studenog 2016</w:t>
      </w:r>
      <w:r w:rsidR="00424F74"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 w:rsidR="00424F74">
        <w:rPr>
          <w:rFonts w:cs="Times New Roman" w:hAnsi="Times New Roman" w:ascii="Times New Roman"/>
          <w:sz w:val="24"/>
          <w:szCs w:val="24"/>
        </w:rPr>
        <w:t xml:space="preserve">ozvan je zakonski zastupnik stečajnog dužnika da u spis dostavi javnobilježnički ovjereni </w:t>
      </w:r>
      <w:proofErr w:type="spellStart"/>
      <w:r w:rsidR="00424F74">
        <w:rPr>
          <w:rFonts w:cs="Times New Roman" w:hAnsi="Times New Roman" w:ascii="Times New Roman"/>
          <w:sz w:val="24"/>
          <w:szCs w:val="24"/>
        </w:rPr>
        <w:t>prokazni</w:t>
      </w:r>
      <w:proofErr w:type="spellEnd"/>
      <w:r w:rsidR="00424F74">
        <w:rPr>
          <w:rFonts w:cs="Times New Roman" w:hAnsi="Times New Roman" w:ascii="Times New Roman"/>
          <w:sz w:val="24"/>
          <w:szCs w:val="24"/>
        </w:rPr>
        <w:t xml:space="preserve"> popis imovine, te je isti dostavio popis imovine.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</w:t>
      </w:r>
      <w:r w:rsidR="006F1BDF">
        <w:rPr>
          <w:rFonts w:cs="Times New Roman" w:hAnsi="Times New Roman" w:ascii="Times New Roman"/>
          <w:sz w:val="24"/>
          <w:szCs w:val="24"/>
        </w:rPr>
        <w:t xml:space="preserve">nik </w:t>
      </w:r>
      <w:r w:rsidR="00717F1B">
        <w:rPr>
          <w:rFonts w:cs="Times New Roman" w:hAnsi="Times New Roman" w:ascii="Times New Roman"/>
          <w:sz w:val="24"/>
          <w:szCs w:val="24"/>
        </w:rPr>
        <w:t>nema</w:t>
      </w:r>
      <w:r w:rsidR="006F1BDF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2 -                                             </w:t>
      </w:r>
      <w:r w:rsidR="007739D6">
        <w:rPr>
          <w:rFonts w:cs="Times New Roman" w:hAnsi="Times New Roman" w:ascii="Times New Roman"/>
          <w:sz w:val="24"/>
          <w:szCs w:val="24"/>
        </w:rPr>
        <w:t>9 St-287</w:t>
      </w:r>
      <w:r w:rsidR="003C64A1">
        <w:rPr>
          <w:rFonts w:cs="Times New Roman" w:hAnsi="Times New Roman" w:ascii="Times New Roman"/>
          <w:sz w:val="24"/>
          <w:szCs w:val="24"/>
        </w:rPr>
        <w:t>/2016</w:t>
      </w: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0038E1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F1BDF" w:rsidP="008967A5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imovine  koja bi</w:t>
      </w:r>
      <w:r w:rsidR="000038E1">
        <w:rPr>
          <w:rFonts w:cs="Times New Roman" w:hAnsi="Times New Roman" w:ascii="Times New Roman"/>
          <w:sz w:val="24"/>
          <w:szCs w:val="24"/>
        </w:rPr>
        <w:t xml:space="preserve">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7739D6">
        <w:rPr>
          <w:rFonts w:cs="Times New Roman" w:hAnsi="Times New Roman" w:ascii="Times New Roman"/>
          <w:sz w:val="24"/>
          <w:szCs w:val="24"/>
        </w:rPr>
        <w:t>1</w:t>
      </w:r>
      <w:r w:rsidR="00717F1B">
        <w:rPr>
          <w:rFonts w:cs="Times New Roman" w:hAnsi="Times New Roman" w:ascii="Times New Roman"/>
          <w:sz w:val="24"/>
          <w:szCs w:val="24"/>
        </w:rPr>
        <w:t>4. listopada</w:t>
      </w:r>
      <w:r>
        <w:rPr>
          <w:rFonts w:cs="Times New Roman" w:hAnsi="Times New Roman" w:ascii="Times New Roman"/>
          <w:sz w:val="24"/>
          <w:szCs w:val="24"/>
        </w:rPr>
        <w:t xml:space="preserve"> 2016.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  <w:r w:rsidR="00717F1B">
        <w:rPr>
          <w:rFonts w:cs="Times New Roman" w:hAnsi="Times New Roman" w:ascii="Times New Roman"/>
          <w:sz w:val="24"/>
          <w:szCs w:val="24"/>
        </w:rPr>
        <w:t>, Regionalni centar S</w:t>
      </w:r>
      <w:r>
        <w:rPr>
          <w:rFonts w:cs="Times New Roman" w:hAnsi="Times New Roman" w:ascii="Times New Roman"/>
          <w:sz w:val="24"/>
          <w:szCs w:val="24"/>
        </w:rPr>
        <w:t>plit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-ŽDO, građansko upravni odjel Šibenik</w:t>
      </w:r>
    </w:p>
    <w:p w:rsidRDefault="00FC12E0" w:rsidP="000038E1" w:rsidR="00FC12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-računovodstvo suda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0446" w:rsidP="00E67C3C" w:rsidR="00540446">
      <w:pPr>
        <w:spacing w:lineRule="auto" w:line="240" w:after="0"/>
      </w:pPr>
      <w:r>
        <w:separator/>
      </w:r>
    </w:p>
  </w:endnote>
  <w:endnote w:id="0" w:type="continuationSeparator">
    <w:p w:rsidRDefault="00540446" w:rsidP="00E67C3C" w:rsidR="005404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0446" w:rsidP="00E67C3C" w:rsidR="00540446">
      <w:pPr>
        <w:spacing w:lineRule="auto" w:line="240" w:after="0"/>
      </w:pPr>
      <w:r>
        <w:separator/>
      </w:r>
    </w:p>
  </w:footnote>
  <w:footnote w:id="0" w:type="continuationSeparator">
    <w:p w:rsidRDefault="00540446" w:rsidP="00E67C3C" w:rsidR="005404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C3C"/>
    <w:rsid w:val="000038E1"/>
    <w:rsid w:val="000959E5"/>
    <w:rsid w:val="000B54EB"/>
    <w:rsid w:val="00101B58"/>
    <w:rsid w:val="001D123C"/>
    <w:rsid w:val="001D2123"/>
    <w:rsid w:val="00215261"/>
    <w:rsid w:val="0025268A"/>
    <w:rsid w:val="00296F3C"/>
    <w:rsid w:val="003C64A1"/>
    <w:rsid w:val="003C7CC3"/>
    <w:rsid w:val="00416673"/>
    <w:rsid w:val="00424F74"/>
    <w:rsid w:val="004266E4"/>
    <w:rsid w:val="004656EB"/>
    <w:rsid w:val="004B1580"/>
    <w:rsid w:val="004E0796"/>
    <w:rsid w:val="00540446"/>
    <w:rsid w:val="00540593"/>
    <w:rsid w:val="00557B3D"/>
    <w:rsid w:val="0058627E"/>
    <w:rsid w:val="006B7A7D"/>
    <w:rsid w:val="006F1BDF"/>
    <w:rsid w:val="00717F1B"/>
    <w:rsid w:val="007739D6"/>
    <w:rsid w:val="00814A98"/>
    <w:rsid w:val="008427F0"/>
    <w:rsid w:val="008967A5"/>
    <w:rsid w:val="008B7C03"/>
    <w:rsid w:val="00906B71"/>
    <w:rsid w:val="00A43D9A"/>
    <w:rsid w:val="00A77D7C"/>
    <w:rsid w:val="00AA6692"/>
    <w:rsid w:val="00B643C4"/>
    <w:rsid w:val="00C03079"/>
    <w:rsid w:val="00C87DB4"/>
    <w:rsid w:val="00CB0B39"/>
    <w:rsid w:val="00D12EBE"/>
    <w:rsid w:val="00E67C3C"/>
    <w:rsid w:val="00EE523F"/>
    <w:rsid w:val="00FC12E0"/>
    <w:rsid w:val="00FF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FF3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3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3A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3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3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7C3C"/>
  </w:style>
  <w:style w:styleId="Tekstrezerviranogmjesta" w:type="character">
    <w:name w:val="Placeholder Text"/>
    <w:basedOn w:val="Zadanifontodlomka"/>
    <w:uiPriority w:val="99"/>
    <w:semiHidden/>
    <w:rsid w:val="00FF3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3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3A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3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3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 U STEČAJNOJ PISARNICI - 06.10.16.</izvorni_sadrzaj>
    <derivirana_varijabla naziv="DomainObject.Predmet.PrimjedbaSuca_1">uvid  U STEČAJNOJ PISARNICI - 06.10.16.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CERASUS d.o.o. za trgovinu zastupanog po punomoćniku GOLUBIĆ I PARTNERI odvjetničko društvo</izvorni_sadrzaj>
    <derivirana_varijabla naziv="DomainObject.Predmet.ProtustrankaFormated_1">  CASA CERASUS d.o.o. za trgovinu zastupanog po punomoćniku GOLUBIĆ I PARTNERI odvjetničko društvo</derivirana_varijabla>
  </DomainObject.Predmet.ProtustrankaFormated>
  <DomainObject.Predmet.ProtustrankaFormatedOIB>
    <izvorni_sadrzaj>  CASA CERASUS d.o.o. za trgovinu, OIB 79407478501 zastupanog po punomoćniku GOLUBIĆ I PARTNERI odvjetničko društvo</izvorni_sadrzaj>
    <derivirana_varijabla naziv="DomainObject.Predmet.ProtustrankaFormatedOIB_1">  CASA CERASUS d.o.o. za trgovinu, OIB 79407478501 zastupanog po punomoćniku GOLUBIĆ I PARTNERI odvjetničko društvo</derivirana_varijabla>
  </DomainObject.Predmet.ProtustrankaFormatedOIB>
  <DomainObject.Predmet.ProtustrankaFormatedWithAdress>
    <izvorni_sadrzaj> CASA CERASUS d.o.o. za trgovinu, Bukovička 8 , 22000 Šibenik zastupanog po punomoćniku GOLUBIĆ I PARTNERI odvjetničko društvo</izvorni_sadrzaj>
    <derivirana_varijabla naziv="DomainObject.Predmet.ProtustrankaFormatedWithAdress_1"> CASA CERASUS d.o.o. za trgovinu, Bukovička 8 , 22000 Šibenik zastupanog po punomoćniku GOLUBIĆ I PARTNERI odvjetničko društvo</derivirana_varijabla>
  </DomainObject.Predmet.ProtustrankaFormatedWithAdress>
  <DomainObject.Predmet.ProtustrankaFormatedWithAdressOIB>
    <izvorni_sadrzaj> CASA CERASUS d.o.o. za trgovinu, OIB 79407478501, Bukovička 8 , 22000 Šibenik zastupanog po punomoćniku GOLUBIĆ I PARTNERI odvjetničko društvo</izvorni_sadrzaj>
    <derivirana_varijabla naziv="DomainObject.Predmet.ProtustrankaFormatedWithAdressOIB_1"> CASA CERASUS d.o.o. za trgovinu, OIB 79407478501, Bukovička 8 , 22000 Šibenik zastupanog po punomoćniku GOLUBIĆ I PARTNERI odvjetničko društvo</derivirana_varijabla>
  </DomainObject.Predmet.ProtustrankaFormatedWithAdressOIB>
  <DomainObject.Predmet.ProtustrankaWithAdress>
    <izvorni_sadrzaj>CASA CERASUS d.o.o. za trgovinu Bukovička 8 , 22000 Šibenik</izvorni_sadrzaj>
    <derivirana_varijabla naziv="DomainObject.Predmet.ProtustrankaWithAdress_1">CASA CERASUS d.o.o. za trgovinu Bukovička 8 , 22000 Šibenik</derivirana_varijabla>
  </DomainObject.Predmet.ProtustrankaWithAdress>
  <DomainObject.Predmet.ProtustrankaWithAdressOIB>
    <izvorni_sadrzaj>CASA CERASUS d.o.o. za trgovinu, OIB 79407478501, Bukovička 8 , 22000 Šibenik</izvorni_sadrzaj>
    <derivirana_varijabla naziv="DomainObject.Predmet.ProtustrankaWithAdressOIB_1">CASA CERASUS d.o.o. za trgovinu, OIB 79407478501, Bukovička 8 , 22000 Šibenik</derivirana_varijabla>
  </DomainObject.Predmet.ProtustrankaWithAdressOIB>
  <DomainObject.Predmet.ProtustrankaNazivFormated>
    <izvorni_sadrzaj>CASA CERASUS d.o.o. za trgovinu</izvorni_sadrzaj>
    <derivirana_varijabla naziv="DomainObject.Predmet.ProtustrankaNazivFormated_1">CASA CERASUS d.o.o. za trgovinu</derivirana_varijabla>
  </DomainObject.Predmet.ProtustrankaNazivFormated>
  <DomainObject.Predmet.ProtustrankaNazivFormatedOIB>
    <izvorni_sadrzaj>CASA CERASUS d.o.o. za trgovinu, OIB 79407478501</izvorni_sadrzaj>
    <derivirana_varijabla naziv="DomainObject.Predmet.ProtustrankaNazivFormatedOIB_1">CASA CERASUS d.o.o. za trgovinu, OIB 79407478501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CASA CERASUS d.o.o. za trgovinu zastupanog po punomoćniku GOLUBIĆ I PARTNERI odvjetničko društvo</item>
    </izvorni_sadrzaj>
    <derivirana_varijabla naziv="DomainObject.Predmet.ProtuStrankaListFormated_1">
      <item>CASA CERASUS d.o.o. za trgovinu zastupanog po punomoćniku GOLUBIĆ I PARTNERI odvjetničko društvo</item>
    </derivirana_varijabla>
  </DomainObject.Predmet.ProtuStrankaListFormated>
  <DomainObject.Predmet.ProtuStrankaListFormatedOIB>
    <izvorni_sadrzaj>
      <item>CASA CERASUS d.o.o. za trgovinu, OIB 79407478501 zastupanog po punomoćniku GOLUBIĆ I PARTNERI odvjetničko društvo</item>
    </izvorni_sadrzaj>
    <derivirana_varijabla naziv="DomainObject.Predmet.ProtuStrankaListFormatedOIB_1">
      <item>CASA CERASUS d.o.o. za trgovinu, OIB 79407478501 zastupanog po punomoćniku GOLUBIĆ I PARTNERI odvjetničko društvo</item>
    </derivirana_varijabla>
  </DomainObject.Predmet.ProtuStrankaListFormatedOIB>
  <DomainObject.Predmet.ProtuStrankaListFormatedWithAdress>
    <izvorni_sadrzaj>
      <item>CASA CERASUS d.o.o. za trgovinu, Bukovička 8 , 22000 Šibenik zastupanog po punomoćniku GOLUBIĆ I PARTNERI odvjetničko društvo</item>
    </izvorni_sadrzaj>
    <derivirana_varijabla naziv="DomainObject.Predmet.ProtuStrankaListFormatedWithAdress_1">
      <item>CASA CERASUS d.o.o. za trgovinu, Bukovička 8 , 22000 Šibenik zastupanog po punomoćniku GOLUBIĆ I PARTNERI odvjetničko društvo</item>
    </derivirana_varijabla>
  </DomainObject.Predmet.ProtuStrankaListFormatedWithAdress>
  <DomainObject.Predmet.ProtuStrankaListFormatedWithAdressOIB>
    <izvorni_sadrzaj>
      <item>CASA CERASUS d.o.o. za trgovinu, OIB 79407478501, Bukovička 8 , 22000 Šibenik zastupanog po punomoćniku GOLUBIĆ I PARTNERI odvjetničko društvo</item>
    </izvorni_sadrzaj>
    <derivirana_varijabla naziv="DomainObject.Predmet.ProtuStrankaListFormatedWithAdressOIB_1">
      <item>CASA CERASUS d.o.o. za trgovinu, OIB 79407478501, Bukovička 8 , 22000 Šibenik zastupanog po punomoćniku GOLUBIĆ I PARTNERI odvjetničko društvo</item>
    </derivirana_varijabla>
  </DomainObject.Predmet.ProtuStrankaListFormatedWithAdressOIB>
  <DomainObject.Predmet.ProtuStrankaListNazivFormated>
    <izvorni_sadrzaj>
      <item>CASA CERASUS d.o.o. za trgovinu</item>
    </izvorni_sadrzaj>
    <derivirana_varijabla naziv="DomainObject.Predmet.ProtuStrankaListNazivFormated_1">
      <item>CASA CERASUS d.o.o. za trgovinu</item>
    </derivirana_varijabla>
  </DomainObject.Predmet.ProtuStrankaListNazivFormated>
  <DomainObject.Predmet.ProtuStrankaListNazivFormatedOIB>
    <izvorni_sadrzaj>
      <item>CASA CERASUS d.o.o. za trgovinu, OIB 79407478501</item>
    </izvorni_sadrzaj>
    <derivirana_varijabla naziv="DomainObject.Predmet.ProtuStrankaListNazivFormatedOIB_1">
      <item>CASA CERASUS d.o.o. za trgovinu, OIB 79407478501</item>
    </derivirana_varijabla>
  </DomainObject.Predmet.ProtuStrankaListNazivFormatedOIB>
  <DomainObject.Predmet.OstaliListFormated>
    <izvorni_sadrzaj>
      <item>GOLUBIĆ I PARTNERI odvjetničko društvo punomoćnik sudionika u postupku CASA CERASUS d.o.o. za trgovinu</item>
    </izvorni_sadrzaj>
    <derivirana_varijabla naziv="DomainObject.Predmet.OstaliListFormated_1">
      <item>GOLUBIĆ I PARTNERI odvjetničko društvo punomoćnik sudionika u postupku CASA CERASUS d.o.o. za trgovinu</item>
    </derivirana_varijabla>
  </DomainObject.Predmet.OstaliListFormated>
  <DomainObject.Predmet.OstaliListFormatedOIB>
    <izvorni_sadrzaj>
      <item>GOLUBIĆ I PARTNERI odvjetničko društvo, OIB 33787960971 punomoćnik sudionika u postupku CASA CERASUS d.o.o. za trgovinu</item>
    </izvorni_sadrzaj>
    <derivirana_varijabla naziv="DomainObject.Predmet.OstaliListFormatedOIB_1">
      <item>GOLUBIĆ I PARTNERI odvjetničko društvo, OIB 33787960971 punomoćnik sudionika u postupku CASA CERASUS d.o.o. za trgovinu</item>
    </derivirana_varijabla>
  </DomainObject.Predmet.OstaliListFormatedOIB>
  <DomainObject.Predmet.OstaliListFormatedWithAdress>
    <izvorni_sadrzaj>
      <item>GOLUBIĆ I PARTNERI odvjetničko društvo, Amruševa 13, 10000 Zagreb punomoćnik sudionika u postupku CASA CERASUS d.o.o. za trgovinu</item>
    </izvorni_sadrzaj>
    <derivirana_varijabla naziv="DomainObject.Predmet.OstaliListFormatedWithAdress_1">
      <item>GOLUBIĆ I PARTNERI odvjetničko društvo, Amruševa 13, 10000 Zagreb punomoćnik sudionika u postupku CASA CERASUS d.o.o. za trgovinu</item>
    </derivirana_varijabla>
  </DomainObject.Predmet.OstaliListFormatedWithAdress>
  <DomainObject.Predmet.OstaliListFormatedWithAdressOIB>
    <izvorni_sadrzaj>
      <item>GOLUBIĆ I PARTNERI odvjetničko društvo, OIB 33787960971, Amruševa 13, 10000 Zagreb punomoćnik sudionika u postupku CASA CERASUS d.o.o. za trgovinu</item>
    </izvorni_sadrzaj>
    <derivirana_varijabla naziv="DomainObject.Predmet.OstaliListFormatedWithAdressOIB_1">
      <item>GOLUBIĆ I PARTNERI odvjetničko društvo, OIB 33787960971, Amruševa 13, 10000 Zagreb punomoćnik sudionika u postupku CASA CERASUS d.o.o. za trgovinu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CASA CERASUS d.o.o. za trgovinu</izvorni_sadrzaj>
    <derivirana_varijabla naziv="DomainObject.Predmet.ProtustrankaIDrugi_1">CASA CERASUS d.o.o. za trgovinu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CASA CERASUS d.o.o. za trgovinu, OIB 79407478501, Bukovička 8 , 22000 Šibenik</izvorni_sadrzaj>
    <derivirana_varijabla naziv="DomainObject.Predmet.ProtustrankaIDrugiAdressOIB_1">CASA CERASUS d.o.o. za trgovinu, OIB 79407478501,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CASA CERASUS d.o.o. za trgovinu</item>
      <item>FINA - RC Split</item>
      <item>GOLUBIĆ I PARTNERI odvjetničko društvo</item>
    </izvorni_sadrzaj>
    <derivirana_varijabla naziv="DomainObject.Predmet.SudioniciListNaziv_1">
      <item>CASA CERASUS d.o.o. za trgovinu</item>
      <item>FINA - RC Split</item>
      <item>GOLUBIĆ I PARTNERI odvjetničko društvo</item>
    </derivirana_varijabla>
  </DomainObject.Predmet.SudioniciListNaziv>
  <DomainObject.Predmet.SudioniciListAdressOIB>
    <izvorni_sadrzaj>
      <item>CASA CERASUS d.o.o. za trgovinu, OIB 79407478501, Bukovička 8 ,22000 Šibenik</item>
      <item>FINA - RC Split, OIB 85821130368, Mažuranićevo šetalište 24b,21000 Split</item>
      <item>GOLUBIĆ I PARTNERI odvjetničko društvo, OIB 33787960971, Amruševa 13,10000 Zagreb</item>
    </izvorni_sadrzaj>
    <derivirana_varijabla naziv="DomainObject.Predmet.SudioniciListAdressOIB_1">
      <item>CASA CERASUS d.o.o. za trgovinu, OIB 79407478501, Bukovička 8 ,22000 Šibenik</item>
      <item>FINA - RC Split, OIB 85821130368, Mažuranićevo šetalište 24b,21000 Split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79407478501</item>
      <item>, OIB 85821130368</item>
      <item>, OIB 33787960971</item>
    </izvorni_sadrzaj>
    <derivirana_varijabla naziv="DomainObject.Predmet.SudioniciListNazivOIB_1">
      <item>, OIB 79407478501</item>
      <item>, OIB 85821130368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1976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2016-10-14T07:50:00Z</dcterms:created>
  <dc:creator>Elizabeta Filipi</dc:creator>
  <cp:lastModifiedBy>Marina Gulin</cp:lastModifiedBy>
  <cp:lastPrinted>2016-10-14T10:57:00Z</cp:lastPrinted>
  <dcterms:modified xmlns:xsi="http://www.w3.org/2001/XMLSchema-instance" xsi:type="dcterms:W3CDTF">2016-10-14T11:09:00Z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