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4acb1" w14:paraId="264acb1" w:rsidRDefault="00775E47" w:rsidP="00775E47" w:rsidR="00775E47" w:rsidRPr="003D31F6">
      <w:pPr>
        <w:jc w:val="center"/>
        <w15:collapsed w:val="false"/>
        <w:rPr>
          <w:color w:val="FF0000"/>
        </w:rPr>
      </w:pPr>
      <w:bookmarkStart w:name="_GoBack" w:id="0"/>
      <w:bookmarkEnd w:id="0"/>
    </w:p>
    <w:p w:rsidRDefault="00775E47" w:rsidP="00775E47" w:rsidR="00775E47" w:rsidRPr="0092044C">
      <w:pPr>
        <w:jc w:val="both"/>
      </w:pPr>
      <w:r w:rsidRPr="003D31F6">
        <w:rPr>
          <w:color w:val="FF0000"/>
        </w:rPr>
        <w:t xml:space="preserve">                 </w:t>
      </w:r>
      <w:r w:rsidRPr="0092044C">
        <w:rPr>
          <w:noProof/>
        </w:rPr>
        <w:drawing>
          <wp:inline distR="0" distL="0" distB="0" distT="0">
            <wp:extent cy="694944" cx="604258"/>
            <wp:effectExtent b="0" r="5715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7604" cx="6065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2044C">
        <w:t xml:space="preserve">                                                         </w:t>
      </w:r>
    </w:p>
    <w:p w:rsidRDefault="00775E47" w:rsidP="00775E47" w:rsidR="00775E47" w:rsidRPr="0092044C">
      <w:r w:rsidRPr="0092044C">
        <w:t xml:space="preserve">    REPUBLIKA HRVATSKA </w:t>
      </w:r>
      <w:r w:rsidRPr="0092044C">
        <w:tab/>
      </w:r>
      <w:r w:rsidRPr="0092044C">
        <w:tab/>
      </w:r>
      <w:r w:rsidRPr="0092044C">
        <w:tab/>
      </w:r>
      <w:r w:rsidRPr="0092044C">
        <w:tab/>
      </w:r>
      <w:r w:rsidRPr="0092044C">
        <w:tab/>
        <w:t xml:space="preserve">    </w:t>
      </w:r>
      <w:r w:rsidR="00716F46" w:rsidRPr="0092044C">
        <w:t xml:space="preserve">      </w:t>
      </w:r>
    </w:p>
    <w:p w:rsidRDefault="00775E47" w:rsidP="00775E47" w:rsidR="00775E47" w:rsidRPr="0092044C">
      <w:r w:rsidRPr="0092044C">
        <w:t xml:space="preserve"> TRGOVAČKI SUD U PAZINU</w:t>
      </w:r>
    </w:p>
    <w:p w:rsidRDefault="00775E47" w:rsidP="00775E47" w:rsidR="00775E47" w:rsidRPr="0092044C">
      <w:r w:rsidRPr="0092044C">
        <w:t xml:space="preserve">      52000 Pazin, Dršćevka 1 </w:t>
      </w:r>
      <w:r w:rsidRPr="0092044C">
        <w:tab/>
      </w:r>
      <w:r w:rsidRPr="0092044C">
        <w:tab/>
      </w:r>
      <w:r w:rsidRPr="0092044C">
        <w:tab/>
      </w:r>
      <w:r w:rsidRPr="0092044C">
        <w:tab/>
      </w:r>
      <w:r w:rsidRPr="0092044C">
        <w:tab/>
        <w:t xml:space="preserve">                </w:t>
      </w:r>
    </w:p>
    <w:p w:rsidRDefault="00775E47" w:rsidP="00775E47" w:rsidR="00775E47" w:rsidRPr="0092044C">
      <w:pPr>
        <w:jc w:val="center"/>
      </w:pPr>
    </w:p>
    <w:p w:rsidRDefault="00CF759D" w:rsidP="00775E47" w:rsidR="00CF759D" w:rsidRPr="0092044C">
      <w:pPr>
        <w:jc w:val="center"/>
      </w:pPr>
    </w:p>
    <w:p w:rsidRDefault="00775E47" w:rsidP="00775E47" w:rsidR="00775E47" w:rsidRPr="0092044C">
      <w:pPr>
        <w:jc w:val="center"/>
      </w:pPr>
      <w:r w:rsidRPr="0092044C">
        <w:t>R E P U B L I K A  H R V A T S K A</w:t>
      </w:r>
    </w:p>
    <w:p w:rsidRDefault="00775E47" w:rsidP="00775E47" w:rsidR="00775E47" w:rsidRPr="0092044C">
      <w:pPr>
        <w:jc w:val="center"/>
      </w:pPr>
    </w:p>
    <w:p w:rsidRDefault="00775E47" w:rsidP="00775E47" w:rsidR="00775E47" w:rsidRPr="0092044C">
      <w:pPr>
        <w:jc w:val="center"/>
      </w:pPr>
      <w:r w:rsidRPr="0092044C">
        <w:t>R J E Š E NJ E</w:t>
      </w:r>
    </w:p>
    <w:p w:rsidRDefault="00775E47" w:rsidP="00775E47" w:rsidR="00775E47" w:rsidRPr="0092044C">
      <w:pPr>
        <w:jc w:val="center"/>
      </w:pPr>
    </w:p>
    <w:p w:rsidRDefault="00775E47" w:rsidP="00775E47" w:rsidR="00775E47" w:rsidRPr="0092044C">
      <w:pPr>
        <w:ind w:firstLine="708"/>
        <w:jc w:val="both"/>
      </w:pPr>
      <w:r w:rsidRPr="0092044C">
        <w:t xml:space="preserve">Trgovački sud u Pazinu, po stečajnom sucu </w:t>
      </w:r>
      <w:r w:rsidR="00716F46" w:rsidRPr="0092044C">
        <w:t>Damiru Rabaru</w:t>
      </w:r>
      <w:r w:rsidRPr="0092044C">
        <w:t>, u stečajnom postupku nad stečajnim dužnikom</w:t>
      </w:r>
      <w:r w:rsidR="000362CA" w:rsidRPr="0092044C">
        <w:t xml:space="preserve"> </w:t>
      </w:r>
      <w:r w:rsidR="0092044C" w:rsidRPr="0092044C">
        <w:t>ANNAPOLIS NEKRETNINE d.o.o. Novigrad,</w:t>
      </w:r>
      <w:r w:rsidR="00F65DB7">
        <w:t xml:space="preserve"> Rotonda 1, OIB: 84221918287, 17</w:t>
      </w:r>
      <w:r w:rsidR="000362CA" w:rsidRPr="0092044C">
        <w:t xml:space="preserve">. </w:t>
      </w:r>
      <w:r w:rsidR="00C97E13" w:rsidRPr="0092044C">
        <w:t xml:space="preserve">srpnja </w:t>
      </w:r>
      <w:r w:rsidRPr="0092044C">
        <w:t>201</w:t>
      </w:r>
      <w:r w:rsidR="00C97E13" w:rsidRPr="0092044C">
        <w:t>8</w:t>
      </w:r>
      <w:r w:rsidRPr="0092044C">
        <w:t xml:space="preserve">. </w:t>
      </w:r>
    </w:p>
    <w:p w:rsidRDefault="00775E47" w:rsidP="00775E47" w:rsidR="00775E47" w:rsidRPr="0011063E">
      <w:pPr>
        <w:ind w:firstLine="708"/>
        <w:jc w:val="both"/>
      </w:pPr>
    </w:p>
    <w:p w:rsidRDefault="00775E47" w:rsidP="00775E47" w:rsidR="00775E47" w:rsidRPr="0011063E">
      <w:pPr>
        <w:jc w:val="center"/>
      </w:pPr>
      <w:r w:rsidRPr="0011063E">
        <w:t>r i j e š i o  j e</w:t>
      </w:r>
    </w:p>
    <w:p w:rsidRDefault="00775E47" w:rsidP="00F15941" w:rsidR="00775E47" w:rsidRPr="0011063E">
      <w:pPr>
        <w:jc w:val="center"/>
      </w:pPr>
    </w:p>
    <w:p w:rsidRDefault="008B4E1F" w:rsidP="00452592" w:rsidR="00EF4CF6" w:rsidRPr="0011063E">
      <w:pPr>
        <w:jc w:val="both"/>
      </w:pPr>
      <w:r>
        <w:tab/>
      </w:r>
      <w:r w:rsidR="00775E47" w:rsidRPr="0011063E">
        <w:t>I</w:t>
      </w:r>
      <w:r w:rsidR="00775E47" w:rsidRPr="0011063E">
        <w:tab/>
      </w:r>
      <w:r w:rsidR="00F926E8" w:rsidRPr="0011063E">
        <w:t>Kupcu</w:t>
      </w:r>
      <w:r w:rsidR="00B303B4" w:rsidRPr="0011063E">
        <w:t xml:space="preserve"> </w:t>
      </w:r>
      <w:r w:rsidR="00452592" w:rsidRPr="0011063E">
        <w:t>TERRA FIRMA d.d. Budmanijeva 3, 10000 Zagreb, OIB: 22198253360</w:t>
      </w:r>
      <w:r w:rsidR="001F3319" w:rsidRPr="0011063E">
        <w:t xml:space="preserve">, </w:t>
      </w:r>
      <w:r w:rsidR="00775E47" w:rsidRPr="0011063E">
        <w:t>dosuđuj</w:t>
      </w:r>
      <w:r w:rsidR="001564AD" w:rsidRPr="0011063E">
        <w:t>e</w:t>
      </w:r>
      <w:r w:rsidR="00775E47" w:rsidRPr="0011063E">
        <w:t xml:space="preserve"> se nekretnin</w:t>
      </w:r>
      <w:r w:rsidR="001564AD" w:rsidRPr="0011063E">
        <w:t>a označena kao</w:t>
      </w:r>
      <w:r w:rsidR="00EF4CF6" w:rsidRPr="0011063E">
        <w:t>:</w:t>
      </w:r>
      <w:r w:rsidR="00775E47" w:rsidRPr="0011063E">
        <w:t xml:space="preserve"> </w:t>
      </w:r>
    </w:p>
    <w:p w:rsidRDefault="00EF4CF6" w:rsidP="001564AD" w:rsidR="0011063E" w:rsidRPr="0011063E">
      <w:pPr>
        <w:jc w:val="both"/>
      </w:pPr>
      <w:r w:rsidRPr="0011063E">
        <w:tab/>
      </w:r>
      <w:r w:rsidR="00D130ED" w:rsidRPr="0011063E">
        <w:t xml:space="preserve">- </w:t>
      </w:r>
      <w:r w:rsidR="0011063E" w:rsidRPr="0011063E">
        <w:t xml:space="preserve">8/9 dijela k.č. 428/5 upisane u z.k.ul. 709 k.o. Kršete,  </w:t>
      </w:r>
    </w:p>
    <w:p w:rsidRDefault="0011063E" w:rsidP="001564AD" w:rsidR="001564AD" w:rsidRPr="0011063E">
      <w:pPr>
        <w:jc w:val="both"/>
      </w:pPr>
      <w:r w:rsidRPr="0011063E">
        <w:tab/>
        <w:t>- k.č. 426/1 i 426/5 k.o. upisane u z.k.ul.  186 k.o. Kršete,</w:t>
      </w:r>
    </w:p>
    <w:p w:rsidRDefault="001564AD" w:rsidP="001564AD" w:rsidR="00EF4CF6" w:rsidRPr="0011063E">
      <w:pPr>
        <w:jc w:val="both"/>
      </w:pPr>
      <w:r w:rsidRPr="0011063E">
        <w:tab/>
      </w:r>
      <w:r w:rsidR="008920DA" w:rsidRPr="0011063E">
        <w:t>za iznos</w:t>
      </w:r>
      <w:r w:rsidR="00EF4CF6" w:rsidRPr="0011063E">
        <w:t xml:space="preserve"> </w:t>
      </w:r>
      <w:r w:rsidR="008920DA" w:rsidRPr="0011063E">
        <w:t xml:space="preserve">od </w:t>
      </w:r>
      <w:r w:rsidR="0011063E" w:rsidRPr="0011063E">
        <w:t>45</w:t>
      </w:r>
      <w:r w:rsidR="00566DDD" w:rsidRPr="0011063E">
        <w:t>.00</w:t>
      </w:r>
      <w:r w:rsidR="0011063E" w:rsidRPr="0011063E">
        <w:t>1</w:t>
      </w:r>
      <w:r w:rsidR="00566DDD" w:rsidRPr="0011063E">
        <w:t xml:space="preserve">,00 </w:t>
      </w:r>
      <w:r w:rsidR="00EF4CF6" w:rsidRPr="0011063E">
        <w:t xml:space="preserve">kn. </w:t>
      </w:r>
    </w:p>
    <w:p w:rsidRDefault="00EF4CF6" w:rsidP="00775E47" w:rsidR="00EF4CF6" w:rsidRPr="0011063E">
      <w:pPr>
        <w:ind w:firstLine="708"/>
        <w:jc w:val="both"/>
        <w:rPr>
          <w:bCs w:val="false"/>
        </w:rPr>
      </w:pPr>
    </w:p>
    <w:p w:rsidRDefault="008B4E1F" w:rsidP="008B4E1F" w:rsidR="00017269" w:rsidRPr="00C056AF">
      <w:pPr>
        <w:jc w:val="both"/>
        <w:rPr>
          <w:b/>
          <w:bCs w:val="false"/>
          <w:i/>
          <w:color w:val="FF0000"/>
          <w:u w:val="single"/>
        </w:rPr>
      </w:pPr>
      <w:r>
        <w:rPr>
          <w:bCs w:val="false"/>
          <w:color w:val="FF0000"/>
        </w:rPr>
        <w:tab/>
      </w:r>
      <w:r w:rsidRPr="00BD18B4">
        <w:rPr>
          <w:bCs w:val="false"/>
        </w:rPr>
        <w:t>II</w:t>
      </w:r>
      <w:r w:rsidRPr="00BD18B4">
        <w:rPr>
          <w:bCs w:val="false"/>
        </w:rPr>
        <w:tab/>
      </w:r>
      <w:r w:rsidR="00BD18B4" w:rsidRPr="00BD18B4">
        <w:t xml:space="preserve">Nalaže se Financijskoj agenciji, Regionalnom centru Rijeka, Rijeka, Frana Kurelca 8 </w:t>
      </w:r>
      <w:r w:rsidR="008F2E24">
        <w:t xml:space="preserve">da </w:t>
      </w:r>
      <w:r w:rsidR="008F2E24" w:rsidRPr="00BD18B4">
        <w:rPr>
          <w:bCs w:val="false"/>
        </w:rPr>
        <w:t xml:space="preserve">u roku od 8 dana od pravomoćnosti ovog rješenja </w:t>
      </w:r>
      <w:r w:rsidR="00BD18B4" w:rsidRPr="00BD18B4">
        <w:rPr>
          <w:bCs w:val="false"/>
        </w:rPr>
        <w:t>vrati</w:t>
      </w:r>
      <w:r w:rsidRPr="00BD18B4">
        <w:rPr>
          <w:bCs w:val="false"/>
        </w:rPr>
        <w:t xml:space="preserve"> raz</w:t>
      </w:r>
      <w:r w:rsidR="00BD18B4" w:rsidRPr="00BD18B4">
        <w:rPr>
          <w:bCs w:val="false"/>
        </w:rPr>
        <w:t>l</w:t>
      </w:r>
      <w:r w:rsidRPr="00BD18B4">
        <w:rPr>
          <w:bCs w:val="false"/>
        </w:rPr>
        <w:t>ik</w:t>
      </w:r>
      <w:r w:rsidR="00BD18B4" w:rsidRPr="00BD18B4">
        <w:rPr>
          <w:bCs w:val="false"/>
        </w:rPr>
        <w:t>u</w:t>
      </w:r>
      <w:r w:rsidRPr="00BD18B4">
        <w:rPr>
          <w:bCs w:val="false"/>
        </w:rPr>
        <w:t xml:space="preserve"> između uplaćene jamčevine i iznosa ponude postignutog na javnoj dražbi </w:t>
      </w:r>
      <w:r w:rsidR="00BD18B4" w:rsidRPr="00BD18B4">
        <w:t xml:space="preserve">sa računa broj HR3323900011300028779 društvu TERRA FIRMA d.d. Budmanijeva 3, 10000 Zagreb, OIB: 22198253360 u iznosu od </w:t>
      </w:r>
      <w:r w:rsidR="00BD18B4" w:rsidRPr="00BD18B4">
        <w:rPr>
          <w:bCs w:val="false"/>
        </w:rPr>
        <w:t xml:space="preserve">69.754,35 </w:t>
      </w:r>
      <w:r w:rsidR="00BD18B4" w:rsidRPr="00BD18B4">
        <w:t>kn, (ID nadmetanja: 8751, identifikator predmeta prodaje: 2965) na račun broj HR36 2484 0081 1350 6770 5.</w:t>
      </w:r>
    </w:p>
    <w:p w:rsidRDefault="00017269" w:rsidP="008B4E1F" w:rsidR="00017269" w:rsidRPr="008B4E1F">
      <w:pPr>
        <w:jc w:val="both"/>
        <w:rPr>
          <w:bCs w:val="false"/>
          <w:color w:val="FF0000"/>
        </w:rPr>
      </w:pPr>
    </w:p>
    <w:p w:rsidRDefault="008B4E1F" w:rsidP="00775E47" w:rsidR="00775E47" w:rsidRPr="003D31F6">
      <w:pPr>
        <w:jc w:val="both"/>
        <w:rPr>
          <w:color w:val="FF0000"/>
        </w:rPr>
      </w:pPr>
      <w:r w:rsidRPr="008B4E1F">
        <w:rPr>
          <w:bCs w:val="false"/>
        </w:rPr>
        <w:tab/>
        <w:t>III</w:t>
      </w:r>
      <w:r w:rsidRPr="008B4E1F">
        <w:rPr>
          <w:bCs w:val="false"/>
        </w:rPr>
        <w:tab/>
        <w:t>Nakon što ovo rješenje postane pravomoćno, upisat će se u zemljišnoj knjizi u njegovu korist pravo vlasništva na nekretninama iz točke I ovog rješenja te će se iz zemljišne knjige brisati sljedeći tereti:</w:t>
      </w:r>
    </w:p>
    <w:p w:rsidRDefault="006E38D2" w:rsidP="00D24089" w:rsidR="006E38D2" w:rsidRPr="007411FC">
      <w:pPr>
        <w:ind w:firstLine="708"/>
        <w:jc w:val="both"/>
      </w:pPr>
      <w:r w:rsidRPr="007411FC">
        <w:t xml:space="preserve">- zabilježba otvaranja stečajnog postupka nad trgovačkim društvom </w:t>
      </w:r>
      <w:r w:rsidR="001F593E" w:rsidRPr="007411FC">
        <w:t>ANNAPOLIS NEKRETNINE d.o.o. Novigrad, Rotonda 1, OIB: 84221918287</w:t>
      </w:r>
      <w:r w:rsidRPr="007411FC">
        <w:t>, upisana po rješenju ovoga suda posl.br. St-</w:t>
      </w:r>
      <w:r w:rsidR="001F593E" w:rsidRPr="007411FC">
        <w:t>58</w:t>
      </w:r>
      <w:r w:rsidRPr="007411FC">
        <w:t>/1</w:t>
      </w:r>
      <w:r w:rsidR="001F593E" w:rsidRPr="007411FC">
        <w:t>5</w:t>
      </w:r>
      <w:r w:rsidRPr="007411FC">
        <w:t>-</w:t>
      </w:r>
      <w:r w:rsidR="007411FC" w:rsidRPr="007411FC">
        <w:t>17</w:t>
      </w:r>
      <w:r w:rsidRPr="007411FC">
        <w:t xml:space="preserve"> od </w:t>
      </w:r>
      <w:r w:rsidR="00E85615" w:rsidRPr="007411FC">
        <w:t>1</w:t>
      </w:r>
      <w:r w:rsidR="007411FC" w:rsidRPr="007411FC">
        <w:t>3</w:t>
      </w:r>
      <w:r w:rsidR="00E85615" w:rsidRPr="007411FC">
        <w:t>. studenog 201</w:t>
      </w:r>
      <w:r w:rsidR="007411FC" w:rsidRPr="007411FC">
        <w:t>5.</w:t>
      </w:r>
      <w:r w:rsidR="00E85615" w:rsidRPr="007411FC">
        <w:t>,</w:t>
      </w:r>
    </w:p>
    <w:p w:rsidRDefault="006E38D2" w:rsidP="006E38D2" w:rsidR="006E38D2" w:rsidRPr="007411FC">
      <w:pPr>
        <w:ind w:firstLine="708"/>
        <w:jc w:val="both"/>
      </w:pPr>
      <w:r w:rsidRPr="007411FC">
        <w:t xml:space="preserve">- zabilježba </w:t>
      </w:r>
      <w:r w:rsidR="008120F1" w:rsidRPr="007411FC">
        <w:t xml:space="preserve">rješenja </w:t>
      </w:r>
      <w:r w:rsidRPr="007411FC">
        <w:t xml:space="preserve">o prodaji nekretnina u stečajnom postupku upisana temeljem rješenja ovoga suda posl.br. </w:t>
      </w:r>
      <w:r w:rsidR="00B0778E" w:rsidRPr="007411FC">
        <w:t>St-</w:t>
      </w:r>
      <w:r w:rsidR="00D77DD4" w:rsidRPr="007411FC">
        <w:t>58</w:t>
      </w:r>
      <w:r w:rsidR="00292E0B" w:rsidRPr="007411FC">
        <w:t>/1</w:t>
      </w:r>
      <w:r w:rsidR="00D77DD4" w:rsidRPr="007411FC">
        <w:t>5</w:t>
      </w:r>
      <w:r w:rsidR="008120F1" w:rsidRPr="007411FC">
        <w:t>-</w:t>
      </w:r>
      <w:r w:rsidR="007411FC" w:rsidRPr="007411FC">
        <w:t>40</w:t>
      </w:r>
      <w:r w:rsidRPr="007411FC">
        <w:t xml:space="preserve"> od </w:t>
      </w:r>
      <w:r w:rsidR="007411FC" w:rsidRPr="007411FC">
        <w:t>1</w:t>
      </w:r>
      <w:r w:rsidR="008120F1" w:rsidRPr="007411FC">
        <w:t>1</w:t>
      </w:r>
      <w:r w:rsidR="00B0778E" w:rsidRPr="007411FC">
        <w:t>.</w:t>
      </w:r>
      <w:r w:rsidR="008120F1" w:rsidRPr="007411FC">
        <w:t xml:space="preserve"> travnja </w:t>
      </w:r>
      <w:r w:rsidRPr="007411FC">
        <w:t>201</w:t>
      </w:r>
      <w:r w:rsidR="008120F1" w:rsidRPr="007411FC">
        <w:t>7</w:t>
      </w:r>
      <w:r w:rsidRPr="007411FC">
        <w:t>.,</w:t>
      </w:r>
    </w:p>
    <w:p w:rsidRDefault="00404BFA" w:rsidP="00CB54DE" w:rsidR="00CB54DE" w:rsidRPr="00CB54DE">
      <w:pPr>
        <w:tabs>
          <w:tab w:pos="269" w:val="left"/>
          <w:tab w:pos="749" w:val="left"/>
          <w:tab w:pos="7401" w:val="left"/>
          <w:tab w:pos="7819" w:val="left"/>
          <w:tab w:pos="8118" w:val="left"/>
          <w:tab w:pos="8566" w:val="left"/>
        </w:tabs>
        <w:ind w:left="-30"/>
        <w:jc w:val="both"/>
      </w:pPr>
      <w:r w:rsidRPr="00CB54DE">
        <w:rPr>
          <w:color w:val="FF0000"/>
        </w:rPr>
        <w:tab/>
      </w:r>
      <w:r w:rsidRPr="00CB54DE">
        <w:rPr>
          <w:color w:val="FF0000"/>
        </w:rPr>
        <w:tab/>
      </w:r>
      <w:r w:rsidR="00CB54DE" w:rsidRPr="00CB54DE">
        <w:t>- Temeljem Rješenja o osiguranju općinskog suda u Bujama od 30. srpnja 2010. godine, pod posl.br. Ovr-674/10-2 ovršno se predbilježuje pravo zaloga, radi osiguranja novčane tražbine u iznosu od =57.377,67 Kn (pedesetsedamtisućatristosedamdesetsedamkuna i šezdesetsedam lipa) i daljnje zakonske zatezne kamate koje na iznos glavnice teku od dana 02. siječnja 2010.g. do isplate i na ime troškova ovog postupka osiguranja u iznosu od 1.000,00 Kn, na dijelu nekretnina Annapolis nekretnine d.o.o. Novigrad, na ime: 57.377,67 KN u korist REPUBLIKA HRVATSKA - MINISTARSTVO FINANCIJA - POREZNA UPRAVA, PODRUČNI URED PAZIN,</w:t>
      </w:r>
    </w:p>
    <w:p w:rsidRDefault="00CB54DE" w:rsidP="00CB54DE" w:rsidR="00CB54DE" w:rsidRPr="00CB54DE">
      <w:pPr>
        <w:tabs>
          <w:tab w:pos="269" w:val="left"/>
          <w:tab w:pos="749" w:val="left"/>
          <w:tab w:pos="7401" w:val="left"/>
          <w:tab w:pos="7819" w:val="left"/>
          <w:tab w:pos="8118" w:val="left"/>
          <w:tab w:pos="8566" w:val="left"/>
        </w:tabs>
        <w:ind w:left="-30"/>
        <w:jc w:val="both"/>
      </w:pPr>
      <w:r>
        <w:lastRenderedPageBreak/>
        <w:tab/>
      </w:r>
      <w:r>
        <w:tab/>
      </w:r>
      <w:r w:rsidRPr="00CB54DE">
        <w:t>- Temeljem Rješenja o ovrsi posl.br. Ovr-899/11-2 od 27. rujna 2011.g., zabilježena je se ovrha na nekretninama u AI.</w:t>
      </w:r>
    </w:p>
    <w:p w:rsidRDefault="00627652" w:rsidP="00CB54DE" w:rsidR="00627652" w:rsidRPr="003D31F6">
      <w:pPr>
        <w:tabs>
          <w:tab w:pos="269" w:val="left"/>
          <w:tab w:pos="749" w:val="left"/>
          <w:tab w:pos="7401" w:val="left"/>
          <w:tab w:pos="7819" w:val="left"/>
          <w:tab w:pos="8118" w:val="left"/>
          <w:tab w:pos="8566" w:val="left"/>
        </w:tabs>
        <w:ind w:left="-30"/>
        <w:jc w:val="both"/>
        <w:rPr>
          <w:color w:val="FF0000"/>
        </w:rPr>
      </w:pPr>
    </w:p>
    <w:p w:rsidRDefault="00775E47" w:rsidP="00775E47" w:rsidR="00775E47" w:rsidRPr="00D37370">
      <w:pPr>
        <w:ind w:firstLine="708"/>
        <w:jc w:val="both"/>
      </w:pPr>
      <w:r w:rsidRPr="00D37370">
        <w:t>IV.</w:t>
      </w:r>
      <w:r w:rsidR="00FF6B95" w:rsidRPr="00D37370">
        <w:tab/>
        <w:t>Nekretnine</w:t>
      </w:r>
      <w:r w:rsidRPr="00D37370">
        <w:t xml:space="preserve"> iz točke I. izreke ovog rješenja predati će se </w:t>
      </w:r>
      <w:r w:rsidR="00FF6B95" w:rsidRPr="00D37370">
        <w:t xml:space="preserve">kupcu </w:t>
      </w:r>
      <w:r w:rsidR="00D37370" w:rsidRPr="00D37370">
        <w:t>TERRA FIRMA d.d. Budmanijeva 3, 10000 Zagreb, OIB: 22198253360,</w:t>
      </w:r>
      <w:r w:rsidRPr="00D37370">
        <w:t xml:space="preserve"> nakon što ovo rješenje postane pravomoćno. </w:t>
      </w:r>
    </w:p>
    <w:p w:rsidRDefault="00775E47" w:rsidP="00775E47" w:rsidR="00775E47" w:rsidRPr="003D31F6">
      <w:pPr>
        <w:jc w:val="both"/>
        <w:rPr>
          <w:color w:val="FF0000"/>
        </w:rPr>
      </w:pPr>
    </w:p>
    <w:p w:rsidRDefault="00775E47" w:rsidP="00775E47" w:rsidR="00775E47" w:rsidRPr="001F593E">
      <w:pPr>
        <w:ind w:firstLine="708"/>
        <w:jc w:val="both"/>
      </w:pPr>
      <w:r w:rsidRPr="001F593E">
        <w:t>V.</w:t>
      </w:r>
      <w:r w:rsidRPr="001F593E">
        <w:tab/>
        <w:t xml:space="preserve">Nalaže se zemljišnoknjižnom odjelu Općinskog suda u Puli – Pola, </w:t>
      </w:r>
      <w:r w:rsidR="007F3607" w:rsidRPr="001F593E">
        <w:t xml:space="preserve">stalna služba u Bujama-Buie, </w:t>
      </w:r>
      <w:r w:rsidRPr="001F593E">
        <w:t>da u zemljišnoj knjizi upiše zabilježbu dosude na nekretninama iz točke I. izreke ovog rješenja.</w:t>
      </w:r>
    </w:p>
    <w:p w:rsidRDefault="00775E47" w:rsidP="00775E47" w:rsidR="00775E47" w:rsidRPr="001F593E">
      <w:pPr>
        <w:ind w:firstLine="708"/>
        <w:jc w:val="both"/>
      </w:pPr>
    </w:p>
    <w:p w:rsidRDefault="00775E47" w:rsidP="00775E47" w:rsidR="00775E47" w:rsidRPr="001F593E">
      <w:pPr>
        <w:ind w:firstLine="708"/>
        <w:jc w:val="both"/>
      </w:pPr>
      <w:r w:rsidRPr="001F593E">
        <w:t>VI.</w:t>
      </w:r>
      <w:r w:rsidRPr="001F593E">
        <w:tab/>
        <w:t>Zemljišnoknjižni odjel Općinskog suda u Puli – Pola,</w:t>
      </w:r>
      <w:r w:rsidR="007F3607" w:rsidRPr="001F593E">
        <w:t xml:space="preserve"> stalna služba u Bujama-Buie,</w:t>
      </w:r>
      <w:r w:rsidRPr="001F593E">
        <w:t xml:space="preserve"> obaviti će upis iz točke III. izreke na temelju ovog pravomoćnog rješenja o dosudi nekretnina.</w:t>
      </w:r>
    </w:p>
    <w:p w:rsidRDefault="00775E47" w:rsidP="00775E47" w:rsidR="00775E47" w:rsidRPr="001F593E">
      <w:pPr>
        <w:ind w:firstLine="708"/>
        <w:jc w:val="both"/>
      </w:pPr>
    </w:p>
    <w:p w:rsidRDefault="00775E47" w:rsidP="00775E47" w:rsidR="00775E47" w:rsidRPr="001F593E">
      <w:pPr>
        <w:ind w:firstLine="708"/>
        <w:jc w:val="both"/>
      </w:pPr>
      <w:r w:rsidRPr="001F593E">
        <w:t>VII.</w:t>
      </w:r>
      <w:r w:rsidRPr="001F593E">
        <w:tab/>
        <w:t xml:space="preserve">Nalaže se stečajnom upravitelju </w:t>
      </w:r>
      <w:r w:rsidR="00B3164B" w:rsidRPr="001F593E">
        <w:t xml:space="preserve">Kristijanu Mijandrušiću, Pazin, Stari trg 7, </w:t>
      </w:r>
      <w:r w:rsidRPr="001F593E">
        <w:t>da u roku od osam dana od dana pravomoćnosti ovog rješenja dostavi sudu obračun troškova unovčenja nekretnina (čl. 254. Stečajnog zakona).</w:t>
      </w:r>
    </w:p>
    <w:p w:rsidRDefault="00775E47" w:rsidP="00775E47" w:rsidR="00775E47"/>
    <w:p w:rsidRDefault="008F2E24" w:rsidP="00775E47" w:rsidR="008F2E24" w:rsidRPr="001F593E"/>
    <w:p w:rsidRDefault="00775E47" w:rsidP="00775E47" w:rsidR="00775E47" w:rsidRPr="001F593E">
      <w:pPr>
        <w:jc w:val="center"/>
      </w:pPr>
      <w:r w:rsidRPr="001F593E">
        <w:t>Obrazloženje</w:t>
      </w:r>
    </w:p>
    <w:p w:rsidRDefault="00775E47" w:rsidP="00775E47" w:rsidR="00775E47" w:rsidRPr="00EE2F4B">
      <w:pPr>
        <w:ind w:left="360"/>
        <w:jc w:val="both"/>
      </w:pPr>
    </w:p>
    <w:p w:rsidRDefault="00775E47" w:rsidP="00EE2F4B" w:rsidR="00EE2F4B" w:rsidRPr="00EE2F4B">
      <w:pPr>
        <w:jc w:val="both"/>
      </w:pPr>
      <w:r w:rsidRPr="00EE2F4B">
        <w:tab/>
        <w:t xml:space="preserve">Ovosudnim zaključkom o prodaji posl.br. </w:t>
      </w:r>
      <w:r w:rsidR="007304A3" w:rsidRPr="00EE2F4B">
        <w:t>1</w:t>
      </w:r>
      <w:r w:rsidRPr="00EE2F4B">
        <w:t xml:space="preserve"> </w:t>
      </w:r>
      <w:r w:rsidR="001D0621" w:rsidRPr="00EE2F4B">
        <w:t>St-</w:t>
      </w:r>
      <w:r w:rsidR="00E609AC" w:rsidRPr="00EE2F4B">
        <w:t>58</w:t>
      </w:r>
      <w:r w:rsidR="001D0621" w:rsidRPr="00EE2F4B">
        <w:t>/1</w:t>
      </w:r>
      <w:r w:rsidR="00E609AC" w:rsidRPr="00EE2F4B">
        <w:t>5</w:t>
      </w:r>
      <w:r w:rsidRPr="00EE2F4B">
        <w:t>-</w:t>
      </w:r>
      <w:r w:rsidR="00E609AC" w:rsidRPr="00EE2F4B">
        <w:t>44 od 13. lipnja 2017</w:t>
      </w:r>
      <w:r w:rsidRPr="00EE2F4B">
        <w:t xml:space="preserve">., na temelju odredbe čl. 247. st. 3. Stečajnog zakona (dalje: SZ), vrijednost </w:t>
      </w:r>
      <w:r w:rsidR="00CF759D" w:rsidRPr="00EE2F4B">
        <w:t xml:space="preserve">slijedećih </w:t>
      </w:r>
      <w:r w:rsidRPr="00EE2F4B">
        <w:t>nekretnina stečajnog dužnika</w:t>
      </w:r>
    </w:p>
    <w:p w:rsidRDefault="00EE2F4B" w:rsidP="00EE2F4B" w:rsidR="00EE2F4B" w:rsidRPr="00EE2F4B">
      <w:pPr>
        <w:jc w:val="both"/>
      </w:pPr>
      <w:r w:rsidRPr="00EE2F4B">
        <w:tab/>
        <w:t xml:space="preserve">- 8/9 dijela k.č. 428/5 upisane u z.k.ul. 709 k.o. Kršete,  </w:t>
      </w:r>
    </w:p>
    <w:p w:rsidRDefault="00EE2F4B" w:rsidP="00EE2F4B" w:rsidR="00EE2F4B" w:rsidRPr="00EE2F4B">
      <w:pPr>
        <w:jc w:val="both"/>
      </w:pPr>
      <w:r w:rsidRPr="00EE2F4B">
        <w:tab/>
        <w:t>- k.č. 426/1 i 426/5 k.o. upisane u z.k.ul.  186 k.o. Kršete,</w:t>
      </w:r>
    </w:p>
    <w:p w:rsidRDefault="00EE2F4B" w:rsidP="00775E47" w:rsidR="00775E47" w:rsidRPr="00EE2F4B">
      <w:pPr>
        <w:jc w:val="both"/>
      </w:pPr>
      <w:r w:rsidRPr="00EE2F4B">
        <w:tab/>
      </w:r>
      <w:r w:rsidR="00CF759D" w:rsidRPr="00EE2F4B">
        <w:t xml:space="preserve">utvrđena je u iznosu od </w:t>
      </w:r>
      <w:r w:rsidRPr="00EE2F4B">
        <w:t xml:space="preserve">1.147.553,50 </w:t>
      </w:r>
      <w:r w:rsidR="00CF759D" w:rsidRPr="00EE2F4B">
        <w:t>kn</w:t>
      </w:r>
      <w:r w:rsidR="003A7AD6" w:rsidRPr="00EE2F4B">
        <w:t xml:space="preserve">, </w:t>
      </w:r>
      <w:r w:rsidR="00775E47" w:rsidRPr="00EE2F4B">
        <w:t>te da će prodaju nekretnina provesti Financijska agencija elektroničkom javnom dražbom uz odgovarajuću primjenu pravila ovršnoga postupka o ovrsi na nekretnini.</w:t>
      </w:r>
    </w:p>
    <w:p w:rsidRDefault="00775E47" w:rsidP="00775E47" w:rsidR="00775E47" w:rsidRPr="003D31F6">
      <w:pPr>
        <w:ind w:firstLine="708"/>
        <w:jc w:val="both"/>
        <w:rPr>
          <w:color w:val="FF0000"/>
        </w:rPr>
      </w:pPr>
    </w:p>
    <w:p w:rsidRDefault="00775E47" w:rsidP="00775E47" w:rsidR="00775E47" w:rsidRPr="00914C92">
      <w:pPr>
        <w:ind w:firstLine="708"/>
        <w:jc w:val="both"/>
      </w:pPr>
      <w:r w:rsidRPr="00914C92">
        <w:t xml:space="preserve">Nakon završetka elektroničke javne dražbe Financijska agencija je, </w:t>
      </w:r>
      <w:r w:rsidR="00914C92" w:rsidRPr="00914C92">
        <w:t>12</w:t>
      </w:r>
      <w:r w:rsidR="00076D3C" w:rsidRPr="00914C92">
        <w:t xml:space="preserve">. </w:t>
      </w:r>
      <w:r w:rsidR="00914C92" w:rsidRPr="00914C92">
        <w:t xml:space="preserve">srpnja </w:t>
      </w:r>
      <w:r w:rsidRPr="00914C92">
        <w:t>201</w:t>
      </w:r>
      <w:r w:rsidR="00914C92" w:rsidRPr="00914C92">
        <w:t>8</w:t>
      </w:r>
      <w:r w:rsidRPr="00914C92">
        <w:t>., dostavila sudu izvještaj o provedenoj elektroničkoj javnoj dražbi.</w:t>
      </w:r>
    </w:p>
    <w:p w:rsidRDefault="00775E47" w:rsidP="00775E47" w:rsidR="00775E47" w:rsidRPr="00914C92">
      <w:pPr>
        <w:ind w:firstLine="708"/>
        <w:jc w:val="both"/>
      </w:pPr>
    </w:p>
    <w:p w:rsidRDefault="00775E47" w:rsidP="00775E47" w:rsidR="00A11B1C">
      <w:pPr>
        <w:jc w:val="both"/>
      </w:pPr>
      <w:r w:rsidRPr="00914C92">
        <w:tab/>
        <w:t xml:space="preserve">Na temelju tog izvještaja utvrđeno je da </w:t>
      </w:r>
      <w:r w:rsidR="00076D3C" w:rsidRPr="00914C92">
        <w:t xml:space="preserve">su predmetne nekretnine prodane na </w:t>
      </w:r>
      <w:r w:rsidR="00914C92" w:rsidRPr="00914C92">
        <w:t>četvrtoj</w:t>
      </w:r>
      <w:r w:rsidR="00076D3C" w:rsidRPr="00914C92">
        <w:t xml:space="preserve"> elektroničkoj javnoj dražbi, identifikatora predmeta prodaje </w:t>
      </w:r>
      <w:r w:rsidR="00914C92" w:rsidRPr="00914C92">
        <w:t>8751</w:t>
      </w:r>
      <w:r w:rsidR="00076D3C" w:rsidRPr="00914C92">
        <w:t xml:space="preserve">. </w:t>
      </w:r>
    </w:p>
    <w:p w:rsidRDefault="00EC01DA" w:rsidP="00775E47" w:rsidR="00EC01DA" w:rsidRPr="00914C92">
      <w:pPr>
        <w:jc w:val="both"/>
      </w:pPr>
    </w:p>
    <w:p w:rsidRDefault="00A11B1C" w:rsidP="00775E47" w:rsidR="00A11B1C" w:rsidRPr="00977DB2">
      <w:pPr>
        <w:jc w:val="both"/>
      </w:pPr>
      <w:r w:rsidRPr="00EC01DA">
        <w:rPr>
          <w:color w:val="FF0000"/>
        </w:rPr>
        <w:tab/>
      </w:r>
      <w:r w:rsidRPr="00977DB2">
        <w:t xml:space="preserve">Jamčevinu u iznosu od </w:t>
      </w:r>
      <w:r w:rsidR="00914C92" w:rsidRPr="00977DB2">
        <w:t>114.755,35</w:t>
      </w:r>
      <w:r w:rsidR="00590AB4" w:rsidRPr="00977DB2">
        <w:t xml:space="preserve"> </w:t>
      </w:r>
      <w:r w:rsidRPr="00977DB2">
        <w:t>kn uplatili su:</w:t>
      </w:r>
    </w:p>
    <w:p w:rsidRDefault="00FC003F" w:rsidP="00775E47" w:rsidR="00FC003F" w:rsidRPr="00977DB2">
      <w:pPr>
        <w:jc w:val="both"/>
      </w:pPr>
    </w:p>
    <w:p w:rsidRDefault="00A80CAB" w:rsidP="00A80CAB" w:rsidR="00A80CAB" w:rsidRPr="00977DB2">
      <w:pPr>
        <w:jc w:val="both"/>
      </w:pPr>
      <w:r w:rsidRPr="00977DB2">
        <w:t xml:space="preserve">- </w:t>
      </w:r>
      <w:r w:rsidR="00977DB2" w:rsidRPr="00977DB2">
        <w:t>Janko Popovič, Bleiweisova 33, Zagreb</w:t>
      </w:r>
      <w:r w:rsidRPr="00977DB2">
        <w:t>,</w:t>
      </w:r>
      <w:r w:rsidR="00B50BB5" w:rsidRPr="00977DB2">
        <w:t xml:space="preserve"> OIB: 60376167667,</w:t>
      </w:r>
    </w:p>
    <w:p w:rsidRDefault="00A80CAB" w:rsidP="00A80CAB" w:rsidR="00A80CAB" w:rsidRPr="00977DB2">
      <w:pPr>
        <w:jc w:val="both"/>
      </w:pPr>
      <w:r w:rsidRPr="00977DB2">
        <w:t>- SPORTMAR d. o. o. Cvjetni Trg 8, 51511 Njivice, OIB: 85992364960</w:t>
      </w:r>
      <w:r w:rsidRPr="00977DB2">
        <w:tab/>
      </w:r>
    </w:p>
    <w:p w:rsidRDefault="00A80CAB" w:rsidP="00A80CAB" w:rsidR="00A80CAB" w:rsidRPr="00977DB2">
      <w:pPr>
        <w:jc w:val="both"/>
      </w:pPr>
      <w:r w:rsidRPr="00977DB2">
        <w:t>- ZVUČNI ZID d.o.o., Preradovičeva ulica 25, Zagreb, OIB: 94423800056</w:t>
      </w:r>
      <w:r w:rsidRPr="00977DB2">
        <w:tab/>
      </w:r>
    </w:p>
    <w:p w:rsidRDefault="00A80CAB" w:rsidP="00A80CAB" w:rsidR="00B50BB5" w:rsidRPr="00977DB2">
      <w:pPr>
        <w:jc w:val="both"/>
      </w:pPr>
      <w:r w:rsidRPr="00977DB2">
        <w:t xml:space="preserve">- PRIMA CAPITALE d.o.o. Preradovičeva ulica 25, </w:t>
      </w:r>
      <w:r w:rsidR="00B50BB5" w:rsidRPr="00977DB2">
        <w:t>Z</w:t>
      </w:r>
      <w:r w:rsidRPr="00977DB2">
        <w:t>agreb, OIB: 70541325254</w:t>
      </w:r>
      <w:r w:rsidRPr="00977DB2">
        <w:tab/>
      </w:r>
    </w:p>
    <w:p w:rsidRDefault="00B50BB5" w:rsidP="00B50BB5" w:rsidR="00B50BB5" w:rsidRPr="00977DB2">
      <w:pPr>
        <w:jc w:val="both"/>
      </w:pPr>
      <w:r w:rsidRPr="00977DB2">
        <w:t xml:space="preserve">- </w:t>
      </w:r>
      <w:r w:rsidR="00A80CAB" w:rsidRPr="00977DB2">
        <w:t>ADRIA NOVA d.o.o.</w:t>
      </w:r>
      <w:r w:rsidRPr="00977DB2">
        <w:t xml:space="preserve"> </w:t>
      </w:r>
      <w:r w:rsidR="00A80CAB" w:rsidRPr="00977DB2">
        <w:t>Ciottina Ulica 22, 51000 Rijeka,</w:t>
      </w:r>
      <w:r w:rsidRPr="00977DB2">
        <w:t xml:space="preserve"> OIB</w:t>
      </w:r>
      <w:r w:rsidR="00A80CAB" w:rsidRPr="00977DB2">
        <w:t>: 14832702287</w:t>
      </w:r>
      <w:r w:rsidRPr="00977DB2">
        <w:t>,</w:t>
      </w:r>
    </w:p>
    <w:p w:rsidRDefault="00B50BB5" w:rsidP="00A80CAB" w:rsidR="00B50BB5" w:rsidRPr="00977DB2">
      <w:pPr>
        <w:jc w:val="both"/>
      </w:pPr>
      <w:r w:rsidRPr="00977DB2">
        <w:t xml:space="preserve">- </w:t>
      </w:r>
      <w:r w:rsidR="00977DB2" w:rsidRPr="00977DB2">
        <w:t>Mario Vunič, Ulica Milana Ogrizovića 18, Zagreb</w:t>
      </w:r>
      <w:r w:rsidR="00A80CAB" w:rsidRPr="00977DB2">
        <w:t xml:space="preserve">, </w:t>
      </w:r>
      <w:r w:rsidRPr="00977DB2">
        <w:t>OIB: 40931749658</w:t>
      </w:r>
    </w:p>
    <w:p w:rsidRDefault="00B50BB5" w:rsidP="000D1E82" w:rsidR="000D1E82" w:rsidRPr="00977DB2">
      <w:pPr>
        <w:kinsoku w:val="false"/>
        <w:overflowPunct w:val="false"/>
        <w:spacing w:lineRule="exact" w:line="232" w:after="85"/>
        <w:jc w:val="both"/>
        <w:textAlignment w:val="baseline"/>
        <w:rPr>
          <w:spacing w:val="-1"/>
        </w:rPr>
      </w:pPr>
      <w:r w:rsidRPr="00977DB2">
        <w:t xml:space="preserve">- </w:t>
      </w:r>
      <w:r w:rsidR="00977DB2" w:rsidRPr="00977DB2">
        <w:t>Inoslav Mlinarič, Drenovačka 1, Zagreb</w:t>
      </w:r>
      <w:r w:rsidR="00A80CAB" w:rsidRPr="00977DB2">
        <w:t>,</w:t>
      </w:r>
      <w:r w:rsidR="000D1E82" w:rsidRPr="00977DB2">
        <w:t xml:space="preserve"> OI</w:t>
      </w:r>
      <w:r w:rsidR="000D1E82" w:rsidRPr="00977DB2">
        <w:rPr>
          <w:spacing w:val="-1"/>
        </w:rPr>
        <w:t>B: 51454245379</w:t>
      </w:r>
    </w:p>
    <w:p w:rsidRDefault="000D1E82" w:rsidP="000D1E82" w:rsidR="000D1E82" w:rsidRPr="00977DB2">
      <w:pPr>
        <w:kinsoku w:val="false"/>
        <w:overflowPunct w:val="false"/>
        <w:spacing w:lineRule="exact" w:line="232" w:after="85"/>
        <w:jc w:val="both"/>
        <w:textAlignment w:val="baseline"/>
        <w:rPr>
          <w:spacing w:val="-1"/>
        </w:rPr>
      </w:pPr>
      <w:r w:rsidRPr="00977DB2">
        <w:rPr>
          <w:spacing w:val="-1"/>
        </w:rPr>
        <w:t xml:space="preserve">- </w:t>
      </w:r>
      <w:r w:rsidR="00977DB2" w:rsidRPr="00977DB2">
        <w:rPr>
          <w:spacing w:val="-1"/>
        </w:rPr>
        <w:t>Goran Čuljak, Tavankutska 15, Zagreb</w:t>
      </w:r>
      <w:r w:rsidRPr="00977DB2">
        <w:rPr>
          <w:spacing w:val="-1"/>
        </w:rPr>
        <w:t>, OIB: 48501738342</w:t>
      </w:r>
      <w:r w:rsidRPr="00977DB2">
        <w:rPr>
          <w:spacing w:val="-1"/>
        </w:rPr>
        <w:tab/>
      </w:r>
    </w:p>
    <w:p w:rsidRDefault="000D1E82" w:rsidP="000D1E82" w:rsidR="000D1E82" w:rsidRPr="00977DB2">
      <w:pPr>
        <w:kinsoku w:val="false"/>
        <w:overflowPunct w:val="false"/>
        <w:spacing w:lineRule="exact" w:line="232" w:after="85"/>
        <w:jc w:val="both"/>
        <w:textAlignment w:val="baseline"/>
        <w:rPr>
          <w:spacing w:val="-1"/>
        </w:rPr>
      </w:pPr>
      <w:r w:rsidRPr="00977DB2">
        <w:rPr>
          <w:spacing w:val="-1"/>
        </w:rPr>
        <w:t xml:space="preserve">- </w:t>
      </w:r>
      <w:r w:rsidR="00977DB2" w:rsidRPr="00977DB2">
        <w:rPr>
          <w:spacing w:val="-1"/>
        </w:rPr>
        <w:t>Damir Veršec, Ulica Pavla Radica 1, Virovitica</w:t>
      </w:r>
      <w:r w:rsidRPr="00977DB2">
        <w:rPr>
          <w:spacing w:val="-1"/>
        </w:rPr>
        <w:t>, OIB: 90464311839</w:t>
      </w:r>
    </w:p>
    <w:p w:rsidRDefault="00E775C0" w:rsidP="000D1E82" w:rsidR="00E775C0" w:rsidRPr="00977DB2">
      <w:pPr>
        <w:kinsoku w:val="false"/>
        <w:overflowPunct w:val="false"/>
        <w:spacing w:lineRule="exact" w:line="232" w:after="85"/>
        <w:jc w:val="both"/>
        <w:textAlignment w:val="baseline"/>
        <w:rPr>
          <w:spacing w:val="-1"/>
        </w:rPr>
      </w:pPr>
      <w:r w:rsidRPr="00977DB2">
        <w:rPr>
          <w:spacing w:val="-1"/>
        </w:rPr>
        <w:t xml:space="preserve">- </w:t>
      </w:r>
      <w:r w:rsidR="000D1E82" w:rsidRPr="00977DB2">
        <w:rPr>
          <w:spacing w:val="-1"/>
        </w:rPr>
        <w:t>TERRA FIRMA d. d.</w:t>
      </w:r>
      <w:r w:rsidRPr="00977DB2">
        <w:rPr>
          <w:spacing w:val="-1"/>
        </w:rPr>
        <w:t xml:space="preserve">, </w:t>
      </w:r>
      <w:r w:rsidR="000D1E82" w:rsidRPr="00977DB2">
        <w:rPr>
          <w:spacing w:val="-1"/>
        </w:rPr>
        <w:t>Budmanijeva 3, Zagreb,</w:t>
      </w:r>
      <w:r w:rsidRPr="00977DB2">
        <w:rPr>
          <w:spacing w:val="-1"/>
        </w:rPr>
        <w:t xml:space="preserve"> OIB</w:t>
      </w:r>
      <w:r w:rsidR="000D1E82" w:rsidRPr="00977DB2">
        <w:rPr>
          <w:spacing w:val="-1"/>
        </w:rPr>
        <w:t>: 22198253360</w:t>
      </w:r>
      <w:r w:rsidR="000D1E82" w:rsidRPr="00977DB2">
        <w:rPr>
          <w:spacing w:val="-1"/>
        </w:rPr>
        <w:tab/>
      </w:r>
    </w:p>
    <w:p w:rsidRDefault="00E775C0" w:rsidP="000D1E82" w:rsidR="00E775C0" w:rsidRPr="00977DB2">
      <w:pPr>
        <w:kinsoku w:val="false"/>
        <w:overflowPunct w:val="false"/>
        <w:spacing w:lineRule="exact" w:line="232" w:after="85"/>
        <w:jc w:val="both"/>
        <w:textAlignment w:val="baseline"/>
        <w:rPr>
          <w:spacing w:val="-1"/>
        </w:rPr>
      </w:pPr>
      <w:r w:rsidRPr="00977DB2">
        <w:rPr>
          <w:spacing w:val="-1"/>
        </w:rPr>
        <w:t xml:space="preserve">- </w:t>
      </w:r>
      <w:r w:rsidR="000D1E82" w:rsidRPr="00977DB2">
        <w:rPr>
          <w:spacing w:val="-1"/>
        </w:rPr>
        <w:t>KorBox d.o.o.</w:t>
      </w:r>
      <w:r w:rsidRPr="00977DB2">
        <w:rPr>
          <w:spacing w:val="-1"/>
        </w:rPr>
        <w:t xml:space="preserve">, </w:t>
      </w:r>
      <w:r w:rsidR="000D1E82" w:rsidRPr="00977DB2">
        <w:rPr>
          <w:spacing w:val="-1"/>
        </w:rPr>
        <w:t>Trgovačka 6, Zagreb,</w:t>
      </w:r>
      <w:r w:rsidRPr="00977DB2">
        <w:rPr>
          <w:spacing w:val="-1"/>
        </w:rPr>
        <w:t xml:space="preserve"> OI</w:t>
      </w:r>
      <w:r w:rsidR="000D1E82" w:rsidRPr="00977DB2">
        <w:rPr>
          <w:spacing w:val="-1"/>
        </w:rPr>
        <w:t>B: 54253942164</w:t>
      </w:r>
      <w:r w:rsidR="000D1E82" w:rsidRPr="00977DB2">
        <w:rPr>
          <w:spacing w:val="-1"/>
        </w:rPr>
        <w:tab/>
      </w:r>
    </w:p>
    <w:p w:rsidRDefault="00E775C0" w:rsidP="00375DC4" w:rsidR="00375DC4" w:rsidRPr="00977DB2">
      <w:pPr>
        <w:kinsoku w:val="false"/>
        <w:overflowPunct w:val="false"/>
        <w:spacing w:lineRule="exact" w:line="232" w:after="85"/>
        <w:jc w:val="both"/>
        <w:textAlignment w:val="baseline"/>
        <w:rPr>
          <w:spacing w:val="-1"/>
        </w:rPr>
      </w:pPr>
      <w:r w:rsidRPr="00977DB2">
        <w:rPr>
          <w:spacing w:val="-1"/>
        </w:rPr>
        <w:t xml:space="preserve">- </w:t>
      </w:r>
      <w:r w:rsidR="000D1E82" w:rsidRPr="00977DB2">
        <w:rPr>
          <w:spacing w:val="-1"/>
        </w:rPr>
        <w:t>BOXKOR d.o.o. za trgovinu i usluge</w:t>
      </w:r>
      <w:r w:rsidR="00375DC4" w:rsidRPr="00977DB2">
        <w:rPr>
          <w:spacing w:val="-1"/>
        </w:rPr>
        <w:t xml:space="preserve">, </w:t>
      </w:r>
      <w:r w:rsidR="000D1E82" w:rsidRPr="00977DB2">
        <w:rPr>
          <w:spacing w:val="-1"/>
        </w:rPr>
        <w:t>Trgovačka 6, Zagreb,</w:t>
      </w:r>
      <w:r w:rsidR="00375DC4" w:rsidRPr="00977DB2">
        <w:rPr>
          <w:spacing w:val="-1"/>
        </w:rPr>
        <w:t xml:space="preserve"> OIB</w:t>
      </w:r>
      <w:r w:rsidR="000D1E82" w:rsidRPr="00977DB2">
        <w:rPr>
          <w:spacing w:val="-1"/>
        </w:rPr>
        <w:t>: 99772654600</w:t>
      </w:r>
    </w:p>
    <w:p w:rsidRDefault="00375DC4" w:rsidP="000D1E82" w:rsidR="00375DC4" w:rsidRPr="00977DB2">
      <w:pPr>
        <w:kinsoku w:val="false"/>
        <w:overflowPunct w:val="false"/>
        <w:spacing w:lineRule="exact" w:line="232" w:after="85"/>
        <w:jc w:val="both"/>
        <w:textAlignment w:val="baseline"/>
        <w:rPr>
          <w:spacing w:val="-1"/>
        </w:rPr>
      </w:pPr>
      <w:r w:rsidRPr="00977DB2">
        <w:rPr>
          <w:spacing w:val="-1"/>
        </w:rPr>
        <w:t xml:space="preserve">- </w:t>
      </w:r>
      <w:r w:rsidR="00977DB2" w:rsidRPr="00977DB2">
        <w:rPr>
          <w:spacing w:val="-1"/>
        </w:rPr>
        <w:t>Igor Jurišić, Lozica 70, Lozica</w:t>
      </w:r>
      <w:r w:rsidR="000D1E82" w:rsidRPr="00977DB2">
        <w:rPr>
          <w:spacing w:val="-1"/>
        </w:rPr>
        <w:t>,</w:t>
      </w:r>
      <w:r w:rsidRPr="00977DB2">
        <w:rPr>
          <w:spacing w:val="-1"/>
        </w:rPr>
        <w:t xml:space="preserve"> OIB</w:t>
      </w:r>
      <w:r w:rsidR="000D1E82" w:rsidRPr="00977DB2">
        <w:rPr>
          <w:spacing w:val="-1"/>
        </w:rPr>
        <w:t>: 93996920299</w:t>
      </w:r>
      <w:r w:rsidR="000D1E82" w:rsidRPr="00977DB2">
        <w:rPr>
          <w:spacing w:val="-1"/>
        </w:rPr>
        <w:tab/>
      </w:r>
    </w:p>
    <w:p w:rsidRDefault="00375DC4" w:rsidP="00802C19" w:rsidR="000D1E82" w:rsidRPr="00977DB2">
      <w:pPr>
        <w:kinsoku w:val="false"/>
        <w:overflowPunct w:val="false"/>
        <w:spacing w:lineRule="exact" w:line="232" w:after="85"/>
        <w:jc w:val="both"/>
        <w:textAlignment w:val="baseline"/>
        <w:rPr>
          <w:spacing w:val="-1"/>
        </w:rPr>
      </w:pPr>
      <w:r w:rsidRPr="00977DB2">
        <w:rPr>
          <w:spacing w:val="-1"/>
        </w:rPr>
        <w:t xml:space="preserve">- </w:t>
      </w:r>
      <w:r w:rsidR="00977DB2" w:rsidRPr="00977DB2">
        <w:rPr>
          <w:spacing w:val="-1"/>
        </w:rPr>
        <w:t>Krunoslav Pokos, Ulica Grada Koblenza 2, 42000, Varaždin</w:t>
      </w:r>
      <w:r w:rsidR="000D1E82" w:rsidRPr="00977DB2">
        <w:rPr>
          <w:spacing w:val="-1"/>
        </w:rPr>
        <w:t xml:space="preserve">, </w:t>
      </w:r>
      <w:r w:rsidR="00802C19" w:rsidRPr="00977DB2">
        <w:rPr>
          <w:spacing w:val="-1"/>
        </w:rPr>
        <w:t>OIB</w:t>
      </w:r>
      <w:r w:rsidR="000D1E82" w:rsidRPr="00977DB2">
        <w:rPr>
          <w:spacing w:val="-1"/>
        </w:rPr>
        <w:t>: 01105562754</w:t>
      </w:r>
      <w:r w:rsidR="000D1E82" w:rsidRPr="00977DB2">
        <w:rPr>
          <w:spacing w:val="-1"/>
        </w:rPr>
        <w:tab/>
      </w:r>
    </w:p>
    <w:p w:rsidRDefault="00802C19" w:rsidP="000D1E82" w:rsidR="00802C19" w:rsidRPr="00977DB2">
      <w:pPr>
        <w:kinsoku w:val="false"/>
        <w:overflowPunct w:val="false"/>
        <w:spacing w:lineRule="exact" w:line="232" w:after="85"/>
        <w:jc w:val="both"/>
        <w:textAlignment w:val="baseline"/>
        <w:rPr>
          <w:spacing w:val="-1"/>
        </w:rPr>
      </w:pPr>
      <w:r w:rsidRPr="00977DB2">
        <w:rPr>
          <w:spacing w:val="-1"/>
        </w:rPr>
        <w:t xml:space="preserve">- </w:t>
      </w:r>
      <w:r w:rsidR="000D1E82" w:rsidRPr="00977DB2">
        <w:rPr>
          <w:spacing w:val="-1"/>
        </w:rPr>
        <w:t>TOP KRAFT d.o.o.</w:t>
      </w:r>
      <w:r w:rsidRPr="00977DB2">
        <w:rPr>
          <w:spacing w:val="-1"/>
        </w:rPr>
        <w:t xml:space="preserve">, </w:t>
      </w:r>
      <w:r w:rsidR="000D1E82" w:rsidRPr="00977DB2">
        <w:rPr>
          <w:spacing w:val="-1"/>
        </w:rPr>
        <w:t>Motajička 1, 10000 Zagreb,</w:t>
      </w:r>
      <w:r w:rsidRPr="00977DB2">
        <w:rPr>
          <w:spacing w:val="-1"/>
        </w:rPr>
        <w:t xml:space="preserve"> OIB</w:t>
      </w:r>
      <w:r w:rsidR="000D1E82" w:rsidRPr="00977DB2">
        <w:rPr>
          <w:spacing w:val="-1"/>
        </w:rPr>
        <w:t>: 14387113018</w:t>
      </w:r>
      <w:r w:rsidR="000D1E82" w:rsidRPr="00977DB2">
        <w:rPr>
          <w:spacing w:val="-1"/>
        </w:rPr>
        <w:tab/>
      </w:r>
    </w:p>
    <w:p w:rsidRDefault="00802C19" w:rsidP="000D1E82" w:rsidR="005A78EA" w:rsidRPr="00977DB2">
      <w:pPr>
        <w:kinsoku w:val="false"/>
        <w:overflowPunct w:val="false"/>
        <w:spacing w:lineRule="exact" w:line="232" w:after="85"/>
        <w:jc w:val="both"/>
        <w:textAlignment w:val="baseline"/>
        <w:rPr>
          <w:spacing w:val="-1"/>
        </w:rPr>
      </w:pPr>
      <w:r w:rsidRPr="00977DB2">
        <w:rPr>
          <w:spacing w:val="-1"/>
        </w:rPr>
        <w:t xml:space="preserve">- </w:t>
      </w:r>
      <w:r w:rsidR="00977DB2" w:rsidRPr="00977DB2">
        <w:rPr>
          <w:spacing w:val="-1"/>
        </w:rPr>
        <w:t>Mladen Pavičič, Antuna Branka Šimiča 58, 21000 Split</w:t>
      </w:r>
      <w:r w:rsidR="005A78EA" w:rsidRPr="00977DB2">
        <w:rPr>
          <w:spacing w:val="-1"/>
        </w:rPr>
        <w:t>, OIB: 02593188458</w:t>
      </w:r>
    </w:p>
    <w:p w:rsidRDefault="00802C19" w:rsidP="000D1E82" w:rsidR="00802C19" w:rsidRPr="00977DB2">
      <w:pPr>
        <w:kinsoku w:val="false"/>
        <w:overflowPunct w:val="false"/>
        <w:spacing w:lineRule="exact" w:line="232" w:after="85"/>
        <w:jc w:val="both"/>
        <w:textAlignment w:val="baseline"/>
        <w:rPr>
          <w:spacing w:val="-1"/>
        </w:rPr>
      </w:pPr>
      <w:r w:rsidRPr="00977DB2">
        <w:rPr>
          <w:spacing w:val="-1"/>
        </w:rPr>
        <w:t xml:space="preserve">- </w:t>
      </w:r>
      <w:r w:rsidR="000D1E82" w:rsidRPr="00977DB2">
        <w:rPr>
          <w:spacing w:val="-1"/>
        </w:rPr>
        <w:t>4D VISION d. o. o.</w:t>
      </w:r>
      <w:r w:rsidRPr="00977DB2">
        <w:rPr>
          <w:spacing w:val="-1"/>
        </w:rPr>
        <w:t xml:space="preserve">, </w:t>
      </w:r>
      <w:r w:rsidR="000D1E82" w:rsidRPr="00977DB2">
        <w:rPr>
          <w:spacing w:val="-1"/>
        </w:rPr>
        <w:t>Kružna 6, 51000 Rijeka, OIB: 33787490888</w:t>
      </w:r>
      <w:r w:rsidR="000D1E82" w:rsidRPr="00977DB2">
        <w:rPr>
          <w:spacing w:val="-1"/>
        </w:rPr>
        <w:tab/>
      </w:r>
    </w:p>
    <w:p w:rsidRDefault="00802C19" w:rsidP="00802C19" w:rsidR="00802C19" w:rsidRPr="00977DB2">
      <w:pPr>
        <w:kinsoku w:val="false"/>
        <w:overflowPunct w:val="false"/>
        <w:spacing w:lineRule="exact" w:line="232" w:after="85"/>
        <w:jc w:val="both"/>
        <w:textAlignment w:val="baseline"/>
        <w:rPr>
          <w:spacing w:val="-1"/>
        </w:rPr>
      </w:pPr>
      <w:r w:rsidRPr="00977DB2">
        <w:rPr>
          <w:spacing w:val="-1"/>
        </w:rPr>
        <w:t xml:space="preserve">- </w:t>
      </w:r>
      <w:r w:rsidR="00977DB2" w:rsidRPr="00977DB2">
        <w:rPr>
          <w:spacing w:val="-1"/>
        </w:rPr>
        <w:t>Goran Glažar, Glavani 17, 51221 Kostrena</w:t>
      </w:r>
      <w:r w:rsidR="000D1E82" w:rsidRPr="00977DB2">
        <w:rPr>
          <w:spacing w:val="-1"/>
        </w:rPr>
        <w:t>,</w:t>
      </w:r>
      <w:r w:rsidRPr="00977DB2">
        <w:rPr>
          <w:spacing w:val="-1"/>
        </w:rPr>
        <w:t>OIB</w:t>
      </w:r>
      <w:r w:rsidR="000D1E82" w:rsidRPr="00977DB2">
        <w:rPr>
          <w:spacing w:val="-1"/>
        </w:rPr>
        <w:t>: 26657891620</w:t>
      </w:r>
    </w:p>
    <w:p w:rsidRDefault="00802C19" w:rsidP="00802C19" w:rsidR="00802C19" w:rsidRPr="00977DB2">
      <w:pPr>
        <w:kinsoku w:val="false"/>
        <w:overflowPunct w:val="false"/>
        <w:spacing w:lineRule="exact" w:line="232" w:after="85"/>
        <w:jc w:val="both"/>
        <w:textAlignment w:val="baseline"/>
        <w:rPr>
          <w:spacing w:val="-1"/>
        </w:rPr>
      </w:pPr>
    </w:p>
    <w:p w:rsidRDefault="00ED3409" w:rsidP="00802C19" w:rsidR="00802C19" w:rsidRPr="00977DB2">
      <w:pPr>
        <w:kinsoku w:val="false"/>
        <w:overflowPunct w:val="false"/>
        <w:spacing w:lineRule="exact" w:line="232" w:after="85"/>
        <w:jc w:val="both"/>
        <w:textAlignment w:val="baseline"/>
        <w:rPr>
          <w:spacing w:val="-1"/>
        </w:rPr>
      </w:pPr>
      <w:r w:rsidRPr="00977DB2">
        <w:rPr>
          <w:spacing w:val="-1"/>
        </w:rPr>
        <w:tab/>
        <w:t xml:space="preserve">Izvan roka </w:t>
      </w:r>
      <w:r w:rsidR="00802C19" w:rsidRPr="00977DB2">
        <w:rPr>
          <w:spacing w:val="-1"/>
        </w:rPr>
        <w:t>su jamčevinu uplatili :</w:t>
      </w:r>
    </w:p>
    <w:p w:rsidRDefault="00ED3409" w:rsidP="00ED3409" w:rsidR="00ED3409" w:rsidRPr="00977DB2">
      <w:pPr>
        <w:jc w:val="both"/>
        <w:rPr>
          <w:spacing w:val="-1"/>
        </w:rPr>
      </w:pPr>
      <w:r w:rsidRPr="00977DB2">
        <w:rPr>
          <w:spacing w:val="-1"/>
        </w:rPr>
        <w:t xml:space="preserve">- </w:t>
      </w:r>
      <w:r w:rsidR="00977DB2" w:rsidRPr="00977DB2">
        <w:rPr>
          <w:spacing w:val="-1"/>
        </w:rPr>
        <w:t>Domagoj Mihalic, Glavna 11, 40321 Mala Subotica, OIB: 94218707164</w:t>
      </w:r>
    </w:p>
    <w:p w:rsidRDefault="00977DB2" w:rsidP="00ED3409" w:rsidR="003F6FDB" w:rsidRPr="00977DB2">
      <w:pPr>
        <w:jc w:val="both"/>
        <w:rPr>
          <w:spacing w:val="-1"/>
        </w:rPr>
      </w:pPr>
      <w:r w:rsidRPr="00977DB2">
        <w:rPr>
          <w:spacing w:val="-1"/>
        </w:rPr>
        <w:t>- Vedran Bestvina, Ilirska 8, 31000 Osijek, OIB: 91518430853</w:t>
      </w:r>
      <w:r w:rsidR="00ED3409" w:rsidRPr="00977DB2">
        <w:rPr>
          <w:spacing w:val="-1"/>
        </w:rPr>
        <w:tab/>
      </w:r>
    </w:p>
    <w:p w:rsidRDefault="00ED3409" w:rsidP="00ED3409" w:rsidR="00ED3409" w:rsidRPr="00977DB2">
      <w:pPr>
        <w:jc w:val="both"/>
      </w:pPr>
    </w:p>
    <w:p w:rsidRDefault="003F6FDB" w:rsidP="00775E47" w:rsidR="00775E47" w:rsidRPr="00977DB2">
      <w:pPr>
        <w:jc w:val="both"/>
      </w:pPr>
      <w:r w:rsidRPr="00977DB2">
        <w:tab/>
      </w:r>
      <w:r w:rsidR="006A61B3" w:rsidRPr="00977DB2">
        <w:rPr>
          <w:spacing w:val="-1"/>
        </w:rPr>
        <w:t>TERRA FIRMA d. d., Budmanijeva 3, Zagreb, OIB: 22198253360</w:t>
      </w:r>
      <w:r w:rsidR="00A11B1C" w:rsidRPr="00977DB2">
        <w:t>, dao</w:t>
      </w:r>
      <w:r w:rsidR="00775E47" w:rsidRPr="00977DB2">
        <w:t xml:space="preserve"> najviši iznos valjane ponude i to </w:t>
      </w:r>
      <w:r w:rsidR="006A61B3" w:rsidRPr="00977DB2">
        <w:t xml:space="preserve">45.001,00 </w:t>
      </w:r>
      <w:r w:rsidR="00775E47" w:rsidRPr="00977DB2">
        <w:t xml:space="preserve">kuna te da su ispunjene pretpostavke da </w:t>
      </w:r>
      <w:r w:rsidR="00A11B1C" w:rsidRPr="00977DB2">
        <w:t>mu</w:t>
      </w:r>
      <w:r w:rsidR="00775E47" w:rsidRPr="00977DB2">
        <w:t xml:space="preserve"> se dosudi nekretnina (čl. 103. st. 3. Ovršnog zakona, dalje: OZ, vezano uz čl. 247. st. 1. SZ-a).</w:t>
      </w:r>
    </w:p>
    <w:p w:rsidRDefault="00775E47" w:rsidP="00775E47" w:rsidR="00775E47" w:rsidRPr="00977DB2">
      <w:pPr>
        <w:ind w:firstLine="708"/>
        <w:jc w:val="both"/>
      </w:pPr>
    </w:p>
    <w:p w:rsidRDefault="00775E47" w:rsidP="00B64D14" w:rsidR="00B64D14" w:rsidRPr="00977DB2">
      <w:pPr>
        <w:jc w:val="both"/>
        <w:rPr>
          <w:bCs w:val="false"/>
        </w:rPr>
      </w:pPr>
      <w:r w:rsidRPr="00977DB2">
        <w:tab/>
        <w:t xml:space="preserve">Iz izvještaja Financijske agencije o provedenoj elektroničkoj javnoj dražbi proizlazi da je ponuditelj </w:t>
      </w:r>
      <w:r w:rsidR="006A61B3" w:rsidRPr="00977DB2">
        <w:rPr>
          <w:spacing w:val="-1"/>
        </w:rPr>
        <w:t>TERRA FIRMA d. d., Budmanijeva 3, Zagreb, OIB: 22198253360</w:t>
      </w:r>
      <w:r w:rsidRPr="00977DB2">
        <w:t>, uplati</w:t>
      </w:r>
      <w:r w:rsidR="00A11B1C" w:rsidRPr="00977DB2">
        <w:t>o</w:t>
      </w:r>
      <w:r w:rsidRPr="00977DB2">
        <w:t xml:space="preserve"> jamčevinu za sudjelovanje na </w:t>
      </w:r>
      <w:r w:rsidR="00A11B1C" w:rsidRPr="00977DB2">
        <w:t xml:space="preserve">drugoj </w:t>
      </w:r>
      <w:r w:rsidRPr="00977DB2">
        <w:t xml:space="preserve">javnoj dražbi u iznosu od </w:t>
      </w:r>
      <w:r w:rsidR="00FD5E22" w:rsidRPr="00977DB2">
        <w:t xml:space="preserve">114.755,35 </w:t>
      </w:r>
      <w:r w:rsidRPr="00977DB2">
        <w:t xml:space="preserve">kuna, </w:t>
      </w:r>
      <w:r w:rsidR="00B64D14" w:rsidRPr="00977DB2">
        <w:t xml:space="preserve">pa će mu razlika do iznosa kupovnine u iznosu od </w:t>
      </w:r>
      <w:r w:rsidR="00B64D14" w:rsidRPr="00977DB2">
        <w:rPr>
          <w:bCs w:val="false"/>
        </w:rPr>
        <w:t xml:space="preserve">69.754,35 </w:t>
      </w:r>
      <w:r w:rsidR="00B64D14" w:rsidRPr="00977DB2">
        <w:t>kuna biti vraćena.</w:t>
      </w:r>
    </w:p>
    <w:p w:rsidRDefault="00775E47" w:rsidP="00B64D14" w:rsidR="00775E47" w:rsidRPr="003D31F6">
      <w:pPr>
        <w:jc w:val="both"/>
        <w:rPr>
          <w:color w:val="FF0000"/>
        </w:rPr>
      </w:pPr>
    </w:p>
    <w:p w:rsidRDefault="00775E47" w:rsidP="00775E47" w:rsidR="00775E47" w:rsidRPr="006A61B3">
      <w:pPr>
        <w:ind w:firstLine="708"/>
        <w:jc w:val="both"/>
      </w:pPr>
      <w:r w:rsidRPr="006A61B3">
        <w:t xml:space="preserve"> Slijedom svega navedenog, a temeljem čl. 103. st. 3., 4. i 5., čl. 106. i čl. 108. OZ-a sve vezano uz čl. 247. SZ-a, odlučeno je kao u točkama I. – IV. izreke ovog rješenja.</w:t>
      </w:r>
    </w:p>
    <w:p w:rsidRDefault="00775E47" w:rsidP="00775E47" w:rsidR="00775E47" w:rsidRPr="006A61B3">
      <w:pPr>
        <w:ind w:firstLine="708"/>
        <w:jc w:val="both"/>
      </w:pPr>
    </w:p>
    <w:p w:rsidRDefault="00775E47" w:rsidP="00775E47" w:rsidR="00775E47" w:rsidRPr="006A61B3">
      <w:pPr>
        <w:ind w:firstLine="708"/>
        <w:jc w:val="both"/>
      </w:pPr>
      <w:r w:rsidRPr="006A61B3">
        <w:t xml:space="preserve">Temeljem čl. </w:t>
      </w:r>
      <w:smartTag w:element="metricconverter" w:uri="urn:schemas-microsoft-com:office:smarttags">
        <w:smartTagPr>
          <w:attr w:val="89. st" w:name="ProductID"/>
        </w:smartTagPr>
        <w:r w:rsidRPr="006A61B3">
          <w:t>89. st</w:t>
        </w:r>
      </w:smartTag>
      <w:r w:rsidRPr="006A61B3">
        <w:t xml:space="preserve">. 1. </w:t>
      </w:r>
      <w:smartTag w:element="zakoni" w:uri="http://www.java.hr/xml/smarttags/zakoni">
        <w:r w:rsidRPr="006A61B3">
          <w:t>Zakona o zemljišnim knjigama</w:t>
        </w:r>
      </w:smartTag>
      <w:r w:rsidRPr="006A61B3">
        <w:t xml:space="preserve"> odlučeno je kao u točki V. izreke ovog rješenja. </w:t>
      </w:r>
    </w:p>
    <w:p w:rsidRDefault="00775E47" w:rsidP="00775E47" w:rsidR="00775E47" w:rsidRPr="006A61B3">
      <w:pPr>
        <w:jc w:val="both"/>
      </w:pPr>
    </w:p>
    <w:p w:rsidRDefault="00775E47" w:rsidP="00775E47" w:rsidR="00775E47" w:rsidRPr="006A61B3">
      <w:pPr>
        <w:jc w:val="both"/>
      </w:pPr>
      <w:r w:rsidRPr="006A61B3">
        <w:tab/>
        <w:t>Na temelju čl. 108. st. 3. OZ-a donesena je odluka kao u točki VI. izreke.</w:t>
      </w:r>
    </w:p>
    <w:p w:rsidRDefault="00775E47" w:rsidP="00775E47" w:rsidR="00775E47" w:rsidRPr="006A61B3">
      <w:pPr>
        <w:jc w:val="both"/>
      </w:pPr>
    </w:p>
    <w:p w:rsidRDefault="00775E47" w:rsidP="00775E47" w:rsidR="00775E47" w:rsidRPr="006A61B3">
      <w:pPr>
        <w:ind w:firstLine="708"/>
        <w:jc w:val="both"/>
      </w:pPr>
      <w:r w:rsidRPr="006A61B3">
        <w:t xml:space="preserve">Na temelju čl. 254. SZ-a odlučeno je kao u točki VII. izreke ovog rješenja. </w:t>
      </w:r>
    </w:p>
    <w:p w:rsidRDefault="00775E47" w:rsidP="00775E47" w:rsidR="00775E47" w:rsidRPr="006A61B3">
      <w:pPr>
        <w:jc w:val="both"/>
      </w:pPr>
    </w:p>
    <w:p w:rsidRDefault="00775E47" w:rsidP="00775E47" w:rsidR="00775E47" w:rsidRPr="006A61B3">
      <w:pPr>
        <w:jc w:val="center"/>
      </w:pPr>
      <w:r w:rsidRPr="006A61B3">
        <w:t xml:space="preserve">U Pazinu </w:t>
      </w:r>
      <w:r w:rsidR="006A61B3" w:rsidRPr="006A61B3">
        <w:t>1</w:t>
      </w:r>
      <w:r w:rsidR="00977DB2">
        <w:t>7</w:t>
      </w:r>
      <w:r w:rsidR="00CF759D" w:rsidRPr="006A61B3">
        <w:t xml:space="preserve">. </w:t>
      </w:r>
      <w:r w:rsidR="00103DFE" w:rsidRPr="006A61B3">
        <w:t xml:space="preserve">srpnja </w:t>
      </w:r>
      <w:r w:rsidRPr="006A61B3">
        <w:t>201</w:t>
      </w:r>
      <w:r w:rsidR="00103DFE" w:rsidRPr="006A61B3">
        <w:t>8</w:t>
      </w:r>
      <w:r w:rsidRPr="006A61B3">
        <w:t>.</w:t>
      </w:r>
    </w:p>
    <w:p w:rsidRDefault="00775E47" w:rsidP="00775E47" w:rsidR="00775E47" w:rsidRPr="006A61B3"/>
    <w:p w:rsidRDefault="00E5504F" w:rsidP="00775E47" w:rsidR="00E5504F" w:rsidRPr="006A61B3"/>
    <w:p w:rsidRDefault="00775E47" w:rsidP="00775E47" w:rsidR="00775E47" w:rsidRPr="006A61B3">
      <w:r w:rsidRPr="006A61B3">
        <w:t xml:space="preserve">                                                                                                      </w:t>
      </w:r>
      <w:r w:rsidRPr="006A61B3">
        <w:tab/>
        <w:t xml:space="preserve">    Stečajn</w:t>
      </w:r>
      <w:r w:rsidR="00E222AC" w:rsidRPr="006A61B3">
        <w:t>i</w:t>
      </w:r>
      <w:r w:rsidRPr="006A61B3">
        <w:t xml:space="preserve"> su</w:t>
      </w:r>
      <w:r w:rsidR="00E222AC" w:rsidRPr="006A61B3">
        <w:t>dac</w:t>
      </w:r>
    </w:p>
    <w:p w:rsidRDefault="00775E47" w:rsidP="00775E47" w:rsidR="00775E47" w:rsidRPr="006A61B3">
      <w:pPr>
        <w:ind w:firstLine="708"/>
      </w:pPr>
      <w:r w:rsidRPr="006A61B3">
        <w:t xml:space="preserve">                   </w:t>
      </w:r>
      <w:r w:rsidRPr="006A61B3">
        <w:tab/>
      </w:r>
      <w:r w:rsidRPr="006A61B3">
        <w:tab/>
      </w:r>
      <w:r w:rsidRPr="006A61B3">
        <w:tab/>
      </w:r>
      <w:r w:rsidRPr="006A61B3">
        <w:tab/>
      </w:r>
      <w:r w:rsidRPr="006A61B3">
        <w:tab/>
      </w:r>
      <w:r w:rsidRPr="006A61B3">
        <w:tab/>
        <w:t xml:space="preserve">       </w:t>
      </w:r>
      <w:r w:rsidR="00E222AC" w:rsidRPr="006A61B3">
        <w:t xml:space="preserve">       Damir Rabar</w:t>
      </w:r>
      <w:r w:rsidR="00BC74C9">
        <w:t>, v.r.</w:t>
      </w:r>
    </w:p>
    <w:p w:rsidRDefault="00775E47" w:rsidP="00775E47" w:rsidR="00775E47" w:rsidRPr="006A61B3"/>
    <w:p w:rsidRDefault="00775E47" w:rsidP="00775E47" w:rsidR="00775E47"/>
    <w:p w:rsidRDefault="008F2E24" w:rsidP="00775E47" w:rsidR="008F2E24" w:rsidRPr="006A61B3"/>
    <w:p w:rsidRDefault="00775E47" w:rsidP="00775E47" w:rsidR="00775E47" w:rsidRPr="006A61B3">
      <w:r w:rsidRPr="006A61B3">
        <w:t>UPUTA O PRAVNOM LIJEKU:</w:t>
      </w:r>
    </w:p>
    <w:p w:rsidRDefault="00775E47" w:rsidP="008F2E24" w:rsidR="00775E47" w:rsidRPr="006A61B3">
      <w:pPr>
        <w:ind w:firstLine="708"/>
        <w:jc w:val="both"/>
      </w:pPr>
      <w:r w:rsidRPr="006A61B3">
        <w:t>Protiv ovog rješenja žalba može se podnijeti u roku od 8 dana od dana dostave, a dostava se smatra obavljenom istekom trećeg dana od dana objave pismena na mrežnoj stranici e-Oglasna ploča sudova (čl. 103. st. 5. OZ-a u svezi s čl. 247. st. 1. SZ-a). Protiv rješenja o dosudi nekretnina koje su prodane na dražbi, pravo na žalbu imaju i osobe koje su sudjelovale na dražbi kao ponuditelji (čl. 105. st. 2. OZ-a). Žalba se podnosi putem ovog suda u tri istovjetna primjerka, a o žalbi odlučuje Visoki trgovački sud Republike Hrvatske.</w:t>
      </w:r>
    </w:p>
    <w:p w:rsidRDefault="00775E47" w:rsidP="00775E47" w:rsidR="00775E47" w:rsidRPr="006A61B3"/>
    <w:p w:rsidRDefault="00775E47" w:rsidP="00775E47" w:rsidR="00775E47" w:rsidRPr="006A61B3">
      <w:r w:rsidRPr="006A61B3">
        <w:t>DNA:</w:t>
      </w:r>
    </w:p>
    <w:p w:rsidRDefault="00775E47" w:rsidP="00775E47" w:rsidR="00775E47" w:rsidRPr="006A61B3">
      <w:r w:rsidRPr="006A61B3">
        <w:t xml:space="preserve">- e-oglasna ploča suda </w:t>
      </w:r>
      <w:r w:rsidR="00AF7774" w:rsidRPr="006A61B3">
        <w:t>3</w:t>
      </w:r>
      <w:r w:rsidRPr="006A61B3">
        <w:t xml:space="preserve"> dana</w:t>
      </w:r>
    </w:p>
    <w:p w:rsidRDefault="00775E47" w:rsidP="00775E47" w:rsidR="00775E47" w:rsidRPr="007F3607">
      <w:r w:rsidRPr="00977DB2">
        <w:t>-</w:t>
      </w:r>
      <w:r w:rsidRPr="003D31F6">
        <w:rPr>
          <w:color w:val="FF0000"/>
        </w:rPr>
        <w:t xml:space="preserve"> </w:t>
      </w:r>
      <w:r w:rsidR="00977DB2">
        <w:t>Financijska</w:t>
      </w:r>
      <w:r w:rsidRPr="007F3607">
        <w:t xml:space="preserve"> agencij</w:t>
      </w:r>
      <w:r w:rsidR="00977DB2">
        <w:t>a</w:t>
      </w:r>
      <w:r w:rsidRPr="007F3607">
        <w:t xml:space="preserve">, Rijeka, F. Kurelca 8, radi objave na mrežnim stranicama (čl. 103. st. 4. </w:t>
      </w:r>
    </w:p>
    <w:p w:rsidRDefault="00775E47" w:rsidP="00775E47" w:rsidR="00775E47">
      <w:r w:rsidRPr="007F3607">
        <w:t xml:space="preserve">  OZ-a)</w:t>
      </w:r>
    </w:p>
    <w:p w:rsidRDefault="00977DB2" w:rsidP="00977DB2" w:rsidR="00977DB2">
      <w:r w:rsidRPr="00977DB2">
        <w:t xml:space="preserve">- stečajni upravitelj Kristijan </w:t>
      </w:r>
      <w:r w:rsidR="008F2E24">
        <w:t>Mijandrušić, Pazin, Stari trg 7</w:t>
      </w:r>
    </w:p>
    <w:p w:rsidRDefault="00977DB2" w:rsidP="00977DB2" w:rsidR="00977DB2" w:rsidRPr="00977DB2">
      <w:r>
        <w:t xml:space="preserve">- </w:t>
      </w:r>
      <w:r w:rsidRPr="0011063E">
        <w:t>TERRA FIRMA d.d. Budmanijeva 3, Zagreb</w:t>
      </w:r>
    </w:p>
    <w:p w:rsidRDefault="00977DB2" w:rsidP="00977DB2" w:rsidR="00977DB2" w:rsidRPr="00977DB2">
      <w:r>
        <w:t xml:space="preserve">- </w:t>
      </w:r>
      <w:r w:rsidRPr="00977DB2">
        <w:t>R</w:t>
      </w:r>
      <w:r w:rsidR="008F2E24">
        <w:t>EPUBLIKA HRVATSKA po ŽDO u Puli</w:t>
      </w:r>
    </w:p>
    <w:p w:rsidRDefault="00977DB2" w:rsidP="008F2E24" w:rsidR="00977DB2" w:rsidRPr="00977DB2">
      <w:pPr>
        <w:jc w:val="both"/>
      </w:pPr>
      <w:r w:rsidRPr="00977DB2">
        <w:t xml:space="preserve">- </w:t>
      </w:r>
      <w:r w:rsidR="008F2E24">
        <w:t>Ministarstvo financija – Porezna uprava, Područni ured Pazin, M. B. Rašana 2/4, p.p. 60</w:t>
      </w:r>
    </w:p>
    <w:p w:rsidRDefault="00775E47" w:rsidP="008F2E24" w:rsidR="00775E47" w:rsidRPr="00977DB2">
      <w:pPr>
        <w:jc w:val="both"/>
      </w:pPr>
      <w:r w:rsidRPr="007F3607">
        <w:t xml:space="preserve">- Općinski sud u Puli-Pola, </w:t>
      </w:r>
      <w:r w:rsidR="007F3607" w:rsidRPr="007F3607">
        <w:t xml:space="preserve">stalna služba u Bujama-Buie, </w:t>
      </w:r>
      <w:r w:rsidR="00AF7774" w:rsidRPr="007F3607">
        <w:t xml:space="preserve">Zemljišnoknjižni odjel, </w:t>
      </w:r>
      <w:r w:rsidRPr="007F3607">
        <w:t xml:space="preserve">radi </w:t>
      </w:r>
      <w:r w:rsidR="007F3607" w:rsidRPr="007F3607">
        <w:t>p</w:t>
      </w:r>
      <w:r w:rsidRPr="007F3607">
        <w:t xml:space="preserve">rovedbe točke V. izreke ovog rješenja </w:t>
      </w:r>
    </w:p>
    <w:p w:rsidRDefault="00775E47" w:rsidP="00775E47" w:rsidR="00775E47" w:rsidRPr="007F3607"/>
    <w:p w:rsidRDefault="00AF7774" w:rsidP="00775E47" w:rsidR="00AF7774" w:rsidRPr="007F3607"/>
    <w:p w:rsidRDefault="00775E47" w:rsidP="00775E47" w:rsidR="00775E47" w:rsidRPr="007F3607">
      <w:pPr>
        <w:jc w:val="both"/>
      </w:pPr>
      <w:r w:rsidRPr="007F3607">
        <w:t xml:space="preserve">Po pravomoćnosti: </w:t>
      </w:r>
    </w:p>
    <w:p w:rsidRDefault="00775E47" w:rsidP="008F2E24" w:rsidR="00AF7774" w:rsidRPr="008F2E24">
      <w:pPr>
        <w:jc w:val="both"/>
      </w:pPr>
      <w:r w:rsidRPr="008F2E24">
        <w:t xml:space="preserve">- </w:t>
      </w:r>
      <w:r w:rsidR="00AF7774" w:rsidRPr="008F2E24">
        <w:t xml:space="preserve">Općinski sud u Puli-Pola, </w:t>
      </w:r>
      <w:r w:rsidR="007F3607" w:rsidRPr="008F2E24">
        <w:t xml:space="preserve">stalna služba u Bujama-Buie, </w:t>
      </w:r>
      <w:r w:rsidR="00AF7774" w:rsidRPr="008F2E24">
        <w:t xml:space="preserve">Zemljišnoknjižni odjel, </w:t>
      </w:r>
      <w:r w:rsidRPr="008F2E24">
        <w:t xml:space="preserve">sa potvrdom </w:t>
      </w:r>
    </w:p>
    <w:p w:rsidRDefault="00AF7774" w:rsidP="008F2E24" w:rsidR="00AF7774" w:rsidRPr="008F2E24">
      <w:pPr>
        <w:jc w:val="both"/>
      </w:pPr>
      <w:r w:rsidRPr="008F2E24">
        <w:t xml:space="preserve">   </w:t>
      </w:r>
      <w:r w:rsidR="00775E47" w:rsidRPr="008F2E24">
        <w:t xml:space="preserve">pravomoćnosti i uz potvrdu o plaćenoj kupovnini, radi provedbe točke III. izreke ovog </w:t>
      </w:r>
    </w:p>
    <w:p w:rsidRDefault="00AF7774" w:rsidP="008F2E24" w:rsidR="00775E47" w:rsidRPr="008F2E24">
      <w:pPr>
        <w:jc w:val="both"/>
      </w:pPr>
      <w:r w:rsidRPr="008F2E24">
        <w:t xml:space="preserve">   </w:t>
      </w:r>
      <w:r w:rsidR="00775E47" w:rsidRPr="008F2E24">
        <w:t>rješenja</w:t>
      </w:r>
    </w:p>
    <w:p w:rsidRDefault="00775E47" w:rsidP="008F2E24" w:rsidR="00775E47" w:rsidRPr="008F2E24">
      <w:pPr>
        <w:jc w:val="both"/>
      </w:pPr>
      <w:r w:rsidRPr="008F2E24">
        <w:t xml:space="preserve">- Financijska agencija, Rijeka, F. Kurelca 8, sa potvrdom pravomoćnosti, radi objave na </w:t>
      </w:r>
    </w:p>
    <w:p w:rsidRDefault="00775E47" w:rsidP="008F2E24" w:rsidR="00775E47" w:rsidRPr="008F2E24">
      <w:pPr>
        <w:jc w:val="both"/>
      </w:pPr>
      <w:r w:rsidRPr="008F2E24">
        <w:t xml:space="preserve">  mrežnim stranicama (čl. 26. Pravilnika o načinu i postupku provedbe prodaje nekretnina i </w:t>
      </w:r>
    </w:p>
    <w:p w:rsidRDefault="00775E47" w:rsidP="008F2E24" w:rsidR="00775E47" w:rsidRPr="008F2E24">
      <w:pPr>
        <w:jc w:val="both"/>
      </w:pPr>
      <w:r w:rsidRPr="008F2E24">
        <w:t xml:space="preserve">  pokretnina u ovršnom postupku) </w:t>
      </w:r>
    </w:p>
    <w:p w:rsidRDefault="00775E47" w:rsidP="008F2E24" w:rsidR="00775E47" w:rsidRPr="008F2E24">
      <w:pPr>
        <w:jc w:val="both"/>
      </w:pPr>
    </w:p>
    <w:p w:rsidRDefault="00775E47" w:rsidP="00775E47" w:rsidR="00775E47" w:rsidRPr="003D31F6">
      <w:pPr>
        <w:rPr>
          <w:color w:val="FF0000"/>
        </w:rPr>
      </w:pPr>
    </w:p>
    <w:p w:rsidRDefault="00081306" w:rsidR="00500701" w:rsidRPr="003D31F6">
      <w:pPr>
        <w:rPr>
          <w:color w:val="FF0000"/>
        </w:rPr>
      </w:pPr>
    </w:p>
    <w:sectPr w:rsidSect="00972714" w:rsidR="00500701" w:rsidRPr="003D31F6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50D1" w:rsidP="00775E47" w:rsidR="00C050D1">
      <w:r>
        <w:separator/>
      </w:r>
    </w:p>
  </w:endnote>
  <w:endnote w:id="0" w:type="continuationSeparator">
    <w:p w:rsidRDefault="00C050D1" w:rsidP="00775E47" w:rsidR="00C050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50D1" w:rsidP="00775E47" w:rsidR="00C050D1">
      <w:r>
        <w:separator/>
      </w:r>
    </w:p>
  </w:footnote>
  <w:footnote w:id="0" w:type="continuationSeparator">
    <w:p w:rsidRDefault="00C050D1" w:rsidP="00775E47" w:rsidR="00C050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774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1306" w:rsidR="00793C7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774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1306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AF7774" w:rsidP="00446407" w:rsidR="00793C76" w:rsidRPr="00446407">
    <w:pPr>
      <w:jc w:val="center"/>
    </w:pPr>
    <w:r w:rsidRPr="004E7232">
      <w:rPr>
        <w:b/>
      </w:rPr>
      <w:t xml:space="preserve">                                                                                    </w:t>
    </w:r>
    <w:r>
      <w:rPr>
        <w:b/>
      </w:rPr>
      <w:t xml:space="preserve">            </w:t>
    </w:r>
    <w:r w:rsidR="00775E47">
      <w:rPr>
        <w:b/>
      </w:rPr>
      <w:t xml:space="preserve">              </w:t>
    </w:r>
    <w:r w:rsidR="00EB3330">
      <w:t>1</w:t>
    </w:r>
    <w:r w:rsidR="00775E47">
      <w:t xml:space="preserve"> St-</w:t>
    </w:r>
    <w:r w:rsidR="003D31F6">
      <w:t>58</w:t>
    </w:r>
    <w:r w:rsidR="00775E47">
      <w:t>/</w:t>
    </w:r>
    <w:r w:rsidR="008F2E24">
      <w:t>20</w:t>
    </w:r>
    <w:r w:rsidR="00775E47">
      <w:t>1</w:t>
    </w:r>
    <w:r w:rsidR="003D31F6">
      <w:t>5</w:t>
    </w:r>
    <w:r w:rsidR="00775E47">
      <w:t>-</w:t>
    </w:r>
    <w:r w:rsidR="008F2E24">
      <w:t>61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2E24" w:rsidP="008F2E24" w:rsidR="00446407">
    <w:pPr>
      <w:pStyle w:val="Zaglavlje"/>
      <w:jc w:val="right"/>
    </w:pPr>
    <w:r>
      <w:tab/>
    </w:r>
    <w:r>
      <w:tab/>
    </w:r>
    <w:r w:rsidRPr="0092044C">
      <w:t>1 St-58/</w:t>
    </w:r>
    <w:r>
      <w:t>20</w:t>
    </w:r>
    <w:r w:rsidRPr="0092044C">
      <w:t>15-</w:t>
    </w:r>
    <w:r>
      <w:t>61</w:t>
    </w:r>
    <w:r w:rsidR="00AF7774">
      <w:tab/>
    </w:r>
    <w:r w:rsidR="00AF7774"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5E47"/>
    <w:rsid w:val="00017269"/>
    <w:rsid w:val="000362CA"/>
    <w:rsid w:val="00076D3C"/>
    <w:rsid w:val="00081306"/>
    <w:rsid w:val="000D1E82"/>
    <w:rsid w:val="0010170B"/>
    <w:rsid w:val="00103DFE"/>
    <w:rsid w:val="0011063E"/>
    <w:rsid w:val="001564AD"/>
    <w:rsid w:val="00171ACB"/>
    <w:rsid w:val="0018434C"/>
    <w:rsid w:val="00185C70"/>
    <w:rsid w:val="001D0621"/>
    <w:rsid w:val="001F3319"/>
    <w:rsid w:val="001F593E"/>
    <w:rsid w:val="00292E0B"/>
    <w:rsid w:val="002A4193"/>
    <w:rsid w:val="002B2C45"/>
    <w:rsid w:val="0036768A"/>
    <w:rsid w:val="00375DC4"/>
    <w:rsid w:val="00382805"/>
    <w:rsid w:val="003A44AB"/>
    <w:rsid w:val="003A7AD6"/>
    <w:rsid w:val="003C005E"/>
    <w:rsid w:val="003D22BB"/>
    <w:rsid w:val="003D31F6"/>
    <w:rsid w:val="003F623C"/>
    <w:rsid w:val="003F6FDB"/>
    <w:rsid w:val="00404BFA"/>
    <w:rsid w:val="00452592"/>
    <w:rsid w:val="00486AC1"/>
    <w:rsid w:val="004B5AF9"/>
    <w:rsid w:val="00554328"/>
    <w:rsid w:val="00566DDD"/>
    <w:rsid w:val="0057281A"/>
    <w:rsid w:val="00590AB4"/>
    <w:rsid w:val="005A78EA"/>
    <w:rsid w:val="006135CC"/>
    <w:rsid w:val="00627652"/>
    <w:rsid w:val="00691D88"/>
    <w:rsid w:val="006A5725"/>
    <w:rsid w:val="006A61B3"/>
    <w:rsid w:val="006E38D2"/>
    <w:rsid w:val="00704DFC"/>
    <w:rsid w:val="00716F46"/>
    <w:rsid w:val="007304A3"/>
    <w:rsid w:val="007411FC"/>
    <w:rsid w:val="00775E47"/>
    <w:rsid w:val="007B19F5"/>
    <w:rsid w:val="007F3607"/>
    <w:rsid w:val="007F746B"/>
    <w:rsid w:val="00802C19"/>
    <w:rsid w:val="008120F1"/>
    <w:rsid w:val="008920DA"/>
    <w:rsid w:val="008B4E1F"/>
    <w:rsid w:val="008F2E24"/>
    <w:rsid w:val="00914C92"/>
    <w:rsid w:val="0092044C"/>
    <w:rsid w:val="0094253E"/>
    <w:rsid w:val="00977DB2"/>
    <w:rsid w:val="00985388"/>
    <w:rsid w:val="009954ED"/>
    <w:rsid w:val="009C17B3"/>
    <w:rsid w:val="00A11B1C"/>
    <w:rsid w:val="00A80CAB"/>
    <w:rsid w:val="00AD2B3E"/>
    <w:rsid w:val="00AF7774"/>
    <w:rsid w:val="00B0778E"/>
    <w:rsid w:val="00B10E3B"/>
    <w:rsid w:val="00B125AF"/>
    <w:rsid w:val="00B23AFD"/>
    <w:rsid w:val="00B303B4"/>
    <w:rsid w:val="00B3164B"/>
    <w:rsid w:val="00B50BB5"/>
    <w:rsid w:val="00B64D14"/>
    <w:rsid w:val="00B77B2A"/>
    <w:rsid w:val="00BC74C9"/>
    <w:rsid w:val="00BD18B4"/>
    <w:rsid w:val="00BD690D"/>
    <w:rsid w:val="00C050D1"/>
    <w:rsid w:val="00C056AF"/>
    <w:rsid w:val="00C56967"/>
    <w:rsid w:val="00C8723C"/>
    <w:rsid w:val="00C97E13"/>
    <w:rsid w:val="00CB54DE"/>
    <w:rsid w:val="00CE1183"/>
    <w:rsid w:val="00CF759D"/>
    <w:rsid w:val="00D130ED"/>
    <w:rsid w:val="00D24089"/>
    <w:rsid w:val="00D37370"/>
    <w:rsid w:val="00D50D6A"/>
    <w:rsid w:val="00D77DD4"/>
    <w:rsid w:val="00E222AC"/>
    <w:rsid w:val="00E5504F"/>
    <w:rsid w:val="00E609AC"/>
    <w:rsid w:val="00E775C0"/>
    <w:rsid w:val="00E85615"/>
    <w:rsid w:val="00E91A52"/>
    <w:rsid w:val="00EB3330"/>
    <w:rsid w:val="00EC01DA"/>
    <w:rsid w:val="00EC2343"/>
    <w:rsid w:val="00ED3409"/>
    <w:rsid w:val="00EE2F4B"/>
    <w:rsid w:val="00EF322D"/>
    <w:rsid w:val="00EF4CF6"/>
    <w:rsid w:val="00F15941"/>
    <w:rsid w:val="00F65DB7"/>
    <w:rsid w:val="00F90940"/>
    <w:rsid w:val="00F926E8"/>
    <w:rsid w:val="00FC003F"/>
    <w:rsid w:val="00FD5E22"/>
    <w:rsid w:val="00FF42D1"/>
    <w:rsid w:val="00FF6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zakoni" w:namespaceuri="http://www.java.hr/xml/smarttags/zakoni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759D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75E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75E4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775E47"/>
  </w:style>
  <w:style w:styleId="Tekstbalonia" w:type="paragraph">
    <w:name w:val="Balloon Text"/>
    <w:basedOn w:val="Normal"/>
    <w:link w:val="TekstbaloniaChar"/>
    <w:uiPriority w:val="99"/>
    <w:semiHidden/>
    <w:unhideWhenUsed/>
    <w:rsid w:val="00775E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75E4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5E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75E4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69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69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69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69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69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759D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75E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75E4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775E47"/>
  </w:style>
  <w:style w:styleId="Tekstbalonia" w:type="paragraph">
    <w:name w:val="Balloon Text"/>
    <w:basedOn w:val="Normal"/>
    <w:link w:val="TekstbaloniaChar"/>
    <w:uiPriority w:val="99"/>
    <w:semiHidden/>
    <w:unhideWhenUsed/>
    <w:rsid w:val="00775E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5E4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5E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75E4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69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69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69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69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69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9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85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745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599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322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708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423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4750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6201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St-58/2015</izvorni_sadrzaj>
    <derivirana_varijabla naziv="DomainObject.Predmet.OznakaBroj_1">St-58/2015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ANNAPOLIS NEKRETNINE d.o.o. NOVIGRAD</izvorni_sadrzaj>
    <derivirana_varijabla naziv="DomainObject.Predmet.ProtustrankaFormated_1">  ANNAPOLIS NEKRETNINE d.o.o. NOVIGRAD</derivirana_varijabla>
  </DomainObject.Predmet.ProtustrankaFormated>
  <DomainObject.Predmet.ProtustrankaFormatedOIB>
    <izvorni_sadrzaj>  ANNAPOLIS NEKRETNINE d.o.o. NOVIGRAD, OIB 84221918287</izvorni_sadrzaj>
    <derivirana_varijabla naziv="DomainObject.Predmet.ProtustrankaFormatedOIB_1">  ANNAPOLIS NEKRETNINE d.o.o. NOVIGRAD, OIB 84221918287</derivirana_varijabla>
  </DomainObject.Predmet.ProtustrankaFormatedOIB>
  <DomainObject.Predmet.ProtustrankaFormatedWithAdress>
    <izvorni_sadrzaj> ANNAPOLIS NEKRETNINE d.o.o. NOVIGRAD, Rotonda 1, 52466 Novigrad</izvorni_sadrzaj>
    <derivirana_varijabla naziv="DomainObject.Predmet.ProtustrankaFormatedWithAdress_1"> ANNAPOLIS NEKRETNINE d.o.o. NOVIGRAD, Rotonda 1, 52466 Novigrad</derivirana_varijabla>
  </DomainObject.Predmet.ProtustrankaFormatedWithAdress>
  <DomainObject.Predmet.ProtustrankaFormatedWithAdressOIB>
    <izvorni_sadrzaj> ANNAPOLIS NEKRETNINE d.o.o. NOVIGRAD, OIB 84221918287, Rotonda 1, 52466 Novigrad</izvorni_sadrzaj>
    <derivirana_varijabla naziv="DomainObject.Predmet.ProtustrankaFormatedWithAdressOIB_1"> ANNAPOLIS NEKRETNINE d.o.o. NOVIGRAD, OIB 84221918287, Rotonda 1, 52466 Novigrad</derivirana_varijabla>
  </DomainObject.Predmet.ProtustrankaFormatedWithAdressOIB>
  <DomainObject.Predmet.ProtustrankaWithAdress>
    <izvorni_sadrzaj>ANNAPOLIS NEKRETNINE d.o.o. NOVIGRAD Rotonda 1, 52466 Novigrad</izvorni_sadrzaj>
    <derivirana_varijabla naziv="DomainObject.Predmet.ProtustrankaWithAdress_1">ANNAPOLIS NEKRETNINE d.o.o. NOVIGRAD Rotonda 1, 52466 Novigrad</derivirana_varijabla>
  </DomainObject.Predmet.ProtustrankaWithAdress>
  <DomainObject.Predmet.ProtustrankaWithAdressOIB>
    <izvorni_sadrzaj>ANNAPOLIS NEKRETNINE d.o.o. NOVIGRAD, OIB 84221918287, Rotonda 1, 52466 Novigrad</izvorni_sadrzaj>
    <derivirana_varijabla naziv="DomainObject.Predmet.ProtustrankaWithAdressOIB_1">ANNAPOLIS NEKRETNINE d.o.o. NOVIGRAD, OIB 84221918287, Rotonda 1, 52466 Novigrad</derivirana_varijabla>
  </DomainObject.Predmet.ProtustrankaWithAdressOIB>
  <DomainObject.Predmet.ProtustrankaNazivFormated>
    <izvorni_sadrzaj>ANNAPOLIS NEKRETNINE d.o.o. NOVIGRAD</izvorni_sadrzaj>
    <derivirana_varijabla naziv="DomainObject.Predmet.ProtustrankaNazivFormated_1">ANNAPOLIS NEKRETNINE d.o.o. NOVIGRAD</derivirana_varijabla>
  </DomainObject.Predmet.ProtustrankaNazivFormated>
  <DomainObject.Predmet.ProtustrankaNazivFormatedOIB>
    <izvorni_sadrzaj>ANNAPOLIS NEKRETNINE d.o.o. NOVIGRAD, OIB 84221918287</izvorni_sadrzaj>
    <derivirana_varijabla naziv="DomainObject.Predmet.ProtustrankaNazivFormatedOIB_1">ANNAPOLIS NEKRETNINE d.o.o. NOVIGRAD, OIB 84221918287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104651.50</izvorni_sadrzaj>
    <derivirana_varijabla naziv="DomainObject.Predmet.TrenutnaVrijednost_1">104651.50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ANNAPOLIS NEKRETNINE d.o.o. NOVIGRAD</item>
    </izvorni_sadrzaj>
    <derivirana_varijabla naziv="DomainObject.Predmet.ProtuStrankaListFormated_1">
      <item>ANNAPOLIS NEKRETNINE d.o.o. NOVIGRAD</item>
    </derivirana_varijabla>
  </DomainObject.Predmet.ProtuStrankaListFormated>
  <DomainObject.Predmet.ProtuStrankaListFormatedOIB>
    <izvorni_sadrzaj>
      <item>ANNAPOLIS NEKRETNINE d.o.o. NOVIGRAD, OIB 84221918287</item>
    </izvorni_sadrzaj>
    <derivirana_varijabla naziv="DomainObject.Predmet.ProtuStrankaListFormatedOIB_1">
      <item>ANNAPOLIS NEKRETNINE d.o.o. NOVIGRAD, OIB 84221918287</item>
    </derivirana_varijabla>
  </DomainObject.Predmet.ProtuStrankaListFormatedOIB>
  <DomainObject.Predmet.ProtuStrankaListFormatedWithAdress>
    <izvorni_sadrzaj>
      <item>ANNAPOLIS NEKRETNINE d.o.o. NOVIGRAD, Rotonda 1, 52466 Novigrad</item>
    </izvorni_sadrzaj>
    <derivirana_varijabla naziv="DomainObject.Predmet.ProtuStrankaListFormatedWithAdress_1">
      <item>ANNAPOLIS NEKRETNINE d.o.o. NOVIGRAD, Rotonda 1, 52466 Novigrad</item>
    </derivirana_varijabla>
  </DomainObject.Predmet.ProtuStrankaListFormatedWithAdress>
  <DomainObject.Predmet.ProtuStrankaListFormatedWithAdressOIB>
    <izvorni_sadrzaj>
      <item>ANNAPOLIS NEKRETNINE d.o.o. NOVIGRAD, OIB 84221918287, Rotonda 1, 52466 Novigrad</item>
    </izvorni_sadrzaj>
    <derivirana_varijabla naziv="DomainObject.Predmet.ProtuStrankaListFormatedWithAdressOIB_1">
      <item>ANNAPOLIS NEKRETNINE d.o.o. NOVIGRAD, OIB 84221918287, Rotonda 1, 52466 Novigrad</item>
    </derivirana_varijabla>
  </DomainObject.Predmet.ProtuStrankaListFormatedWithAdressOIB>
  <DomainObject.Predmet.ProtuStrankaListNazivFormated>
    <izvorni_sadrzaj>
      <item>ANNAPOLIS NEKRETNINE d.o.o. NOVIGRAD</item>
    </izvorni_sadrzaj>
    <derivirana_varijabla naziv="DomainObject.Predmet.ProtuStrankaListNazivFormated_1">
      <item>ANNAPOLIS NEKRETNINE d.o.o. NOVIGRAD</item>
    </derivirana_varijabla>
  </DomainObject.Predmet.ProtuStrankaListNazivFormated>
  <DomainObject.Predmet.ProtuStrankaListNazivFormatedOIB>
    <izvorni_sadrzaj>
      <item>ANNAPOLIS NEKRETNINE d.o.o. NOVIGRAD, OIB 84221918287</item>
    </izvorni_sadrzaj>
    <derivirana_varijabla naziv="DomainObject.Predmet.ProtuStrankaListNazivFormatedOIB_1">
      <item>ANNAPOLIS NEKRETNINE d.o.o. NOVIGRAD, OIB 84221918287</item>
    </derivirana_varijabla>
  </DomainObject.Predmet.ProtuStrankaListNazivFormatedOIB>
  <DomainObject.Predmet.OstaliListFormated>
    <izvorni_sadrzaj>
      <item>ŽDO PULA</item>
    </izvorni_sadrzaj>
    <derivirana_varijabla naziv="DomainObject.Predmet.OstaliListFormated_1">
      <item>ŽDO PULA</item>
    </derivirana_varijabla>
  </DomainObject.Predmet.OstaliListFormated>
  <DomainObject.Predmet.OstaliListFormatedOIB>
    <izvorni_sadrzaj>
      <item>ŽDO PULA</item>
    </izvorni_sadrzaj>
    <derivirana_varijabla naziv="DomainObject.Predmet.OstaliListFormatedOIB_1">
      <item>ŽDO PULA</item>
    </derivirana_varijabla>
  </DomainObject.Predmet.OstaliListFormatedOIB>
  <DomainObject.Predmet.OstaliListFormatedWithAdress>
    <izvorni_sadrzaj>
      <item>ŽDO PULA</item>
    </izvorni_sadrzaj>
    <derivirana_varijabla naziv="DomainObject.Predmet.OstaliListFormatedWithAdress_1">
      <item>ŽDO PULA</item>
    </derivirana_varijabla>
  </DomainObject.Predmet.OstaliListFormatedWithAdress>
  <DomainObject.Predmet.OstaliListFormatedWithAdressOIB>
    <izvorni_sadrzaj>
      <item>ŽDO PULA</item>
    </izvorni_sadrzaj>
    <derivirana_varijabla naziv="DomainObject.Predmet.OstaliListFormatedWithAdressOIB_1">
      <item>ŽDO PULA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ANNAPOLIS NEKRETNINE d.o.o. NOVIGRAD</izvorni_sadrzaj>
    <derivirana_varijabla naziv="DomainObject.Predmet.ProtustrankaIDrugi_1">ANNAPOLIS NEKRETNINE d.o.o. NOVIGRAD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ANNAPOLIS NEKRETNINE d.o.o. NOVIGRAD, OIB 84221918287, Rotonda 1, 52466 Novigrad</izvorni_sadrzaj>
    <derivirana_varijabla naziv="DomainObject.Predmet.ProtustrankaIDrugiAdressOIB_1">ANNAPOLIS NEKRETNINE d.o.o. NOVIGRAD, OIB 84221918287, Rotonda 1,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ANNAPOLIS NEKRETNINE d.o.o. NOVIGRAD</item>
      <item>ŽDO PULA</item>
    </izvorni_sadrzaj>
    <derivirana_varijabla naziv="DomainObject.Predmet.SudioniciListNaziv_1">
      <item>REPUBLIKA HRVATSKA, Ministarstvo financija, Porezna uprava, Područni ured Istra, Hrvatsko primorje, Gorski  kotar i Lika</item>
      <item>ANNAPOLIS NEKRETNINE d.o.o. NOVIGRAD</item>
      <item>ŽDO PULA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ANNAPOLIS NEKRETNINE d.o.o. NOVIGRAD, OIB 84221918287, Rotonda 1,52466 Novigrad</item>
      <item>ŽDO PULA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ANNAPOLIS NEKRETNINE d.o.o. NOVIGRAD, OIB 84221918287, Rotonda 1,52466 Novigrad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84221918287</item>
      <item>, OIB null</item>
    </izvorni_sadrzaj>
    <derivirana_varijabla naziv="DomainObject.Predmet.SudioniciListNazivOIB_1">
      <item>, OIB 52634238587</item>
      <item>, OIB 84221918287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B5A14A-280A-4D45-B5FC-69399BE057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1231</properties:Words>
  <properties:Characters>6607</properties:Characters>
  <properties:Lines>164</properties:Lines>
  <properties:Paragraphs>77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2018-07-17T07:33:00Z</dcterms:created>
  <dc:creator>Jasmina Matika</dc:creator>
  <cp:lastModifiedBy>Lorena Paris Aničić</cp:lastModifiedBy>
  <cp:lastPrinted>2018-07-17T08:30:00Z</cp:lastPrinted>
  <dcterms:modified xmlns:xsi="http://www.w3.org/2001/XMLSchema-instance" xsi:type="dcterms:W3CDTF">2018-07-17T08:49:00Z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dosudi.docx)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