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9c8a" w14:paraId="5139c8a" w:rsidRDefault="00C636F5" w:rsidP="000872DD" w:rsidR="00C636F5">
      <w:pPr>
        <w:jc w:val="both"/>
        <w15:collapsed w:val="false"/>
      </w:pPr>
      <w:bookmarkStart w:name="_GoBack" w:id="0"/>
      <w:bookmarkEnd w:id="0"/>
    </w:p>
    <w:p w:rsidRDefault="00C47E62" w:rsidP="000872DD" w:rsidR="00EE0413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7E62" w:rsidP="000872DD" w:rsidR="00C47E62">
      <w:pPr>
        <w:jc w:val="both"/>
      </w:pPr>
    </w:p>
    <w:p w:rsidRDefault="00C636F5" w:rsidP="000872DD" w:rsidR="00C636F5" w:rsidRPr="00CF5348">
      <w:pPr>
        <w:jc w:val="both"/>
        <w:rPr>
          <w:b/>
        </w:rPr>
      </w:pPr>
      <w:r w:rsidRPr="00CF5348">
        <w:rPr>
          <w:b/>
        </w:rPr>
        <w:t>REPUBLIKA HRVATSKA</w:t>
      </w:r>
    </w:p>
    <w:p w:rsidRDefault="00C636F5" w:rsidP="000872DD" w:rsidR="00C636F5" w:rsidRPr="00CF5348">
      <w:pPr>
        <w:jc w:val="both"/>
        <w:rPr>
          <w:b/>
        </w:rPr>
      </w:pPr>
      <w:r w:rsidRPr="00CF5348">
        <w:rPr>
          <w:b/>
        </w:rPr>
        <w:t>TRGOVAČKO SUD U OSIJEKU</w:t>
      </w:r>
    </w:p>
    <w:p w:rsidRDefault="00C636F5" w:rsidP="000872DD" w:rsidR="00C636F5" w:rsidRPr="00CF5348">
      <w:pPr>
        <w:jc w:val="both"/>
        <w:rPr>
          <w:b/>
        </w:rPr>
      </w:pPr>
      <w:r w:rsidRPr="00CF5348">
        <w:rPr>
          <w:b/>
        </w:rPr>
        <w:t xml:space="preserve">STALNA SLUŽBA U SLAVONSKOM BRODU            </w:t>
      </w:r>
      <w:r w:rsidR="0044758B">
        <w:rPr>
          <w:b/>
        </w:rPr>
        <w:t xml:space="preserve">          Broj: 7/St-</w:t>
      </w:r>
      <w:r w:rsidR="00CA6F67">
        <w:rPr>
          <w:b/>
        </w:rPr>
        <w:t>21</w:t>
      </w:r>
      <w:r w:rsidR="0044758B">
        <w:rPr>
          <w:b/>
        </w:rPr>
        <w:t>/2011-</w:t>
      </w:r>
      <w:r w:rsidR="00B325D9">
        <w:rPr>
          <w:b/>
        </w:rPr>
        <w:t>318</w:t>
      </w:r>
    </w:p>
    <w:p w:rsidRDefault="003417DB" w:rsidP="000872DD" w:rsidR="003417DB">
      <w:pPr>
        <w:jc w:val="both"/>
        <w:rPr>
          <w:b/>
        </w:rPr>
      </w:pPr>
      <w:r w:rsidRPr="00CF5348">
        <w:rPr>
          <w:b/>
        </w:rPr>
        <w:t>Trg pobjede 13</w:t>
      </w:r>
    </w:p>
    <w:p w:rsidRDefault="007A17FE" w:rsidP="000872DD" w:rsidR="007A17FE">
      <w:pPr>
        <w:jc w:val="both"/>
        <w:rPr>
          <w:b/>
        </w:rPr>
      </w:pPr>
      <w:r>
        <w:rPr>
          <w:b/>
        </w:rPr>
        <w:t>Slavonski Brod</w:t>
      </w:r>
    </w:p>
    <w:p w:rsidRDefault="00C47E62" w:rsidP="000872DD" w:rsidR="00C47E62" w:rsidRPr="00CF5348">
      <w:pPr>
        <w:jc w:val="both"/>
        <w:rPr>
          <w:b/>
        </w:rPr>
      </w:pPr>
    </w:p>
    <w:p w:rsidRDefault="00CF1298" w:rsidP="00C47E62" w:rsidR="00C636F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A6F67" w:rsidP="00CF1298" w:rsidR="00CA6F67" w:rsidRPr="00CF1298">
      <w:pPr>
        <w:jc w:val="center"/>
        <w:rPr>
          <w:b/>
        </w:rPr>
      </w:pPr>
    </w:p>
    <w:p w:rsidRDefault="00C636F5" w:rsidP="000872DD" w:rsidR="00C636F5">
      <w:pPr>
        <w:jc w:val="center"/>
        <w:rPr>
          <w:b/>
        </w:rPr>
      </w:pPr>
      <w:r w:rsidRPr="000872DD">
        <w:rPr>
          <w:b/>
        </w:rPr>
        <w:t>R</w:t>
      </w:r>
      <w:r w:rsidR="00C62374">
        <w:rPr>
          <w:b/>
        </w:rPr>
        <w:t xml:space="preserve"> </w:t>
      </w:r>
      <w:r w:rsidRPr="000872DD">
        <w:rPr>
          <w:b/>
        </w:rPr>
        <w:t>J</w:t>
      </w:r>
      <w:r w:rsidR="00C62374">
        <w:rPr>
          <w:b/>
        </w:rPr>
        <w:t xml:space="preserve"> </w:t>
      </w:r>
      <w:r w:rsidRPr="000872DD">
        <w:rPr>
          <w:b/>
        </w:rPr>
        <w:t>E</w:t>
      </w:r>
      <w:r w:rsidR="00C62374">
        <w:rPr>
          <w:b/>
        </w:rPr>
        <w:t xml:space="preserve"> </w:t>
      </w:r>
      <w:r w:rsidRPr="000872DD">
        <w:rPr>
          <w:b/>
        </w:rPr>
        <w:t>Š</w:t>
      </w:r>
      <w:r w:rsidR="00C62374">
        <w:rPr>
          <w:b/>
        </w:rPr>
        <w:t xml:space="preserve"> </w:t>
      </w:r>
      <w:r w:rsidRPr="000872DD">
        <w:rPr>
          <w:b/>
        </w:rPr>
        <w:t>E</w:t>
      </w:r>
      <w:r w:rsidR="00C62374">
        <w:rPr>
          <w:b/>
        </w:rPr>
        <w:t xml:space="preserve"> </w:t>
      </w:r>
      <w:r w:rsidRPr="000872DD">
        <w:rPr>
          <w:b/>
        </w:rPr>
        <w:t>N</w:t>
      </w:r>
      <w:r w:rsidR="00C62374">
        <w:rPr>
          <w:b/>
        </w:rPr>
        <w:t xml:space="preserve"> </w:t>
      </w:r>
      <w:r w:rsidRPr="000872DD">
        <w:rPr>
          <w:b/>
        </w:rPr>
        <w:t>J</w:t>
      </w:r>
      <w:r w:rsidR="00C62374">
        <w:rPr>
          <w:b/>
        </w:rPr>
        <w:t xml:space="preserve"> </w:t>
      </w:r>
      <w:r w:rsidRPr="000872DD">
        <w:rPr>
          <w:b/>
        </w:rPr>
        <w:t>E</w:t>
      </w:r>
    </w:p>
    <w:p w:rsidRDefault="00C47E62" w:rsidP="000872DD" w:rsidR="00C47E62" w:rsidRPr="000872DD">
      <w:pPr>
        <w:jc w:val="center"/>
        <w:rPr>
          <w:b/>
        </w:rPr>
      </w:pPr>
    </w:p>
    <w:p w:rsidRDefault="00C636F5" w:rsidP="000872DD" w:rsidR="00C636F5">
      <w:pPr>
        <w:jc w:val="both"/>
      </w:pPr>
    </w:p>
    <w:p w:rsidRDefault="00C636F5" w:rsidP="000872DD" w:rsidR="00C636F5">
      <w:pPr>
        <w:jc w:val="both"/>
      </w:pPr>
      <w:r>
        <w:t xml:space="preserve">                       </w:t>
      </w:r>
      <w:r w:rsidRPr="00C05283">
        <w:rPr>
          <w:b/>
        </w:rPr>
        <w:t>TRGOVAČKI SUD U OSIJEKU, STALNA SLUŽBA U SLAVONSKOM BRODU,</w:t>
      </w:r>
      <w:r w:rsidR="00C05283">
        <w:t xml:space="preserve"> </w:t>
      </w:r>
      <w:r>
        <w:t>po stečajnoj sutkinji Mirni Vujčić u stečajnom postupku nad stečajnim dužnikom</w:t>
      </w:r>
      <w:r w:rsidR="0042406E">
        <w:t xml:space="preserve"> </w:t>
      </w:r>
      <w:r w:rsidR="00CA6F67" w:rsidRPr="00CA6F67">
        <w:t>SUŠIONICA društvo s ograničenom odgovornošću za proizvodnju i sušenje povrća i voća "u stečaju", skraćena tvrtka: SUŠIONICA d.o.o. "u stečaju", Vrpolje, Ivana Meštrovića bb, OIB 91980151189</w:t>
      </w:r>
      <w:r>
        <w:t xml:space="preserve">, dana </w:t>
      </w:r>
      <w:r w:rsidR="00CA6F67">
        <w:t>29. prosinca</w:t>
      </w:r>
      <w:r w:rsidR="003B2D7E">
        <w:t xml:space="preserve"> 201</w:t>
      </w:r>
      <w:r w:rsidR="00CA6F67">
        <w:t>6</w:t>
      </w:r>
      <w:r>
        <w:t xml:space="preserve">. godine </w:t>
      </w:r>
    </w:p>
    <w:p w:rsidRDefault="001301A0" w:rsidP="000872DD" w:rsidR="001301A0">
      <w:pPr>
        <w:jc w:val="both"/>
      </w:pPr>
    </w:p>
    <w:p w:rsidRDefault="00C47E62" w:rsidP="000872DD" w:rsidR="00C47E62">
      <w:pPr>
        <w:jc w:val="both"/>
      </w:pPr>
    </w:p>
    <w:p w:rsidRDefault="00C636F5" w:rsidP="000872DD" w:rsidR="00C636F5">
      <w:pPr>
        <w:jc w:val="center"/>
      </w:pPr>
      <w:r>
        <w:t>r i j e š i o   j e</w:t>
      </w:r>
    </w:p>
    <w:p w:rsidRDefault="00C636F5" w:rsidP="000872DD" w:rsidR="00C636F5">
      <w:pPr>
        <w:jc w:val="both"/>
      </w:pPr>
    </w:p>
    <w:p w:rsidRDefault="000872DD" w:rsidP="00B325D9" w:rsidR="00EB3ABE">
      <w:pPr>
        <w:ind w:firstLine="708"/>
        <w:jc w:val="both"/>
      </w:pPr>
      <w:r>
        <w:t xml:space="preserve">             </w:t>
      </w:r>
      <w:r w:rsidR="00C636F5">
        <w:t>I</w:t>
      </w:r>
      <w:r w:rsidR="00CA6F67">
        <w:t>.</w:t>
      </w:r>
      <w:r w:rsidR="00C636F5">
        <w:t xml:space="preserve"> Članovima Odbora vjerovnika stečajnog dužnika</w:t>
      </w:r>
      <w:r w:rsidR="001301A0">
        <w:t xml:space="preserve"> i </w:t>
      </w:r>
      <w:r w:rsidR="00CA6F67">
        <w:t>to</w:t>
      </w:r>
      <w:r w:rsidR="00CA6F67" w:rsidRPr="00CA6F67">
        <w:t xml:space="preserve"> Zvonku Rac kao predstavniku razlučnog vjerovnika Centra za restrukturiranje i prodaju, Zagreb (</w:t>
      </w:r>
      <w:r w:rsidR="00C47E62">
        <w:t xml:space="preserve"> </w:t>
      </w:r>
      <w:r w:rsidR="00CA6F67" w:rsidRPr="00CA6F67">
        <w:t>ranije Hrvatski fond za privatizaciju</w:t>
      </w:r>
      <w:r w:rsidR="00C47E62">
        <w:t xml:space="preserve"> </w:t>
      </w:r>
      <w:r w:rsidR="00CA6F67" w:rsidRPr="00CA6F67">
        <w:t>), Ružici Zmaić kao predstavniku razlučnog i stečajnog vjerovnika Republike Hrvatske, Ministarstva financija, Porezne uprave, Područni ured Slavonija i Baranja i Anti Jelušić kao predstavniku radnika</w:t>
      </w:r>
      <w:r w:rsidR="00CA6F67">
        <w:t xml:space="preserve"> </w:t>
      </w:r>
      <w:r w:rsidR="00712D94">
        <w:t>kao stečajnih vjerovnika</w:t>
      </w:r>
      <w:r w:rsidR="00DB6ABC">
        <w:t xml:space="preserve"> </w:t>
      </w:r>
      <w:r w:rsidR="00C636F5">
        <w:t>određuje se nagrada za rad u Odboru vjerovnika</w:t>
      </w:r>
      <w:r w:rsidR="00C31851">
        <w:t xml:space="preserve"> stečajnog dužnika u iznosu</w:t>
      </w:r>
      <w:r w:rsidR="00C31851" w:rsidRPr="00B325D9">
        <w:t xml:space="preserve"> od </w:t>
      </w:r>
      <w:r w:rsidR="00B325D9" w:rsidRPr="00B325D9">
        <w:t>1.347,50</w:t>
      </w:r>
      <w:r w:rsidR="00C636F5" w:rsidRPr="00B325D9">
        <w:t xml:space="preserve"> Kn</w:t>
      </w:r>
      <w:r w:rsidR="00CF5348" w:rsidRPr="00B325D9">
        <w:t xml:space="preserve"> neto</w:t>
      </w:r>
      <w:r w:rsidR="00C636F5" w:rsidRPr="00B325D9">
        <w:t xml:space="preserve"> za svakoga </w:t>
      </w:r>
      <w:r w:rsidR="008B603F" w:rsidRPr="00B325D9">
        <w:t xml:space="preserve">člana pojedinačno </w:t>
      </w:r>
      <w:r w:rsidR="00C636F5" w:rsidRPr="00B325D9">
        <w:t>odnosno ukupno za sve članove</w:t>
      </w:r>
      <w:r w:rsidR="00CF5348" w:rsidRPr="00B325D9">
        <w:t xml:space="preserve"> Odbora </w:t>
      </w:r>
      <w:r w:rsidR="00775DFB" w:rsidRPr="00B325D9">
        <w:t xml:space="preserve">vjerovnika </w:t>
      </w:r>
      <w:r w:rsidR="00CF5348" w:rsidRPr="00B325D9">
        <w:t xml:space="preserve">u </w:t>
      </w:r>
      <w:r w:rsidR="00E872B4" w:rsidRPr="00B325D9">
        <w:t>i</w:t>
      </w:r>
      <w:r w:rsidR="00D0056F" w:rsidRPr="00B325D9">
        <w:t>zno</w:t>
      </w:r>
      <w:r w:rsidR="00A1652E" w:rsidRPr="00B325D9">
        <w:t xml:space="preserve">su od </w:t>
      </w:r>
      <w:r w:rsidR="00CF5348" w:rsidRPr="00B325D9">
        <w:t xml:space="preserve"> </w:t>
      </w:r>
      <w:r w:rsidR="00B325D9" w:rsidRPr="00B325D9">
        <w:t xml:space="preserve">4.042,50 </w:t>
      </w:r>
      <w:r w:rsidR="00CF5348" w:rsidRPr="00B325D9">
        <w:t>Kn neto</w:t>
      </w:r>
      <w:r w:rsidR="00C636F5" w:rsidRPr="00B325D9">
        <w:t>.</w:t>
      </w:r>
    </w:p>
    <w:p w:rsidRDefault="00EB3ABE" w:rsidP="008B603F" w:rsidR="00EB3ABE">
      <w:pPr>
        <w:ind w:firstLine="708"/>
        <w:jc w:val="both"/>
      </w:pPr>
    </w:p>
    <w:p w:rsidRDefault="00B325D9" w:rsidP="00F12C2E" w:rsidR="00C636F5">
      <w:pPr>
        <w:ind w:firstLine="1440"/>
        <w:jc w:val="both"/>
      </w:pPr>
      <w:r>
        <w:t>I</w:t>
      </w:r>
      <w:r w:rsidR="00F12C2E">
        <w:t>I</w:t>
      </w:r>
      <w:r w:rsidR="00CA6F67">
        <w:t>.</w:t>
      </w:r>
      <w:r w:rsidR="00F12C2E">
        <w:t xml:space="preserve"> </w:t>
      </w:r>
      <w:r w:rsidR="003D7296">
        <w:t>Nagrad</w:t>
      </w:r>
      <w:r>
        <w:t>a</w:t>
      </w:r>
      <w:r w:rsidR="003D7296">
        <w:t xml:space="preserve"> iz točke I</w:t>
      </w:r>
      <w:r>
        <w:t>.</w:t>
      </w:r>
      <w:r w:rsidR="003D7296">
        <w:t xml:space="preserve"> izreke ovoga rješenja </w:t>
      </w:r>
      <w:r w:rsidR="00E75A39">
        <w:t>isplatiti će se</w:t>
      </w:r>
      <w:r w:rsidR="00C636F5">
        <w:t xml:space="preserve">  na teret troškova</w:t>
      </w:r>
      <w:r w:rsidR="00CF5348">
        <w:t xml:space="preserve"> stečajnog postupka,</w:t>
      </w:r>
      <w:r w:rsidR="002B35C8">
        <w:t xml:space="preserve"> </w:t>
      </w:r>
      <w:r w:rsidR="00CF5348">
        <w:t>a</w:t>
      </w:r>
      <w:r w:rsidR="00B75BA5">
        <w:t xml:space="preserve"> po pravomoćnosti ovoga rješenja.</w:t>
      </w:r>
    </w:p>
    <w:p w:rsidRDefault="00CA6F67" w:rsidP="000872DD" w:rsidR="00CA6F67">
      <w:pPr>
        <w:jc w:val="both"/>
      </w:pPr>
    </w:p>
    <w:p w:rsidRDefault="00C47E62" w:rsidP="000872DD" w:rsidR="00C47E62">
      <w:pPr>
        <w:jc w:val="both"/>
      </w:pPr>
    </w:p>
    <w:p w:rsidRDefault="00C636F5" w:rsidP="000872DD" w:rsidR="00C636F5">
      <w:pPr>
        <w:jc w:val="center"/>
      </w:pPr>
      <w:r>
        <w:t>Obrazloženje</w:t>
      </w:r>
    </w:p>
    <w:p w:rsidRDefault="00C636F5" w:rsidP="000872DD" w:rsidR="00C636F5">
      <w:pPr>
        <w:jc w:val="both"/>
      </w:pPr>
    </w:p>
    <w:p w:rsidRDefault="000872DD" w:rsidP="00F12C2E" w:rsidR="00C636F5">
      <w:pPr>
        <w:ind w:firstLine="708"/>
        <w:jc w:val="both"/>
      </w:pPr>
      <w:r>
        <w:t xml:space="preserve">           </w:t>
      </w:r>
      <w:r w:rsidR="00C636F5">
        <w:t>Članovi Odbora vjerovnika</w:t>
      </w:r>
      <w:r w:rsidR="00FC4C6F">
        <w:t>,</w:t>
      </w:r>
      <w:r w:rsidR="00BC15BF">
        <w:t xml:space="preserve"> </w:t>
      </w:r>
      <w:r w:rsidR="00F12C2E">
        <w:t>po predsjedn</w:t>
      </w:r>
      <w:r w:rsidR="00B325D9">
        <w:t>iku</w:t>
      </w:r>
      <w:r w:rsidR="00F12C2E">
        <w:t xml:space="preserve"> Odbora vjerovnika </w:t>
      </w:r>
      <w:r w:rsidR="00B325D9">
        <w:t>Zvonku Rac</w:t>
      </w:r>
      <w:r w:rsidR="00C636F5">
        <w:t xml:space="preserve"> podni</w:t>
      </w:r>
      <w:r w:rsidR="00A678EE">
        <w:t xml:space="preserve">jeli su sudu prijedlog da </w:t>
      </w:r>
      <w:r w:rsidR="00B325D9">
        <w:t xml:space="preserve">se </w:t>
      </w:r>
      <w:r w:rsidR="00D63394">
        <w:t>odredi nagrada</w:t>
      </w:r>
      <w:r w:rsidR="00C636F5">
        <w:t xml:space="preserve"> za </w:t>
      </w:r>
      <w:r w:rsidR="00B325D9">
        <w:t xml:space="preserve">njihov </w:t>
      </w:r>
      <w:r w:rsidR="00C636F5">
        <w:t>rad</w:t>
      </w:r>
      <w:r w:rsidR="00B325D9">
        <w:t>.</w:t>
      </w:r>
    </w:p>
    <w:p w:rsidRDefault="00C636F5" w:rsidP="00AC28C3" w:rsidR="00577617">
      <w:pPr>
        <w:ind w:firstLine="1440"/>
        <w:jc w:val="both"/>
      </w:pPr>
      <w:r>
        <w:t>Kako su članovi Odbora vjerovnika</w:t>
      </w:r>
      <w:r w:rsidR="00F12C2E">
        <w:t xml:space="preserve"> sudjelovali u radu </w:t>
      </w:r>
      <w:r w:rsidR="00B325D9">
        <w:t>sedam</w:t>
      </w:r>
      <w:r>
        <w:t xml:space="preserve"> sjednic</w:t>
      </w:r>
      <w:r w:rsidR="00B325D9">
        <w:t>a</w:t>
      </w:r>
      <w:r w:rsidR="00AC28C3">
        <w:t xml:space="preserve"> </w:t>
      </w:r>
      <w:r w:rsidR="00D63394">
        <w:t>Odbora vjerovnika,</w:t>
      </w:r>
      <w:r w:rsidR="00B325D9">
        <w:t xml:space="preserve"> a što je vidljivo iz Završnog računa stečajnog upravitelja</w:t>
      </w:r>
      <w:r>
        <w:t xml:space="preserve"> </w:t>
      </w:r>
      <w:r w:rsidR="00FC4C6F">
        <w:t>valjalo</w:t>
      </w:r>
      <w:r w:rsidR="00B325D9">
        <w:t xml:space="preserve"> je</w:t>
      </w:r>
      <w:r w:rsidR="00FC4C6F">
        <w:t xml:space="preserve"> odrediti nagradu za </w:t>
      </w:r>
      <w:r>
        <w:t xml:space="preserve">njihov </w:t>
      </w:r>
      <w:r w:rsidR="00FC4C6F">
        <w:t>rad u Odboru.</w:t>
      </w:r>
      <w:r w:rsidR="00937C33">
        <w:t xml:space="preserve"> </w:t>
      </w:r>
    </w:p>
    <w:p w:rsidRDefault="00256EC5" w:rsidP="00D63394" w:rsidR="004F2C16">
      <w:pPr>
        <w:ind w:firstLine="1440"/>
        <w:jc w:val="both"/>
      </w:pPr>
      <w:r>
        <w:t xml:space="preserve"> </w:t>
      </w:r>
      <w:r w:rsidR="00EE5B4E">
        <w:t>Visina nagrade za rad</w:t>
      </w:r>
      <w:r w:rsidR="00C61A72">
        <w:t xml:space="preserve"> </w:t>
      </w:r>
      <w:r w:rsidR="00EE5B4E">
        <w:t>određena je na temelju podataka</w:t>
      </w:r>
      <w:r w:rsidR="00B325D9">
        <w:t xml:space="preserve"> </w:t>
      </w:r>
      <w:r w:rsidR="00EE5B4E">
        <w:t>Državnog zavoda za statistiku i utvrđenja Vrhovnog suda Republike Hrvatske</w:t>
      </w:r>
      <w:r w:rsidR="00D63394">
        <w:t xml:space="preserve"> od 24. ožujka 2016. godine</w:t>
      </w:r>
      <w:r w:rsidR="00EF06DD">
        <w:t xml:space="preserve"> </w:t>
      </w:r>
      <w:r w:rsidR="00887B40">
        <w:t>iz kojih</w:t>
      </w:r>
    </w:p>
    <w:p w:rsidRDefault="004F2C16" w:rsidP="004F2C16" w:rsidR="004F2C16">
      <w:pPr>
        <w:jc w:val="both"/>
      </w:pPr>
    </w:p>
    <w:p w:rsidRDefault="004F2C16" w:rsidP="004F2C16" w:rsidR="004F2C16">
      <w:pPr>
        <w:jc w:val="both"/>
      </w:pPr>
    </w:p>
    <w:p w:rsidRDefault="004F2C16" w:rsidP="004F2C16" w:rsidR="004F2C16" w:rsidRPr="004F2C16">
      <w:pPr>
        <w:jc w:val="right"/>
        <w:rPr>
          <w:b/>
        </w:rPr>
      </w:pPr>
      <w:r w:rsidRPr="004F2C16">
        <w:rPr>
          <w:b/>
        </w:rPr>
        <w:lastRenderedPageBreak/>
        <w:t>Broj: 7/St-21/2011-318</w:t>
      </w:r>
    </w:p>
    <w:p w:rsidRDefault="004F2C16" w:rsidP="004F2C16" w:rsidR="004F2C16">
      <w:pPr>
        <w:jc w:val="both"/>
      </w:pPr>
    </w:p>
    <w:p w:rsidRDefault="004F2C16" w:rsidP="004F2C16" w:rsidR="004F2C16">
      <w:pPr>
        <w:jc w:val="both"/>
      </w:pPr>
    </w:p>
    <w:p w:rsidRDefault="00887B40" w:rsidP="004F2C16" w:rsidR="00C636F5">
      <w:pPr>
        <w:jc w:val="both"/>
      </w:pPr>
      <w:r>
        <w:t xml:space="preserve"> proizlazi da </w:t>
      </w:r>
      <w:r w:rsidR="00396C1B">
        <w:t xml:space="preserve"> prosječna</w:t>
      </w:r>
      <w:r w:rsidR="00D63394">
        <w:t xml:space="preserve"> </w:t>
      </w:r>
      <w:r w:rsidR="00396C1B">
        <w:t>dnevna plaća</w:t>
      </w:r>
      <w:r>
        <w:t xml:space="preserve"> u Republici Hrvatskoj</w:t>
      </w:r>
      <w:r w:rsidR="00396C1B">
        <w:t xml:space="preserve"> iznos</w:t>
      </w:r>
      <w:r>
        <w:t>i</w:t>
      </w:r>
      <w:r w:rsidR="00F934F3">
        <w:t xml:space="preserve"> 1</w:t>
      </w:r>
      <w:r w:rsidR="00B325D9">
        <w:t>92</w:t>
      </w:r>
      <w:r w:rsidR="00F934F3">
        <w:t>,</w:t>
      </w:r>
      <w:r w:rsidR="00B325D9">
        <w:t>5</w:t>
      </w:r>
      <w:r w:rsidR="00F934F3">
        <w:t>0</w:t>
      </w:r>
      <w:r w:rsidR="000139B4">
        <w:t xml:space="preserve"> Kn,</w:t>
      </w:r>
      <w:r w:rsidR="00C636F5">
        <w:t xml:space="preserve"> pa je na temelju odredbe čl. </w:t>
      </w:r>
      <w:r w:rsidR="00D63394">
        <w:t>102</w:t>
      </w:r>
      <w:r w:rsidR="00C636F5">
        <w:t xml:space="preserve">. Stečajnog zakona (NN </w:t>
      </w:r>
      <w:r w:rsidR="00D63394">
        <w:t>71</w:t>
      </w:r>
      <w:r w:rsidR="00C636F5">
        <w:t>/</w:t>
      </w:r>
      <w:r w:rsidR="00D63394">
        <w:t>15</w:t>
      </w:r>
      <w:r w:rsidR="00C636F5">
        <w:t>)</w:t>
      </w:r>
      <w:r w:rsidR="00D63394" w:rsidRPr="00D63394">
        <w:t xml:space="preserve">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D63394" w:rsidRPr="00D63394">
          <w:t>441. st</w:t>
        </w:r>
      </w:smartTag>
      <w:r w:rsidR="00D63394" w:rsidRPr="00D63394">
        <w:t xml:space="preserve">. </w:t>
      </w:r>
      <w:r w:rsidR="00D63394">
        <w:t xml:space="preserve">2. Stečajnog zakona </w:t>
      </w:r>
      <w:r w:rsidR="00C636F5">
        <w:t xml:space="preserve">odlučeno kao u </w:t>
      </w:r>
      <w:r w:rsidR="00937C33">
        <w:t>izre</w:t>
      </w:r>
      <w:r w:rsidR="00D63394">
        <w:t xml:space="preserve">ci </w:t>
      </w:r>
      <w:r w:rsidR="00C636F5">
        <w:t>rješenja.</w:t>
      </w:r>
    </w:p>
    <w:p w:rsidRDefault="00C636F5" w:rsidP="000872DD" w:rsidR="00C636F5">
      <w:pPr>
        <w:jc w:val="both"/>
      </w:pPr>
    </w:p>
    <w:p w:rsidRDefault="00D000FE" w:rsidP="00BC0F6A" w:rsidR="00DA104B">
      <w:pPr>
        <w:ind w:firstLine="708" w:left="708"/>
        <w:jc w:val="both"/>
      </w:pPr>
      <w:r>
        <w:t xml:space="preserve">U Slavonskom Brodu, </w:t>
      </w:r>
      <w:r w:rsidR="00CA6F67">
        <w:t>29. prosinca</w:t>
      </w:r>
      <w:r w:rsidR="00BA56B0">
        <w:t xml:space="preserve"> </w:t>
      </w:r>
      <w:r w:rsidR="00CA6F67">
        <w:t>2016</w:t>
      </w:r>
      <w:r w:rsidR="00C636F5">
        <w:t>. godine</w:t>
      </w:r>
    </w:p>
    <w:p w:rsidRDefault="00D000FE" w:rsidP="00BC0F6A" w:rsidR="00D000FE">
      <w:pPr>
        <w:ind w:firstLine="708" w:left="708"/>
        <w:jc w:val="both"/>
      </w:pPr>
    </w:p>
    <w:p w:rsidRDefault="00446889" w:rsidP="006632B2" w:rsidR="006632B2">
      <w:pPr>
        <w:ind w:firstLine="708" w:left="4248"/>
        <w:jc w:val="both"/>
      </w:pPr>
      <w:r>
        <w:t xml:space="preserve">   </w:t>
      </w:r>
      <w:r w:rsidR="006A3404">
        <w:t xml:space="preserve">     </w:t>
      </w:r>
      <w:r w:rsidR="00BC0F6A">
        <w:t xml:space="preserve"> </w:t>
      </w:r>
      <w:r w:rsidR="006A3404">
        <w:t xml:space="preserve">       </w:t>
      </w:r>
      <w:r w:rsidR="00F07868">
        <w:t xml:space="preserve"> </w:t>
      </w:r>
      <w:r w:rsidR="006A3404">
        <w:t xml:space="preserve"> </w:t>
      </w:r>
      <w:r w:rsidR="0038799B">
        <w:t xml:space="preserve"> </w:t>
      </w:r>
      <w:r w:rsidR="00C636F5">
        <w:t>Stečajna sutkinja:</w:t>
      </w:r>
    </w:p>
    <w:p w:rsidRDefault="006632B2" w:rsidP="00CA6F67" w:rsidR="00BC0F6A">
      <w:pPr>
        <w:ind w:firstLine="708" w:left="4248"/>
        <w:jc w:val="both"/>
      </w:pPr>
      <w:r>
        <w:t xml:space="preserve">            </w:t>
      </w:r>
      <w:r w:rsidR="00282E64">
        <w:t xml:space="preserve">  </w:t>
      </w:r>
      <w:r w:rsidR="003A0D95">
        <w:t xml:space="preserve">  </w:t>
      </w:r>
      <w:r w:rsidR="00DA104B">
        <w:t xml:space="preserve">    </w:t>
      </w:r>
      <w:r w:rsidR="00CA6F67">
        <w:t xml:space="preserve">   </w:t>
      </w:r>
      <w:smartTag w:element="PersonName" w:uri="urn:schemas-microsoft-com:office:smarttags">
        <w:r w:rsidR="00C636F5">
          <w:t>Mirna Vujčić</w:t>
        </w:r>
      </w:smartTag>
    </w:p>
    <w:p w:rsidRDefault="00F07868" w:rsidP="00F07868" w:rsidR="00F07868">
      <w:pPr>
        <w:jc w:val="both"/>
      </w:pPr>
      <w:r>
        <w:t xml:space="preserve">                                                                           </w:t>
      </w:r>
    </w:p>
    <w:p w:rsidRDefault="00B51496" w:rsidP="00CD4ED8" w:rsidR="00B51496">
      <w:pPr>
        <w:jc w:val="both"/>
        <w:rPr>
          <w:b/>
          <w:sz w:val="20"/>
          <w:szCs w:val="20"/>
        </w:rPr>
      </w:pPr>
    </w:p>
    <w:p w:rsidRDefault="00B51496" w:rsidP="00CD4ED8" w:rsidR="00B51496">
      <w:pPr>
        <w:jc w:val="both"/>
        <w:rPr>
          <w:b/>
          <w:sz w:val="20"/>
          <w:szCs w:val="20"/>
        </w:rPr>
      </w:pPr>
    </w:p>
    <w:p w:rsidRDefault="00C47E62" w:rsidP="00C47E62" w:rsidR="00C47E62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C47E62" w:rsidP="00C47E62" w:rsidR="00C47E62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</w:t>
      </w:r>
      <w:r w:rsidR="00BA0172">
        <w:rPr>
          <w:sz w:val="20"/>
          <w:szCs w:val="20"/>
        </w:rPr>
        <w:t>svi članovi Odbora</w:t>
      </w:r>
      <w:r w:rsidRPr="00F55CA1">
        <w:rPr>
          <w:sz w:val="20"/>
          <w:szCs w:val="20"/>
        </w:rPr>
        <w:t xml:space="preserve"> </w:t>
      </w:r>
    </w:p>
    <w:p w:rsidRDefault="00C47E62" w:rsidP="00C47E62" w:rsidR="00C47E62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</w:t>
      </w:r>
      <w:r w:rsidR="00BA0172">
        <w:rPr>
          <w:sz w:val="20"/>
          <w:szCs w:val="20"/>
        </w:rPr>
        <w:t>a</w:t>
      </w:r>
      <w:r w:rsidRPr="00F55CA1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C47E62" w:rsidP="00C47E62" w:rsidR="00C47E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objave 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C47E62" w:rsidP="00C47E62" w:rsidR="00C47E62" w:rsidRPr="00FA0249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EE0413" w:rsidP="000872DD" w:rsidR="00EE0413">
      <w:pPr>
        <w:jc w:val="both"/>
      </w:pPr>
    </w:p>
    <w:p w:rsidRDefault="00C47E62" w:rsidP="000872DD" w:rsidR="00C47E62">
      <w:pPr>
        <w:jc w:val="both"/>
      </w:pPr>
    </w:p>
    <w:p w:rsidRDefault="00092ED0" w:rsidP="000872DD" w:rsidR="00092ED0">
      <w:pPr>
        <w:jc w:val="both"/>
      </w:pPr>
    </w:p>
    <w:p w:rsidRDefault="00DD68D2" w:rsidP="000872DD" w:rsidR="00DD68D2">
      <w:pPr>
        <w:jc w:val="both"/>
      </w:pPr>
    </w:p>
    <w:p w:rsidRDefault="00C636F5" w:rsidP="000872DD" w:rsidR="00C636F5">
      <w:pPr>
        <w:jc w:val="both"/>
      </w:pPr>
      <w:r>
        <w:t>DNA:</w:t>
      </w:r>
    </w:p>
    <w:p w:rsidRDefault="00C636F5" w:rsidP="000872DD" w:rsidR="00C636F5">
      <w:pPr>
        <w:jc w:val="both"/>
      </w:pPr>
      <w:r>
        <w:t>1. Rješenje nepravomoćno</w:t>
      </w:r>
    </w:p>
    <w:p w:rsidRDefault="00C636F5" w:rsidP="000872DD" w:rsidR="00C47E62">
      <w:pPr>
        <w:jc w:val="both"/>
      </w:pPr>
      <w:r>
        <w:t xml:space="preserve">2. </w:t>
      </w:r>
      <w:r w:rsidR="00C47E62">
        <w:t xml:space="preserve">Objaviti na mrežnoj stranici e-Oglasna ploča sudova, </w:t>
      </w:r>
    </w:p>
    <w:p w:rsidRDefault="00C47E62" w:rsidP="000872DD" w:rsidR="00C636F5">
      <w:pPr>
        <w:jc w:val="both"/>
      </w:pPr>
      <w:r>
        <w:t>te d</w:t>
      </w:r>
      <w:r w:rsidR="00C636F5">
        <w:t xml:space="preserve">ostaviti </w:t>
      </w:r>
      <w:r>
        <w:t>:</w:t>
      </w:r>
    </w:p>
    <w:p w:rsidRDefault="00C636F5" w:rsidP="00C47E62" w:rsidR="00F21FF8">
      <w:pPr>
        <w:jc w:val="both"/>
      </w:pPr>
      <w:r>
        <w:t>-</w:t>
      </w:r>
      <w:r w:rsidR="00264DCE">
        <w:t xml:space="preserve"> </w:t>
      </w:r>
      <w:r w:rsidR="00C47E62">
        <w:t>članovima Odbora vjerovnika</w:t>
      </w:r>
    </w:p>
    <w:p w:rsidRDefault="007134E5" w:rsidP="000872DD" w:rsidR="007134E5">
      <w:pPr>
        <w:jc w:val="both"/>
      </w:pPr>
      <w:r>
        <w:t xml:space="preserve">- stečajnom upravitelju </w:t>
      </w:r>
    </w:p>
    <w:p w:rsidRDefault="0070544A" w:rsidP="000872DD" w:rsidR="00C636F5">
      <w:pPr>
        <w:jc w:val="both"/>
      </w:pPr>
      <w:r>
        <w:t xml:space="preserve"> </w:t>
      </w:r>
      <w:r w:rsidR="00F21545">
        <w:t>3. Kalendar 15</w:t>
      </w:r>
      <w:r w:rsidR="00C636F5">
        <w:t xml:space="preserve"> dana</w:t>
      </w:r>
    </w:p>
    <w:p w:rsidRDefault="00C636F5" w:rsidP="000872DD" w:rsidR="00C636F5">
      <w:pPr>
        <w:jc w:val="both"/>
      </w:pPr>
    </w:p>
    <w:sectPr w:rsidSect="00092ED0" w:rsidR="00C636F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45B" w:rsidR="00D1245B">
      <w:r>
        <w:separator/>
      </w:r>
    </w:p>
  </w:endnote>
  <w:endnote w:id="0" w:type="continuationSeparator">
    <w:p w:rsidRDefault="00D1245B" w:rsidR="00D12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45B" w:rsidR="00D1245B">
      <w:r>
        <w:separator/>
      </w:r>
    </w:p>
  </w:footnote>
  <w:footnote w:id="0" w:type="continuationSeparator">
    <w:p w:rsidRDefault="00D1245B" w:rsidR="00D124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A16" w:rsidP="00B0130E" w:rsidR="00E00A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0A16" w:rsidR="00E00A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A16" w:rsidP="00B0130E" w:rsidR="00E00A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51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00A16" w:rsidR="00E00A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6F5"/>
    <w:rsid w:val="000139B4"/>
    <w:rsid w:val="000774B4"/>
    <w:rsid w:val="000872DD"/>
    <w:rsid w:val="00092ED0"/>
    <w:rsid w:val="001301A0"/>
    <w:rsid w:val="001762A6"/>
    <w:rsid w:val="0018673F"/>
    <w:rsid w:val="001A2BA3"/>
    <w:rsid w:val="002010F3"/>
    <w:rsid w:val="00256EC5"/>
    <w:rsid w:val="00264DCE"/>
    <w:rsid w:val="0027464C"/>
    <w:rsid w:val="00282E64"/>
    <w:rsid w:val="002B35C8"/>
    <w:rsid w:val="002D7CA9"/>
    <w:rsid w:val="003417DB"/>
    <w:rsid w:val="00345B95"/>
    <w:rsid w:val="0035694E"/>
    <w:rsid w:val="0038799B"/>
    <w:rsid w:val="00396C1B"/>
    <w:rsid w:val="003A0D95"/>
    <w:rsid w:val="003B2D7E"/>
    <w:rsid w:val="003D7296"/>
    <w:rsid w:val="0042406E"/>
    <w:rsid w:val="00446889"/>
    <w:rsid w:val="0044758B"/>
    <w:rsid w:val="0044763D"/>
    <w:rsid w:val="004B4BDA"/>
    <w:rsid w:val="004F2C16"/>
    <w:rsid w:val="0052768C"/>
    <w:rsid w:val="00577617"/>
    <w:rsid w:val="005D4693"/>
    <w:rsid w:val="006421C5"/>
    <w:rsid w:val="006632B2"/>
    <w:rsid w:val="006A3404"/>
    <w:rsid w:val="006B61EA"/>
    <w:rsid w:val="0070544A"/>
    <w:rsid w:val="00712D94"/>
    <w:rsid w:val="007134E5"/>
    <w:rsid w:val="007718E3"/>
    <w:rsid w:val="00775DFB"/>
    <w:rsid w:val="007A1045"/>
    <w:rsid w:val="007A17FE"/>
    <w:rsid w:val="007C5681"/>
    <w:rsid w:val="00860900"/>
    <w:rsid w:val="00887B40"/>
    <w:rsid w:val="008B603F"/>
    <w:rsid w:val="008C6342"/>
    <w:rsid w:val="008D4C12"/>
    <w:rsid w:val="00921C84"/>
    <w:rsid w:val="00923772"/>
    <w:rsid w:val="00937C33"/>
    <w:rsid w:val="00970BA7"/>
    <w:rsid w:val="009B02DF"/>
    <w:rsid w:val="00A13FA9"/>
    <w:rsid w:val="00A1652E"/>
    <w:rsid w:val="00A678EE"/>
    <w:rsid w:val="00AA05B7"/>
    <w:rsid w:val="00AA2AFA"/>
    <w:rsid w:val="00AB5EDF"/>
    <w:rsid w:val="00AC28C3"/>
    <w:rsid w:val="00B0130E"/>
    <w:rsid w:val="00B325D9"/>
    <w:rsid w:val="00B51496"/>
    <w:rsid w:val="00B75BA5"/>
    <w:rsid w:val="00BA0172"/>
    <w:rsid w:val="00BA56B0"/>
    <w:rsid w:val="00BB2903"/>
    <w:rsid w:val="00BC0F6A"/>
    <w:rsid w:val="00BC15BF"/>
    <w:rsid w:val="00C05283"/>
    <w:rsid w:val="00C14BFF"/>
    <w:rsid w:val="00C31851"/>
    <w:rsid w:val="00C47E62"/>
    <w:rsid w:val="00C50BCA"/>
    <w:rsid w:val="00C61A72"/>
    <w:rsid w:val="00C62374"/>
    <w:rsid w:val="00C636F5"/>
    <w:rsid w:val="00C67D02"/>
    <w:rsid w:val="00CA6F67"/>
    <w:rsid w:val="00CB0D68"/>
    <w:rsid w:val="00CD4ED8"/>
    <w:rsid w:val="00CF1298"/>
    <w:rsid w:val="00CF5348"/>
    <w:rsid w:val="00D000FE"/>
    <w:rsid w:val="00D0056F"/>
    <w:rsid w:val="00D1245B"/>
    <w:rsid w:val="00D43F91"/>
    <w:rsid w:val="00D63394"/>
    <w:rsid w:val="00DA104B"/>
    <w:rsid w:val="00DA2AC4"/>
    <w:rsid w:val="00DB2B25"/>
    <w:rsid w:val="00DB6ABC"/>
    <w:rsid w:val="00DD68D2"/>
    <w:rsid w:val="00DF0553"/>
    <w:rsid w:val="00E00A16"/>
    <w:rsid w:val="00E6516C"/>
    <w:rsid w:val="00E75A39"/>
    <w:rsid w:val="00E80D2E"/>
    <w:rsid w:val="00E872B4"/>
    <w:rsid w:val="00EB3ABE"/>
    <w:rsid w:val="00ED5FD0"/>
    <w:rsid w:val="00EE0413"/>
    <w:rsid w:val="00EE5B4E"/>
    <w:rsid w:val="00EF06DD"/>
    <w:rsid w:val="00F07868"/>
    <w:rsid w:val="00F12C2E"/>
    <w:rsid w:val="00F21545"/>
    <w:rsid w:val="00F21FF8"/>
    <w:rsid w:val="00F41234"/>
    <w:rsid w:val="00F41352"/>
    <w:rsid w:val="00F934F3"/>
    <w:rsid w:val="00FC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92ED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2ED0"/>
  </w:style>
  <w:style w:styleId="Tekstbalonia" w:type="paragraph">
    <w:name w:val="Balloon Text"/>
    <w:basedOn w:val="Normal"/>
    <w:link w:val="TekstbaloniaChar"/>
    <w:rsid w:val="00F413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13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1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92ED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2ED0"/>
  </w:style>
  <w:style w:styleId="Tekstbalonia" w:type="paragraph">
    <w:name w:val="Balloon Text"/>
    <w:basedOn w:val="Normal"/>
    <w:link w:val="TekstbaloniaChar"/>
    <w:rsid w:val="00F413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13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1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 -dio kod Tome u ormaru   V i VI kod suca</izvorni_sadrzaj>
    <derivirana_varijabla naziv="DomainObject.Predmet.PrimjedbaSuca_1">I,II,III,IV  -dio kod Tome u ormaru   V i VI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SUŠIONICA društvo s ograničenom odgovornošću za proizvodnju i sušenje povrća i voća "u stečaju"</izvorni_sadrzaj>
    <derivirana_varijabla naziv="DomainObject.Predmet.ProtustrankaFormated_1">  SUŠIONICA društvo s ograničenom odgovornošću za proizvodnju i sušenje povrća i voća "u stečaju"</derivirana_varijabla>
  </DomainObject.Predmet.ProtustrankaFormated>
  <DomainObject.Predmet.ProtustrankaFormatedOIB>
    <izvorni_sadrzaj>  SUŠIONICA društvo s ograničenom odgovornošću za proizvodnju i sušenje povrća i voća "u stečaju", OIB 91980151189</izvorni_sadrzaj>
    <derivirana_varijabla naziv="DomainObject.Predmet.ProtustrankaFormatedOIB_1">  SUŠIONICA društvo s ograničenom odgovornošću za proizvodnju i sušenje povrća i voća "u stečaju", OIB 91980151189</derivirana_varijabla>
  </DomainObject.Predmet.ProtustrankaFormatedOIB>
  <DomainObject.Predmet.ProtustrankaFormatedWithAdress>
    <izvorni_sadrzaj> SUŠIONICA društvo s ograničenom odgovornošću za proizvodnju i sušenje povrća i voća "u stečaju", Ivana Meštrovića/bb, Vrpolje</izvorni_sadrzaj>
    <derivirana_varijabla naziv="DomainObject.Predmet.ProtustrankaFormatedWithAdress_1"> SUŠIONICA društvo s ograničenom odgovornošću za proizvodnju i sušenje povrća i voća "u stečaju", Ivana Meštrovića/bb, Vrpolje</derivirana_varijabla>
  </DomainObject.Predmet.ProtustrankaFormatedWithAdress>
  <DomainObject.Predmet.ProtustrankaFormatedWithAdressOIB>
    <izvorni_sadrzaj> SUŠIONICA društvo s ograničenom odgovornošću za proizvodnju i sušenje povrća i voća "u stečaju", OIB 91980151189, Ivana Meštrovića/bb, Vrpolje</izvorni_sadrzaj>
    <derivirana_varijabla naziv="DomainObject.Predmet.ProtustrankaFormatedWithAdressOIB_1"> SUŠIONICA društvo s ograničenom odgovornošću za proizvodnju i sušenje povrća i voća "u stečaju", OIB 91980151189, Ivana Meštrovića/bb, Vrpolje</derivirana_varijabla>
  </DomainObject.Predmet.ProtustrankaFormatedWithAdressOIB>
  <DomainObject.Predmet.ProtustrankaWithAdress>
    <izvorni_sadrzaj>SUŠIONICA društvo s ograničenom odgovornošću za proizvodnju i sušenje povrća i voća "u stečaju" Ivana Meštrovića/bb, Vrpolje</izvorni_sadrzaj>
    <derivirana_varijabla naziv="DomainObject.Predmet.ProtustrankaWithAdress_1">SUŠIONICA društvo s ograničenom odgovornošću za proizvodnju i sušenje povrća i voća "u stečaju" Ivana Meštrovića/bb, Vrpolje</derivirana_varijabla>
  </DomainObject.Predmet.ProtustrankaWithAdress>
  <DomainObject.Predmet.ProtustrankaWithAdressOIB>
    <izvorni_sadrzaj>SUŠIONICA društvo s ograničenom odgovornošću za proizvodnju i sušenje povrća i voća "u stečaju", OIB 91980151189, Ivana Meštrovića/bb, Vrpolje</izvorni_sadrzaj>
    <derivirana_varijabla naziv="DomainObject.Predmet.ProtustrankaWithAdressOIB_1">SUŠIONICA društvo s ograničenom odgovornošću za proizvodnju i sušenje povrća i voća "u stečaju", OIB 91980151189, Ivana Meštrovića/bb, Vrpolje</derivirana_varijabla>
  </DomainObject.Predmet.ProtustrankaWithAdressOIB>
  <DomainObject.Predmet.ProtustrankaNazivFormated>
    <izvorni_sadrzaj>SUŠIONICA društvo s ograničenom odgovornošću za proizvodnju i sušenje povrća i voća "u stečaju"</izvorni_sadrzaj>
    <derivirana_varijabla naziv="DomainObject.Predmet.ProtustrankaNazivFormated_1">SUŠIONICA društvo s ograničenom odgovornošću za proizvodnju i sušenje povrća i voća "u stečaju"</derivirana_varijabla>
  </DomainObject.Predmet.ProtustrankaNazivFormated>
  <DomainObject.Predmet.ProtustrankaNazivFormatedOIB>
    <izvorni_sadrzaj>SUŠIONICA društvo s ograničenom odgovornošću za proizvodnju i sušenje povrća i voća "u stečaju", OIB 91980151189</izvorni_sadrzaj>
    <derivirana_varijabla naziv="DomainObject.Predmet.ProtustrankaNazivFormatedOIB_1">SUŠIONICA društvo s ograničenom odgovornošću za proizvodnju i sušenje povrća i voća "u stečaju", OIB 91980151189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SUŠIONICA društvo s ograničenom odgovornošću za proizvodnju i sušenje povrća i voća "u stečaju"</izvorni_sadrzaj>
    <derivirana_varijabla naziv="DomainObject.Predmet.StrankaFormated_1">  SUŠIONICA društvo s ograničenom odgovornošću za proizvodnju i sušenje povrća i voća "u stečaju"</derivirana_varijabla>
  </DomainObject.Predmet.StrankaFormated>
  <DomainObject.Predmet.StrankaFormatedOIB>
    <izvorni_sadrzaj>  SUŠIONICA društvo s ograničenom odgovornošću za proizvodnju i sušenje povrća i voća "u stečaju", OIB 91980151189</izvorni_sadrzaj>
    <derivirana_varijabla naziv="DomainObject.Predmet.StrankaFormatedOIB_1">  SUŠIONICA društvo s ograničenom odgovornošću za proizvodnju i sušenje povrća i voća "u stečaju", OIB 91980151189</derivirana_varijabla>
  </DomainObject.Predmet.StrankaFormatedOIB>
  <DomainObject.Predmet.StrankaFormatedWithAdress>
    <izvorni_sadrzaj> SUŠIONICA društvo s ograničenom odgovornošću za proizvodnju i sušenje povrća i voća "u stečaju", Ivana Meštrovića/bb, Vrpolje</izvorni_sadrzaj>
    <derivirana_varijabla naziv="DomainObject.Predmet.StrankaFormatedWithAdress_1"> SUŠIONICA društvo s ograničenom odgovornošću za proizvodnju i sušenje povrća i voća "u stečaju", Ivana Meštrovića/bb, Vrpolje</derivirana_varijabla>
  </DomainObject.Predmet.StrankaFormatedWithAdress>
  <DomainObject.Predmet.StrankaFormatedWithAdressOIB>
    <izvorni_sadrzaj> SUŠIONICA društvo s ograničenom odgovornošću za proizvodnju i sušenje povrća i voća "u stečaju", OIB 91980151189, Ivana Meštrovića/bb, Vrpolje</izvorni_sadrzaj>
    <derivirana_varijabla naziv="DomainObject.Predmet.StrankaFormatedWithAdressOIB_1"> SUŠIONICA društvo s ograničenom odgovornošću za proizvodnju i sušenje povrća i voća "u stečaju", OIB 91980151189, Ivana Meštrovića/bb, Vrpolje</derivirana_varijabla>
  </DomainObject.Predmet.StrankaFormatedWithAdressOIB>
  <DomainObject.Predmet.StrankaWithAdress>
    <izvorni_sadrzaj>SUŠIONICA društvo s ograničenom odgovornošću za proizvodnju i sušenje povrća i voća "u stečaju" Ivana Meštrovića/bb,Vrpolje</izvorni_sadrzaj>
    <derivirana_varijabla naziv="DomainObject.Predmet.StrankaWithAdress_1">SUŠIONICA društvo s ograničenom odgovornošću za proizvodnju i sušenje povrća i voća "u stečaju" Ivana Meštrovića/bb,Vrpolje</derivirana_varijabla>
  </DomainObject.Predmet.StrankaWithAdress>
  <DomainObject.Predmet.StrankaWithAdressOIB>
    <izvorni_sadrzaj>SUŠIONICA društvo s ograničenom odgovornošću za proizvodnju i sušenje povrća i voća "u stečaju", OIB 91980151189, Ivana Meštrovića/bb,Vrpolje</izvorni_sadrzaj>
    <derivirana_varijabla naziv="DomainObject.Predmet.StrankaWithAdressOIB_1">SUŠIONICA društvo s ograničenom odgovornošću za proizvodnju i sušenje povrća i voća "u stečaju", OIB 91980151189, Ivana Meštrovića/bb,Vrpolje</derivirana_varijabla>
  </DomainObject.Predmet.StrankaWithAdressOIB>
  <DomainObject.Predmet.StrankaNazivFormated>
    <izvorni_sadrzaj>SUŠIONICA društvo s ograničenom odgovornošću za proizvodnju i sušenje povrća i voća "u stečaju"</izvorni_sadrzaj>
    <derivirana_varijabla naziv="DomainObject.Predmet.StrankaNazivFormated_1">SUŠIONICA društvo s ograničenom odgovornošću za proizvodnju i sušenje povrća i voća "u stečaju"</derivirana_varijabla>
  </DomainObject.Predmet.StrankaNazivFormated>
  <DomainObject.Predmet.StrankaNazivFormatedOIB>
    <izvorni_sadrzaj>SUŠIONICA društvo s ograničenom odgovornošću za proizvodnju i sušenje povrća i voća "u stečaju", OIB 91980151189</izvorni_sadrzaj>
    <derivirana_varijabla naziv="DomainObject.Predmet.StrankaNazivFormatedOIB_1">SUŠIONICA društvo s ograničenom odgovornošću za proizvodnju i sušenje povrća i voća "u stečaju", OIB 91980151189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SUŠIONICA društvo s ograničenom odgovornošću za proizvodnju i sušenje povrća i voća "u stečaju"</item>
    </izvorni_sadrzaj>
    <derivirana_varijabla naziv="DomainObject.Predmet.StrankaListFormated_1">
      <item>SUŠIONICA društvo s ograničenom odgovornošću za proizvodnju i sušenje povrća i voća "u stečaju"</item>
    </derivirana_varijabla>
  </DomainObject.Predmet.StrankaListFormated>
  <DomainObject.Predmet.StrankaListFormatedOIB>
    <izvorni_sadrzaj>
      <item>SUŠIONICA društvo s ograničenom odgovornošću za proizvodnju i sušenje povrća i voća "u stečaju", OIB 91980151189</item>
    </izvorni_sadrzaj>
    <derivirana_varijabla naziv="DomainObject.Predmet.StrankaListFormatedOIB_1">
      <item>SUŠIONICA društvo s ograničenom odgovornošću za proizvodnju i sušenje povrća i voća "u stečaju", OIB 91980151189</item>
    </derivirana_varijabla>
  </DomainObject.Predmet.StrankaListFormatedOIB>
  <DomainObject.Predmet.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StrankaListFormatedWithAdress_1">
      <item>SUŠIONICA društvo s ograničenom odgovornošću za proizvodnju i sušenje povrća i voća "u stečaju", Ivana Meštrovića/bb, Vrpolje</item>
    </derivirana_varijabla>
  </DomainObject.Predmet.StrankaListFormatedWithAdress>
  <DomainObject.Predmet.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StrankaListFormatedWithAdressOIB_1">
      <item>SUŠIONICA društvo s ograničenom odgovornošću za proizvodnju i sušenje povrća i voća "u stečaju", OIB 91980151189, Ivana Meštrovića/bb, Vrpolje</item>
    </derivirana_varijabla>
  </DomainObject.Predmet.StrankaListFormatedWithAdressOIB>
  <DomainObject.Predmet.StrankaListNazivFormated>
    <izvorni_sadrzaj>
      <item>SUŠIONICA društvo s ograničenom odgovornošću za proizvodnju i sušenje povrća i voća "u stečaju"</item>
    </izvorni_sadrzaj>
    <derivirana_varijabla naziv="DomainObject.Predmet.StrankaListNazivFormated_1">
      <item>SUŠIONICA društvo s ograničenom odgovornošću za proizvodnju i sušenje povrća i voća "u stečaju"</item>
    </derivirana_varijabla>
  </DomainObject.Predmet.StrankaListNazivFormated>
  <DomainObject.Predmet.StrankaListNazivFormatedOIB>
    <izvorni_sadrzaj>
      <item>SUŠIONICA društvo s ograničenom odgovornošću za proizvodnju i sušenje povrća i voća "u stečaju", OIB 91980151189</item>
    </izvorni_sadrzaj>
    <derivirana_varijabla naziv="DomainObject.Predmet.StrankaListNazivFormatedOIB_1">
      <item>SUŠIONICA društvo s ograničenom odgovornošću za proizvodnju i sušenje povrća i voća "u stečaju", OIB 91980151189</item>
    </derivirana_varijabla>
  </DomainObject.Predmet.StrankaListNazivFormatedOIB>
  <DomainObject.Predmet.ProtuStrankaListFormated>
    <izvorni_sadrzaj>
      <item>SUŠIONICA društvo s ograničenom odgovornošću za proizvodnju i sušenje povrća i voća "u stečaju"</item>
    </izvorni_sadrzaj>
    <derivirana_varijabla naziv="DomainObject.Predmet.ProtuStrankaListFormated_1">
      <item>SUŠIONICA društvo s ograničenom odgovornošću za proizvodnju i sušenje povrća i voća "u stečaju"</item>
    </derivirana_varijabla>
  </DomainObject.Predmet.ProtuStrankaListFormated>
  <DomainObject.Predmet.ProtuStrankaListFormatedOIB>
    <izvorni_sadrzaj>
      <item>SUŠIONICA društvo s ograničenom odgovornošću za proizvodnju i sušenje povrća i voća "u stečaju", OIB 91980151189</item>
    </izvorni_sadrzaj>
    <derivirana_varijabla naziv="DomainObject.Predmet.ProtuStrankaListFormatedOIB_1">
      <item>SUŠIONICA društvo s ograničenom odgovornošću za proizvodnju i sušenje povrća i voća "u stečaju", OIB 91980151189</item>
    </derivirana_varijabla>
  </DomainObject.Predmet.ProtuStrankaListFormatedOIB>
  <DomainObject.Predmet.Protu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ProtuStrankaListFormatedWithAdress_1">
      <item>SUŠIONICA društvo s ograničenom odgovornošću za proizvodnju i sušenje povrća i voća "u stečaju", Ivana Meštrovića/bb, Vrpolje</item>
    </derivirana_varijabla>
  </DomainObject.Predmet.ProtuStrankaListFormatedWithAdress>
  <DomainObject.Predmet.Protu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ProtuStrankaListFormatedWithAdressOIB_1">
      <item>SUŠIONICA društvo s ograničenom odgovornošću za proizvodnju i sušenje povrća i voća "u stečaju", OIB 91980151189, Ivana Meštrovića/bb, Vrpolje</item>
    </derivirana_varijabla>
  </DomainObject.Predmet.ProtuStrankaListFormatedWithAdressOIB>
  <DomainObject.Predmet.ProtuStrankaListNazivFormated>
    <izvorni_sadrzaj>
      <item>SUŠIONICA društvo s ograničenom odgovornošću za proizvodnju i sušenje povrća i voća "u stečaju"</item>
    </izvorni_sadrzaj>
    <derivirana_varijabla naziv="DomainObject.Predmet.ProtuStrankaListNazivFormated_1">
      <item>SUŠIONICA društvo s ograničenom odgovornošću za proizvodnju i sušenje povrća i voća "u stečaju"</item>
    </derivirana_varijabla>
  </DomainObject.Predmet.ProtuStrankaListNazivFormated>
  <DomainObject.Predmet.ProtuStrankaListNazivFormatedOIB>
    <izvorni_sadrzaj>
      <item>SUŠIONICA društvo s ograničenom odgovornošću za proizvodnju i sušenje povrća i voća "u stečaju", OIB 91980151189</item>
    </izvorni_sadrzaj>
    <derivirana_varijabla naziv="DomainObject.Predmet.ProtuStrankaListNazivFormatedOIB_1">
      <item>SUŠIONICA društvo s ograničenom odgovornošću za proizvodnju i sušenje povrća i voća "u stečaju", OIB 91980151189</item>
    </derivirana_varijabla>
  </DomainObject.Predmet.ProtuStrankaListNazivFormatedOIB>
  <DomainObject.Predmet.OstaliList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Formated>
  <DomainObject.Predmet.OstaliList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FormatedOIB>
  <DomainObject.Predmet.OstaliListFormatedWithAdress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Busija 15, 31226 Dalj</item>
      <item>BRAVAR-MONT d.o.o. za bravarske, limarske i krovopokrivačke radove, Kralja Tomislava 60, 31410 Strizivojna</item>
      <item>Mario Gavranović</item>
      <item>Zvonimir Jurić</item>
      <item>Krešimir Pencinger</item>
    </izvorni_sadrzaj>
    <derivirana_varijabla naziv="DomainObject.Predmet.OstaliListFormatedWithAdress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Busija 15, 31226 Dalj</item>
      <item>BRAVAR-MONT d.o.o. za bravarske, limarske i krovopokrivačke radove, Kralja Tomislava 60, 31410 Strizivojna</item>
      <item>Mario Gavranović</item>
      <item>Zvonimir Jurić</item>
      <item>Krešimir Pencinger</item>
    </derivirana_varijabla>
  </DomainObject.Predmet.OstaliListFormatedWithAdress>
  <DomainObject.Predmet.OstaliListFormatedWithAdressOIB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 31226 Dalj</item>
      <item>BRAVAR-MONT d.o.o. za bravarske, limarske i krovopokrivačke radove, OIB 39793820086, Kralja Tomislava 60, 31410 Strizivojna</item>
      <item>Mario Gavranović</item>
      <item>Zvonimir Jurić</item>
      <item>Krešimir Pencinger</item>
    </izvorni_sadrzaj>
    <derivirana_varijabla naziv="DomainObject.Predmet.OstaliListFormatedWithAdressOIB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 31226 Dalj</item>
      <item>BRAVAR-MONT d.o.o. za bravarske, limarske i krovopokrivačke radove, OIB 39793820086, Kralja Tomislava 60, 31410 Strizivojna</item>
      <item>Mario Gavranović</item>
      <item>Zvonimir Jurić</item>
      <item>Krešimir Pencinger</item>
    </derivirana_varijabla>
  </DomainObject.Predmet.OstaliListFormatedWithAdressOIB>
  <DomainObject.Predmet.OstaliListNaziv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Naziv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NazivFormated>
  <DomainObject.Predmet.OstaliListNaziv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Naziv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SUŠIONICA društvo s ograničenom odgovornošću za proizvodnju i sušenje povrća i voća "u stečaju"</izvorni_sadrzaj>
    <derivirana_varijabla naziv="DomainObject.Predmet.StrankaIDrugi_1">SUŠIONICA društvo s ograničenom odgovornošću za proizvodnju i sušenje povrća i voća "u stečaju"</derivirana_varijabla>
  </DomainObject.Predmet.StrankaIDrugi>
  <DomainObject.Predmet.ProtustrankaIDrugi>
    <izvorni_sadrzaj>SUŠIONICA društvo s ograničenom odgovornošću za proizvodnju i sušenje povrća i voća "u stečaju"</izvorni_sadrzaj>
    <derivirana_varijabla naziv="DomainObject.Predmet.ProtustrankaIDrugi_1">SUŠIONICA društvo s ograničenom odgovornošću za proizvodnju i sušenje povrća i voća "u stečaju"</derivirana_varijabla>
  </DomainObject.Predmet.ProtustrankaIDrugi>
  <DomainObject.Predmet.StrankaIDrugiAdressOIB>
    <izvorni_sadrzaj>SUŠIONICA društvo s ograničenom odgovornošću za proizvodnju i sušenje povrća i voća "u stečaju", OIB 91980151189, Ivana Meštrovića/bb, Vrpolje</izvorni_sadrzaj>
    <derivirana_varijabla naziv="DomainObject.Predmet.StrankaIDrugiAdressOIB_1">SUŠIONICA društvo s ograničenom odgovornošću za proizvodnju i sušenje povrća i voća "u stečaju", OIB 91980151189, Ivana Meštrovića/bb, Vrpolje</derivirana_varijabla>
  </DomainObject.Predmet.StrankaIDrugiAdressOIB>
  <DomainObject.Predmet.ProtustrankaIDrugiAdressOIB>
    <izvorni_sadrzaj>SUŠIONICA društvo s ograničenom odgovornošću za proizvodnju i sušenje povrća i voća "u stečaju", OIB 91980151189, Ivana Meštrovića/bb, Vrpolje</izvorni_sadrzaj>
    <derivirana_varijabla naziv="DomainObject.Predmet.ProtustrankaIDrugiAdressOIB_1">SUŠIONICA društvo s ograničenom odgovornošću za proizvodnju i sušenje povrća i voća "u stečaju", OIB 91980151189, Ivana Meštrovića/bb,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SudioniciListNaziv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SudioniciListNaziv>
  <DomainObject.Predmet.SudioniciListAdressOIB>
    <izvorni_sadrzaj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15,31226 Dalj</item>
      <item>BRAVAR-MONT d.o.o. za bravarske, limarske i krovopokrivačke radove, OIB 39793820086, Kralja Tomislava 60,31410 Strizivojna</item>
      <item>Mario Gavranović</item>
      <item>Zvonimir Jurić</item>
      <item>Krešimir Pencinger</item>
    </izvorni_sadrzaj>
    <derivirana_varijabla naziv="DomainObject.Predmet.SudioniciListAdressOIB_1"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15,31226 Dalj</item>
      <item>BRAVAR-MONT d.o.o. za bravarske, limarske i krovopokrivačke radove, OIB 39793820086, Kralja Tomislava 60,31410 Strizivojna</item>
      <item>Mario Gavranović</item>
      <item>Zvonimir Jurić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423</properties:Words>
  <properties:Characters>2262</properties:Characters>
  <properties:Lines>77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2016-12-29T10:40:00Z</dcterms:created>
  <dc:creator>alet</dc:creator>
  <cp:lastModifiedBy>wsadmin</cp:lastModifiedBy>
  <cp:lastPrinted>2016-12-29T10:37:00Z</cp:lastPrinted>
  <dcterms:modified xmlns:xsi="http://www.w3.org/2001/XMLSchema-instance" xsi:type="dcterms:W3CDTF">2016-12-29T10:55:00Z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