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1a9e" w14:paraId="6fa1a9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1E0C90">
        <w:rPr>
          <w:lang w:val="hr-HR"/>
        </w:rPr>
        <w:t>St-116</w:t>
      </w:r>
      <w:r w:rsidR="00802B00">
        <w:rPr>
          <w:lang w:val="hr-HR"/>
        </w:rPr>
        <w:t>/16</w:t>
      </w:r>
      <w:r w:rsidR="00883CEC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1E0C90">
        <w:t xml:space="preserve"> SOLAR ENERGIJA d.o.o., OIB: 34911484821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1E0C90">
        <w:t>dištem u Stjepana Radića 1 A</w:t>
      </w:r>
      <w:r w:rsidR="002F24AF">
        <w:t>,</w:t>
      </w:r>
      <w:r w:rsidR="001E0C90">
        <w:t xml:space="preserve"> 40000 Čakovec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802B00">
        <w:t>16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1E0C90">
        <w:t>SOLAR ENERGIJA d.o.o., OIB: 34911484821 sa sjedištem u Stjepana Radića 1 A, 40000 Čakovec</w:t>
      </w:r>
      <w:r w:rsidR="001E0C9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</w:t>
      </w:r>
      <w:r w:rsidR="00883CEC">
        <w:rPr>
          <w:lang w:val="hr-HR"/>
        </w:rPr>
        <w:t>. rujna 2015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1E0C90">
        <w:t>97.139,44</w:t>
      </w:r>
      <w:r w:rsidR="001E0C90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1E0C90" w:rsidRPr="001E0C90">
        <w:t xml:space="preserve"> </w:t>
      </w:r>
      <w:r w:rsidR="001E0C90">
        <w:t>SOLAR ENERGIJA d.o.o., OIB: 34911484821 sa sjedištem u Stjepana Radića 1 A,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883CEC">
        <w:rPr>
          <w:lang w:val="hr-HR"/>
        </w:rPr>
        <w:t>ana 2</w:t>
      </w:r>
      <w:r w:rsidR="007979C5">
        <w:rPr>
          <w:lang w:val="hr-HR"/>
        </w:rPr>
        <w:t>5</w:t>
      </w:r>
      <w:r w:rsidR="00802B00">
        <w:rPr>
          <w:lang w:val="hr-HR"/>
        </w:rPr>
        <w:t>.0</w:t>
      </w:r>
      <w:r w:rsidR="007979C5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883CEC" w:rsidRPr="00883CEC">
        <w:t xml:space="preserve"> </w:t>
      </w:r>
      <w:r w:rsidR="001E0C90">
        <w:t>SOLAR ENERGIJA d.o.o., OIB: 34911484821 sa sjedištem u Stjepana Radića 1 A, 40000 Čakovec</w:t>
      </w:r>
      <w:r w:rsidR="00F01D92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883CEC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1E0C90">
        <w:t>iznosu od 97.139,44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2B00">
        <w:rPr>
          <w:lang w:val="hr-HR"/>
        </w:rPr>
        <w:t>16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FF738D">
        <w:rPr>
          <w:lang w:val="hr-HR"/>
        </w:rPr>
        <w:t xml:space="preserve"> </w:t>
      </w:r>
      <w:r w:rsidR="00B3789E">
        <w:rPr>
          <w:lang w:val="hr-HR"/>
        </w:rPr>
        <w:t>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7979C5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F79" w:rsidP="007F64E0" w:rsidR="00F70F79">
      <w:r>
        <w:separator/>
      </w:r>
    </w:p>
  </w:endnote>
  <w:endnote w:id="0" w:type="continuationSeparator">
    <w:p w:rsidRDefault="00F70F79" w:rsidP="007F64E0" w:rsidR="00F7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F79" w:rsidP="007F64E0" w:rsidR="00F70F79">
      <w:r>
        <w:separator/>
      </w:r>
    </w:p>
  </w:footnote>
  <w:footnote w:id="0" w:type="continuationSeparator">
    <w:p w:rsidRDefault="00F70F79" w:rsidP="007F64E0" w:rsidR="00F70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1E0C90">
      <w:rPr>
        <w:lang w:val="hr-HR"/>
      </w:rPr>
      <w:t>St-116</w:t>
    </w:r>
    <w:r w:rsidR="00802B00">
      <w:rPr>
        <w:lang w:val="hr-HR"/>
      </w:rPr>
      <w:t>/16</w:t>
    </w:r>
    <w:r w:rsidR="00883CEC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738D" w:rsidRPr="00FF738D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24D25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0C90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D7428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86464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0442"/>
    <w:rsid w:val="007848AB"/>
    <w:rsid w:val="00787CA6"/>
    <w:rsid w:val="00791835"/>
    <w:rsid w:val="00791B06"/>
    <w:rsid w:val="00794F26"/>
    <w:rsid w:val="00795290"/>
    <w:rsid w:val="007975FB"/>
    <w:rsid w:val="007979C5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3CE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6156C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09D6"/>
    <w:rsid w:val="00F01D92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0F79"/>
    <w:rsid w:val="00F75537"/>
    <w:rsid w:val="00F76208"/>
    <w:rsid w:val="00F770B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7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7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ENERGIJA društvo s ograničenom odgovornošću za proizvodnju električne energije i druge usluge</izvorni_sadrzaj>
    <derivirana_varijabla naziv="DomainObject.Predmet.ProtustrankaFormated_1">  SOLAR ENERGIJA društvo s ograničenom odgovornošću za proizvodnju električne energije i druge usluge</derivirana_varijabla>
  </DomainObject.Predmet.ProtustrankaFormated>
  <DomainObject.Predmet.ProtustrankaFormatedOIB>
    <izvorni_sadrzaj>  SOLAR ENERGIJA društvo s ograničenom odgovornošću za proizvodnju električne energije i druge usluge, OIB 34911484821</izvorni_sadrzaj>
    <derivirana_varijabla naziv="DomainObject.Predmet.ProtustrankaFormatedOIB_1">  SOLAR ENERGIJA društvo s ograničenom odgovornošću za proizvodnju električne energije i druge usluge, OIB 34911484821</derivirana_varijabla>
  </DomainObject.Predmet.ProtustrankaFormatedOIB>
  <DomainObject.Predmet.ProtustrankaFormatedWithAdress>
    <izvorni_sadrzaj> SOLAR ENERGIJA društvo s ograničenom odgovornošću za proizvodnju električne energije i druge usluge, Stjepana Radića 1/A, 40000 Čakovec</izvorni_sadrzaj>
    <derivirana_varijabla naziv="DomainObject.Predmet.ProtustrankaFormatedWithAdress_1"> SOLAR ENERGIJA društvo s ograničenom odgovornošću za proizvodnju električne energije i druge usluge, Stjepana Radića 1/A, 40000 Čakovec</derivirana_varijabla>
  </DomainObject.Predmet.ProtustrankaFormatedWithAdress>
  <DomainObject.Predmet.ProtustrankaFormatedWithAdressOIB>
    <izvorni_sadrzaj> SOLAR ENERGIJA društvo s ograničenom odgovornošću za proizvodnju električne energije i druge usluge, OIB 34911484821, Stjepana Radića 1/A, 40000 Čakovec</izvorni_sadrzaj>
    <derivirana_varijabla naziv="DomainObject.Predmet.ProtustrankaFormatedWithAdressOIB_1"> SOLAR ENERGIJA društvo s ograničenom odgovornošću za proizvodnju električne energije i druge usluge, OIB 34911484821, Stjepana Radića 1/A, 40000 Čakovec</derivirana_varijabla>
  </DomainObject.Predmet.ProtustrankaFormatedWithAdressOIB>
  <DomainObject.Predmet.ProtustrankaWithAdress>
    <izvorni_sadrzaj>SOLAR ENERGIJA društvo s ograničenom odgovornošću za proizvodnju električne energije i druge usluge Stjepana Radića 1/A, 40000 Čakovec</izvorni_sadrzaj>
    <derivirana_varijabla naziv="DomainObject.Predmet.ProtustrankaWithAdress_1">SOLAR ENERGIJA društvo s ograničenom odgovornošću za proizvodnju električne energije i druge usluge Stjepana Radića 1/A, 40000 Čakovec</derivirana_varijabla>
  </DomainObject.Predmet.ProtustrankaWithAdress>
  <DomainObject.Predmet.ProtustrankaWithAdressOIB>
    <izvorni_sadrzaj>SOLAR ENERGIJA društvo s ograničenom odgovornošću za proizvodnju električne energije i druge usluge, OIB 34911484821, Stjepana Radića 1/A, 40000 Čakovec</izvorni_sadrzaj>
    <derivirana_varijabla naziv="DomainObject.Predmet.ProtustrankaWithAdressOIB_1">SOLAR ENERGIJA društvo s ograničenom odgovornošću za proizvodnju električne energije i druge usluge, OIB 34911484821, Stjepana Radića 1/A, 40000 Čakovec</derivirana_varijabla>
  </DomainObject.Predmet.ProtustrankaWithAdressOIB>
  <DomainObject.Predmet.ProtustrankaNazivFormated>
    <izvorni_sadrzaj>SOLAR ENERGIJA društvo s ograničenom odgovornošću za proizvodnju električne energije i druge usluge</izvorni_sadrzaj>
    <derivirana_varijabla naziv="DomainObject.Predmet.ProtustrankaNazivFormated_1">SOLAR ENERGIJA društvo s ograničenom odgovornošću za proizvodnju električne energije i druge usluge</derivirana_varijabla>
  </DomainObject.Predmet.ProtustrankaNazivFormated>
  <DomainObject.Predmet.ProtustrankaNazivFormatedOIB>
    <izvorni_sadrzaj>SOLAR ENERGIJA društvo s ograničenom odgovornošću za proizvodnju električne energije i druge usluge, OIB 34911484821</izvorni_sadrzaj>
    <derivirana_varijabla naziv="DomainObject.Predmet.ProtustrankaNazivFormatedOIB_1">SOLAR ENERGIJA društvo s ograničenom odgovornošću za proizvodnju električne energije i druge usluge, OIB 34911484821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97139.44</izvorni_sadrzaj>
    <derivirana_varijabla naziv="DomainObject.Predmet.TrenutnaVrijednost_1">97139.44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ENERGIJA društvo s ograničenom odgovornošću za proizvodnju električne energije i druge usluge</item>
    </izvorni_sadrzaj>
    <derivirana_varijabla naziv="DomainObject.Predmet.ProtuStrankaListFormated_1">
      <item>SOLAR ENERGIJA društvo s ograničenom odgovornošću za proizvodnju električne energije i druge usluge</item>
    </derivirana_varijabla>
  </DomainObject.Predmet.ProtuStrankaListFormated>
  <DomainObject.Predmet.ProtuStrankaListFormatedOIB>
    <izvorni_sadrzaj>
      <item>SOLAR ENERGIJA društvo s ograničenom odgovornošću za proizvodnju električne energije i druge usluge, OIB 34911484821</item>
    </izvorni_sadrzaj>
    <derivirana_varijabla naziv="DomainObject.Predmet.ProtuStrankaListFormatedOIB_1">
      <item>SOLAR ENERGIJA društvo s ograničenom odgovornošću za proizvodnju električne energije i druge usluge, OIB 34911484821</item>
    </derivirana_varijabla>
  </DomainObject.Predmet.ProtuStrankaListFormatedOIB>
  <DomainObject.Predmet.ProtuStrankaListFormatedWithAdress>
    <izvorni_sadrzaj>
      <item>SOLAR ENERGIJA društvo s ograničenom odgovornošću za proizvodnju električne energije i druge usluge, Stjepana Radića 1/A, 40000 Čakovec</item>
    </izvorni_sadrzaj>
    <derivirana_varijabla naziv="DomainObject.Predmet.ProtuStrankaListFormatedWithAdress_1">
      <item>SOLAR ENERGIJA društvo s ograničenom odgovornošću za proizvodnju električne energije i druge usluge, Stjepana Radića 1/A, 40000 Čakovec</item>
    </derivirana_varijabla>
  </DomainObject.Predmet.ProtuStrankaListFormatedWithAdress>
  <DomainObject.Predmet.ProtuStrankaListFormatedWithAdressOIB>
    <izvorni_sadrzaj>
      <item>SOLAR ENERGIJA društvo s ograničenom odgovornošću za proizvodnju električne energije i druge usluge, OIB 34911484821, Stjepana Radića 1/A, 40000 Čakovec</item>
    </izvorni_sadrzaj>
    <derivirana_varijabla naziv="DomainObject.Predmet.ProtuStrankaListFormatedWithAdressOIB_1">
      <item>SOLAR ENERGIJA društvo s ograničenom odgovornošću za proizvodnju električne energije i druge usluge, OIB 34911484821, Stjepana Radića 1/A, 40000 Čakovec</item>
    </derivirana_varijabla>
  </DomainObject.Predmet.ProtuStrankaListFormatedWithAdressOIB>
  <DomainObject.Predmet.ProtuStrankaListNazivFormated>
    <izvorni_sadrzaj>
      <item>SOLAR ENERGIJA društvo s ograničenom odgovornošću za proizvodnju električne energije i druge usluge</item>
    </izvorni_sadrzaj>
    <derivirana_varijabla naziv="DomainObject.Predmet.ProtuStrankaListNazivFormated_1">
      <item>SOLAR ENERGIJA društvo s ograničenom odgovornošću za proizvodnju električne energije i druge usluge</item>
    </derivirana_varijabla>
  </DomainObject.Predmet.ProtuStrankaListNazivFormated>
  <DomainObject.Predmet.ProtuStrankaListNazivFormatedOIB>
    <izvorni_sadrzaj>
      <item>SOLAR ENERGIJA društvo s ograničenom odgovornošću za proizvodnju električne energije i druge usluge, OIB 34911484821</item>
    </izvorni_sadrzaj>
    <derivirana_varijabla naziv="DomainObject.Predmet.ProtuStrankaListNazivFormatedOIB_1">
      <item>SOLAR ENERGIJA društvo s ograničenom odgovornošću za proizvodnju električne energije i druge usluge, OIB 34911484821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ENERGIJA društvo s ograničenom odgovornošću za proizvodnju električne energije i druge usluge</izvorni_sadrzaj>
    <derivirana_varijabla naziv="DomainObject.Predmet.ProtustrankaIDrugi_1">SOLAR ENERGIJA društvo s ograničenom odgovornošću za proizvodnju električne energije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SOLAR ENERGIJA društvo s ograničenom odgovornošću za proizvodnju električne energije i druge usluge, OIB 34911484821, Stjepana Radića 1/A, 40000 Čakovec</izvorni_sadrzaj>
    <derivirana_varijabla naziv="DomainObject.Predmet.ProtustrankaIDrugiAdressOIB_1">SOLAR ENERGIJA društvo s ograničenom odgovornošću za proizvodnju električne energije i druge usluge, OIB 34911484821, Stjepana Radića 1/A,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ENERGIJA društvo s ograničenom odgovornošću za proizvodnju električne energije i druge usluge</item>
      <item>E-oglasna ploča</item>
      <item>Sudski registar</item>
    </izvorni_sadrzaj>
    <derivirana_varijabla naziv="DomainObject.Predmet.SudioniciListNaziv_1">
      <item>Financijska agencija</item>
      <item>SOLAR ENERGIJA društvo s ograničenom odgovornošću za proizvodnju električne energije i druge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SOLAR ENERGIJA društvo s ograničenom odgovornošću za proizvodnju električne energije i druge usluge, OIB 34911484821, Stjepana Radića 1/A,40000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SOLAR ENERGIJA društvo s ograničenom odgovornošću za proizvodnju električne energije i druge usluge, OIB 34911484821, Stjepana Radića 1/A,40000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34911484821</item>
      <item>, OIB null</item>
      <item>, OIB null</item>
    </izvorni_sadrzaj>
    <derivirana_varijabla naziv="DomainObject.Predmet.SudioniciListNazivOIB_1">
      <item>, OIB 85821130368</item>
      <item>, OIB 34911484821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2314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2016-03-16T12:28:00Z</dcterms:created>
  <dc:creator>user</dc:creator>
  <cp:lastModifiedBy>Maja Marčec</cp:lastModifiedBy>
  <cp:lastPrinted>2016-03-16T12:39:00Z</cp:lastPrinted>
  <dcterms:modified xmlns:xsi="http://www.w3.org/2001/XMLSchema-instance" xsi:type="dcterms:W3CDTF">2016-03-16T12:58:00Z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