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2ffd" w14:paraId="3412ffd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9410AF">
        <w:t>4</w:t>
      </w:r>
      <w:r w:rsidR="000F7526">
        <w:t>86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0F7526">
        <w:t>SISCIA JAZZ CLUB-umjetnička udruga</w:t>
      </w:r>
      <w:r w:rsidR="009410AF">
        <w:t xml:space="preserve">, </w:t>
      </w:r>
      <w:r w:rsidR="002F39FA">
        <w:t xml:space="preserve">OIB: </w:t>
      </w:r>
      <w:r w:rsidR="000F7526">
        <w:t>10337605185</w:t>
      </w:r>
      <w:r w:rsidR="00FB7B34">
        <w:t>,</w:t>
      </w:r>
      <w:r w:rsidR="00B14F3A">
        <w:t xml:space="preserve"> </w:t>
      </w:r>
      <w:r w:rsidR="000F7526">
        <w:t>registarski broj: 03001265</w:t>
      </w:r>
      <w:r w:rsidR="009410AF">
        <w:t>,</w:t>
      </w:r>
      <w:r w:rsidR="00D460CD">
        <w:t xml:space="preserve"> </w:t>
      </w:r>
      <w:r w:rsidR="000F7526">
        <w:t>Sisak, Rimska</w:t>
      </w:r>
      <w:r w:rsidR="009410AF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6D4A2B">
        <w:t>3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0F7526">
        <w:t>SISCIA JAZZ CLUB-umjetnička udruga, OIB: 10337605185, registarski broj: 03001265, Sisak, Rimska,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 </w:t>
      </w:r>
      <w:r w:rsidR="000F7526">
        <w:t>SISCIA JAZZ CLUB-umjetnička udruga, OIB: 10337605185, registarski broj: 03001265, Sisak, Rimska,</w:t>
      </w:r>
      <w:r w:rsidR="0086311F">
        <w:t>,</w:t>
      </w:r>
      <w:r w:rsidR="00DC1827">
        <w:t xml:space="preserve"> </w:t>
      </w:r>
      <w:r w:rsidR="009410AF">
        <w:t xml:space="preserve">predsjednik udruge </w:t>
      </w:r>
      <w:r w:rsidR="000F7526">
        <w:t>DRAGUTN KUKURUZOVIĆ</w:t>
      </w:r>
      <w:r w:rsidR="009410AF">
        <w:t xml:space="preserve">,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F0A67">
        <w:t>1</w:t>
      </w:r>
      <w:r w:rsidR="000F7526">
        <w:t>486</w:t>
      </w:r>
      <w:r w:rsidR="00EF0A67">
        <w:t>-16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6D4A2B">
        <w:t xml:space="preserve">3.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2F9A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F9A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4D2F9A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0F7526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E362A"/>
    <w:rsid w:val="00435778"/>
    <w:rsid w:val="00455E62"/>
    <w:rsid w:val="004A230E"/>
    <w:rsid w:val="004B7E2E"/>
    <w:rsid w:val="004C1E24"/>
    <w:rsid w:val="004C564E"/>
    <w:rsid w:val="004D2F9A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410AF"/>
    <w:rsid w:val="0096321F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EF0A67"/>
    <w:rsid w:val="00F03C52"/>
    <w:rsid w:val="00F225C2"/>
    <w:rsid w:val="00F63B4A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2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F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F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F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F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2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F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F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F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F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1486</izvorni_sadrzaj>
    <derivirana_varijabla naziv="DomainObject.Predmet.Broj_1">1486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St-1486/2016</izvorni_sadrzaj>
    <derivirana_varijabla naziv="DomainObject.Predmet.OznakaBroj_1">St-1486/2016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SISCIA JAZZ CLUB-umjetnička udruga</izvorni_sadrzaj>
    <derivirana_varijabla naziv="DomainObject.Predmet.ProtustrankaFormated_1">  SISCIA JAZZ CLUB-umjetnička udruga</derivirana_varijabla>
  </DomainObject.Predmet.ProtustrankaFormated>
  <DomainObject.Predmet.ProtustrankaFormatedOIB>
    <izvorni_sadrzaj>  SISCIA JAZZ CLUB-umjetnička udruga, OIB 10337605185</izvorni_sadrzaj>
    <derivirana_varijabla naziv="DomainObject.Predmet.ProtustrankaFormatedOIB_1">  SISCIA JAZZ CLUB-umjetnička udruga, OIB 10337605185</derivirana_varijabla>
  </DomainObject.Predmet.ProtustrankaFormatedOIB>
  <DomainObject.Predmet.ProtustrankaFormatedWithAdress>
    <izvorni_sadrzaj> SISCIA JAZZ CLUB-umjetnička udruga, Rimska 0, 44000 Sisak</izvorni_sadrzaj>
    <derivirana_varijabla naziv="DomainObject.Predmet.ProtustrankaFormatedWithAdress_1"> SISCIA JAZZ CLUB-umjetnička udruga, Rimska 0, 44000 Sisak</derivirana_varijabla>
  </DomainObject.Predmet.ProtustrankaFormatedWithAdress>
  <DomainObject.Predmet.ProtustrankaFormatedWithAdressOIB>
    <izvorni_sadrzaj> SISCIA JAZZ CLUB-umjetnička udruga, OIB 10337605185, Rimska 0, 44000 Sisak</izvorni_sadrzaj>
    <derivirana_varijabla naziv="DomainObject.Predmet.ProtustrankaFormatedWithAdressOIB_1"> SISCIA JAZZ CLUB-umjetnička udruga, OIB 10337605185, Rimska 0, 44000 Sisak</derivirana_varijabla>
  </DomainObject.Predmet.ProtustrankaFormatedWithAdressOIB>
  <DomainObject.Predmet.ProtustrankaWithAdress>
    <izvorni_sadrzaj>SISCIA JAZZ CLUB-umjetnička udruga Rimska 0, 44000 Sisak</izvorni_sadrzaj>
    <derivirana_varijabla naziv="DomainObject.Predmet.ProtustrankaWithAdress_1">SISCIA JAZZ CLUB-umjetnička udruga Rimska 0, 44000 Sisak</derivirana_varijabla>
  </DomainObject.Predmet.ProtustrankaWithAdress>
  <DomainObject.Predmet.ProtustrankaWithAdressOIB>
    <izvorni_sadrzaj>SISCIA JAZZ CLUB-umjetnička udruga, OIB 10337605185, Rimska 0, 44000 Sisak</izvorni_sadrzaj>
    <derivirana_varijabla naziv="DomainObject.Predmet.ProtustrankaWithAdressOIB_1">SISCIA JAZZ CLUB-umjetnička udruga, OIB 10337605185, Rimska 0, 44000 Sisak</derivirana_varijabla>
  </DomainObject.Predmet.ProtustrankaWithAdressOIB>
  <DomainObject.Predmet.ProtustrankaNazivFormated>
    <izvorni_sadrzaj>SISCIA JAZZ CLUB-umjetnička udruga</izvorni_sadrzaj>
    <derivirana_varijabla naziv="DomainObject.Predmet.ProtustrankaNazivFormated_1">SISCIA JAZZ CLUB-umjetnička udruga</derivirana_varijabla>
  </DomainObject.Predmet.ProtustrankaNazivFormated>
  <DomainObject.Predmet.ProtustrankaNazivFormatedOIB>
    <izvorni_sadrzaj>SISCIA JAZZ CLUB-umjetnička udruga, OIB 10337605185</izvorni_sadrzaj>
    <derivirana_varijabla naziv="DomainObject.Predmet.ProtustrankaNazivFormatedOIB_1">SISCIA JAZZ CLUB-umjetnička udruga, OIB 10337605185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SISCIA JAZZ CLUB-umjetnička udruga</item>
    </izvorni_sadrzaj>
    <derivirana_varijabla naziv="DomainObject.Predmet.ProtuStrankaListFormated_1">
      <item>SISCIA JAZZ CLUB-umjetnička udruga</item>
    </derivirana_varijabla>
  </DomainObject.Predmet.ProtuStrankaListFormated>
  <DomainObject.Predmet.ProtuStrankaListFormatedOIB>
    <izvorni_sadrzaj>
      <item>SISCIA JAZZ CLUB-umjetnička udruga, OIB 10337605185</item>
    </izvorni_sadrzaj>
    <derivirana_varijabla naziv="DomainObject.Predmet.ProtuStrankaListFormatedOIB_1">
      <item>SISCIA JAZZ CLUB-umjetnička udruga, OIB 10337605185</item>
    </derivirana_varijabla>
  </DomainObject.Predmet.ProtuStrankaListFormatedOIB>
  <DomainObject.Predmet.ProtuStrankaListFormatedWithAdress>
    <izvorni_sadrzaj>
      <item>SISCIA JAZZ CLUB-umjetnička udruga, Rimska 0, 44000 Sisak</item>
    </izvorni_sadrzaj>
    <derivirana_varijabla naziv="DomainObject.Predmet.ProtuStrankaListFormatedWithAdress_1">
      <item>SISCIA JAZZ CLUB-umjetnička udruga, Rimska 0, 44000 Sisak</item>
    </derivirana_varijabla>
  </DomainObject.Predmet.ProtuStrankaListFormatedWithAdress>
  <DomainObject.Predmet.ProtuStrankaListFormatedWithAdressOIB>
    <izvorni_sadrzaj>
      <item>SISCIA JAZZ CLUB-umjetnička udruga, OIB 10337605185, Rimska 0, 44000 Sisak</item>
    </izvorni_sadrzaj>
    <derivirana_varijabla naziv="DomainObject.Predmet.ProtuStrankaListFormatedWithAdressOIB_1">
      <item>SISCIA JAZZ CLUB-umjetnička udruga, OIB 10337605185, Rimska 0, 44000 Sisak</item>
    </derivirana_varijabla>
  </DomainObject.Predmet.ProtuStrankaListFormatedWithAdressOIB>
  <DomainObject.Predmet.ProtuStrankaListNazivFormated>
    <izvorni_sadrzaj>
      <item>SISCIA JAZZ CLUB-umjetnička udruga</item>
    </izvorni_sadrzaj>
    <derivirana_varijabla naziv="DomainObject.Predmet.ProtuStrankaListNazivFormated_1">
      <item>SISCIA JAZZ CLUB-umjetnička udruga</item>
    </derivirana_varijabla>
  </DomainObject.Predmet.ProtuStrankaListNazivFormated>
  <DomainObject.Predmet.ProtuStrankaListNazivFormatedOIB>
    <izvorni_sadrzaj>
      <item>SISCIA JAZZ CLUB-umjetnička udruga, OIB 10337605185</item>
    </izvorni_sadrzaj>
    <derivirana_varijabla naziv="DomainObject.Predmet.ProtuStrankaListNazivFormatedOIB_1">
      <item>SISCIA JAZZ CLUB-umjetnička udruga, OIB 10337605185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SISCIA JAZZ CLUB-umjetnička udruga</izvorni_sadrzaj>
    <derivirana_varijabla naziv="DomainObject.Predmet.ProtustrankaIDrugi_1">SISCIA JAZZ CLUB-umjetnička udruga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SISCIA JAZZ CLUB-umjetnička udruga, OIB 10337605185, Rimska 0, 44000 Sisak</izvorni_sadrzaj>
    <derivirana_varijabla naziv="DomainObject.Predmet.ProtustrankaIDrugiAdressOIB_1">SISCIA JAZZ CLUB-umjetnička udruga, OIB 10337605185, Rimska 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SISCIA JAZZ CLUB-umjetnička udruga</item>
      <item>FINA Regionalni centar Zagreb</item>
    </izvorni_sadrzaj>
    <derivirana_varijabla naziv="DomainObject.Predmet.SudioniciListNaziv_1">
      <item>SISCIA JAZZ CLUB-umjetnička udruga</item>
      <item>FINA Regionalni centar Zagreb</item>
    </derivirana_varijabla>
  </DomainObject.Predmet.SudioniciListNaziv>
  <DomainObject.Predmet.SudioniciListAdressOIB>
    <izvorni_sadrzaj>
      <item>SISCIA JAZZ CLUB-umjetnička udruga, OIB 10337605185, Rimska 0,44000 Sisak</item>
      <item>FINA Regionalni centar Zagreb, OIB 85821130368, Trg svibanjskih žrtava 1995. 1,10000 Zagreb</item>
    </izvorni_sadrzaj>
    <derivirana_varijabla naziv="DomainObject.Predmet.SudioniciListAdressOIB_1">
      <item>SISCIA JAZZ CLUB-umjetnička udruga, OIB 10337605185, Rimska 0,44000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10337605185</item>
      <item>, OIB 85821130368</item>
    </izvorni_sadrzaj>
    <derivirana_varijabla naziv="DomainObject.Predmet.SudioniciListNazivOIB_1">
      <item>, OIB 10337605185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2026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2016-06-03T11:29:00Z</dcterms:created>
  <dc:creator>Snježana Andrijanić</dc:creator>
  <cp:lastModifiedBy>Snježana Andrijanić</cp:lastModifiedBy>
  <cp:lastPrinted>2016-06-03T11:29:00Z</cp:lastPrinted>
  <dcterms:modified xmlns:xsi="http://www.w3.org/2001/XMLSchema-instance" xsi:type="dcterms:W3CDTF">2016-06-03T11:29:00Z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