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621f5" w14:paraId="10621f5" w:rsidRDefault="00FF4C0B" w:rsidP="00910611" w:rsidR="00FF4C0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4C0B" w:rsidP="00910611" w:rsidR="00FF4C0B">
      <w:r>
        <w:rPr>
          <w:rFonts w:eastAsia="MS Mincho"/>
        </w:rPr>
        <w:t>REPUBLIKA HRVATSKA</w:t>
      </w:r>
    </w:p>
    <w:p w:rsidRDefault="00FF4C0B" w:rsidP="00910611" w:rsidR="00FF4C0B">
      <w:r>
        <w:rPr>
          <w:rFonts w:eastAsia="MS Mincho"/>
        </w:rPr>
        <w:t>TRGOVAČKI SUD U RIJECI</w:t>
      </w:r>
    </w:p>
    <w:p w:rsidRDefault="00FF4C0B" w:rsidP="00FF4C0B"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5D0B0E">
        <w:rPr>
          <w:bCs/>
        </w:rPr>
        <w:t>USLUGE NARDI</w:t>
      </w:r>
      <w:r w:rsidR="005D0B0E">
        <w:t xml:space="preserve"> jednostavno društvo s ograničenom odgovornošću za prijevoz i trgovinu Moravice, Žakule 20, OIB: 38874375752, MBS: 040314513</w:t>
      </w:r>
      <w:r w:rsidRPr="006319A6">
        <w:t xml:space="preserve">, dana </w:t>
      </w:r>
      <w:r w:rsidR="000523F8">
        <w:t>7</w:t>
      </w:r>
      <w:r w:rsidRPr="006319A6">
        <w:t>. ožujka 201</w:t>
      </w:r>
      <w:r w:rsidR="002D41D3">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D0B0E">
        <w:t>Nadi Šoštarić, OIB: 99420674229, Žakule, Žakule 20</w:t>
      </w:r>
      <w:r w:rsidRPr="00F16BC7">
        <w:t xml:space="preserve">, osobi ovlaštenoj za zastupanje dužnika </w:t>
      </w:r>
      <w:r w:rsidR="005D0B0E">
        <w:rPr>
          <w:bCs/>
        </w:rPr>
        <w:t>USLUGE NARDI</w:t>
      </w:r>
      <w:r w:rsidR="005D0B0E">
        <w:t xml:space="preserve"> jednostavno društvo s ograničenom odgovornošću za prijevoz i trgovinu Moravice, Žakule 20, OIB: 38874375752, MBS: 040314513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D0B0E">
        <w:t>727</w:t>
      </w:r>
      <w:r w:rsidR="00673F87">
        <w:t>-2016</w:t>
      </w:r>
      <w:r w:rsidR="00ED4AC7" w:rsidRPr="00F16BC7">
        <w:t>. Potvrdu o uplati dostaviti će pri tome ovom sudu uz poziv na posl. br. 14 St-</w:t>
      </w:r>
      <w:r w:rsidR="005D0B0E">
        <w:t>727</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5D0B0E">
        <w:t>Nadi Šoštarić, OIB: 99420674229, Žakule, Žakule 20</w:t>
      </w:r>
      <w:r w:rsidRPr="00F16BC7">
        <w:t xml:space="preserve">, osobi ovlaštenoj za zastupanje dužnika </w:t>
      </w:r>
      <w:r w:rsidR="005D0B0E">
        <w:rPr>
          <w:bCs/>
        </w:rPr>
        <w:t>USLUGE NARDI</w:t>
      </w:r>
      <w:r w:rsidR="005D0B0E">
        <w:t xml:space="preserve"> jednostavno društvo s ograničenom odgovornošću za prijevoz i trgovinu Moravice, Žakule 20, OIB: 38874375752, MBS: 040314513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D0B0E">
        <w:t>727</w:t>
      </w:r>
      <w:r w:rsidR="00673F87">
        <w:t>-2016</w:t>
      </w:r>
      <w:r w:rsidR="00174EFE" w:rsidRPr="00F16BC7">
        <w:t>. Potvrdu o uplati dostaviti će pri tome ovom sudu uz poziv na posl. br. 14 St-</w:t>
      </w:r>
      <w:r w:rsidR="005D0B0E">
        <w:t>727</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5D0B0E">
        <w:t>99420674229</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5D0B0E">
        <w:t>727</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5D0B0E">
        <w:t>727</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5D0B0E">
        <w:t>727</w:t>
      </w:r>
      <w:r w:rsidR="00673F87">
        <w:t xml:space="preserve">/2016 </w:t>
      </w:r>
      <w:r w:rsidR="00F16BC7" w:rsidRPr="00F16BC7">
        <w:t xml:space="preserve">od </w:t>
      </w:r>
      <w:r w:rsidR="000523F8">
        <w:t>7</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A004B7">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pPr>
        <w:ind w:firstLine="720"/>
        <w:jc w:val="both"/>
        <w:rPr>
          <w:bCs/>
        </w:rPr>
      </w:pPr>
    </w:p>
    <w:p w:rsidRDefault="002D41D3" w:rsidP="00B64D87" w:rsidR="002D41D3"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A004B7">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10E4" w:rsidR="009910E4">
      <w:r>
        <w:separator/>
      </w:r>
    </w:p>
  </w:endnote>
  <w:endnote w:id="0" w:type="continuationSeparator">
    <w:p w:rsidRDefault="009910E4" w:rsidR="00991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C0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10E4" w:rsidR="009910E4">
      <w:r>
        <w:separator/>
      </w:r>
    </w:p>
  </w:footnote>
  <w:footnote w:id="0" w:type="continuationSeparator">
    <w:p w:rsidRDefault="009910E4" w:rsidR="009910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D0B0E">
      <w:t>727</w:t>
    </w:r>
    <w:r w:rsidR="00673F87">
      <w:t>/2016</w:t>
    </w:r>
    <w:r w:rsidR="002D41D3">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1D3"/>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0E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4C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F4C0B"/>
    <w:rPr>
      <w:color w:val="808080"/>
      <w:bdr w:space="0" w:sz="0" w:color="auto" w:val="none"/>
      <w:shd w:fill="auto" w:color="auto" w:val="clear"/>
    </w:rPr>
  </w:style>
  <w:style w:customStyle="true" w:styleId="eSPISCCParagraphDefaultFont" w:type="character">
    <w:name w:val="eSPIS_CC_Paragraph Default Font"/>
    <w:basedOn w:val="Zadanifontodlomka"/>
    <w:rsid w:val="00FF4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C0B"/>
    <w:rPr>
      <w:bdr w:space="0" w:sz="0" w:color="auto" w:val="none"/>
      <w:shd w:fill="FFFFCC" w:color="auto" w:val="clear"/>
      <w:lang w:val="hr-HR"/>
    </w:rPr>
  </w:style>
  <w:style w:customStyle="true" w:styleId="PozadinaSvijetloCrvena" w:type="character">
    <w:name w:val="Pozadina_SvijetloCrvena"/>
    <w:basedOn w:val="eSPISCCParagraphDefaultFont"/>
    <w:rsid w:val="00FF4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F4C0B"/>
    <w:rPr>
      <w:color w:val="808080"/>
      <w:bdr w:color="auto" w:space="0" w:sz="0" w:val="none"/>
      <w:shd w:color="auto" w:fill="auto" w:val="clear"/>
    </w:rPr>
  </w:style>
  <w:style w:customStyle="1" w:styleId="eSPISCCParagraphDefaultFont" w:type="character">
    <w:name w:val="eSPIS_CC_Paragraph Default Font"/>
    <w:basedOn w:val="Zadanifontodlomka"/>
    <w:rsid w:val="00FF4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C0B"/>
    <w:rPr>
      <w:bdr w:color="auto" w:space="0" w:sz="0" w:val="none"/>
      <w:shd w:color="auto" w:fill="FFFFCC" w:val="clear"/>
      <w:lang w:val="hr-HR"/>
    </w:rPr>
  </w:style>
  <w:style w:customStyle="1" w:styleId="PozadinaSvijetloCrvena" w:type="character">
    <w:name w:val="Pozadina_SvijetloCrvena"/>
    <w:basedOn w:val="eSPISCCParagraphDefaultFont"/>
    <w:rsid w:val="00FF4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St-727/2016</izvorni_sadrzaj>
    <derivirana_varijabla naziv="DomainObject.Predmet.OznakaBroj_1">St-727/2016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NARDI j.d.o.o.</izvorni_sadrzaj>
    <derivirana_varijabla naziv="DomainObject.Predmet.ProtustrankaFormated_1">  USLUGE NARDI j.d.o.o.</derivirana_varijabla>
  </DomainObject.Predmet.ProtustrankaFormated>
  <DomainObject.Predmet.ProtustrankaFormatedOIB>
    <izvorni_sadrzaj>  USLUGE NARDI j.d.o.o., OIB 38874375752</izvorni_sadrzaj>
    <derivirana_varijabla naziv="DomainObject.Predmet.ProtustrankaFormatedOIB_1">  USLUGE NARDI j.d.o.o., OIB 38874375752</derivirana_varijabla>
  </DomainObject.Predmet.ProtustrankaFormatedOIB>
  <DomainObject.Predmet.ProtustrankaFormatedWithAdress>
    <izvorni_sadrzaj> USLUGE NARDI j.d.o.o., Žakule 20, 51325 Moravice</izvorni_sadrzaj>
    <derivirana_varijabla naziv="DomainObject.Predmet.ProtustrankaFormatedWithAdress_1"> USLUGE NARDI j.d.o.o., Žakule 20, 51325 Moravice</derivirana_varijabla>
  </DomainObject.Predmet.ProtustrankaFormatedWithAdress>
  <DomainObject.Predmet.ProtustrankaFormatedWithAdressOIB>
    <izvorni_sadrzaj> USLUGE NARDI j.d.o.o., OIB 38874375752, Žakule 20, 51325 Moravice</izvorni_sadrzaj>
    <derivirana_varijabla naziv="DomainObject.Predmet.ProtustrankaFormatedWithAdressOIB_1"> USLUGE NARDI j.d.o.o., OIB 38874375752, Žakule 20, 51325 Moravice</derivirana_varijabla>
  </DomainObject.Predmet.ProtustrankaFormatedWithAdressOIB>
  <DomainObject.Predmet.ProtustrankaWithAdress>
    <izvorni_sadrzaj>USLUGE NARDI j.d.o.o. Žakule 20, 51325 Moravice</izvorni_sadrzaj>
    <derivirana_varijabla naziv="DomainObject.Predmet.ProtustrankaWithAdress_1">USLUGE NARDI j.d.o.o. Žakule 20, 51325 Moravice</derivirana_varijabla>
  </DomainObject.Predmet.ProtustrankaWithAdress>
  <DomainObject.Predmet.ProtustrankaWithAdressOIB>
    <izvorni_sadrzaj>USLUGE NARDI j.d.o.o., OIB 38874375752, Žakule 20, 51325 Moravice</izvorni_sadrzaj>
    <derivirana_varijabla naziv="DomainObject.Predmet.ProtustrankaWithAdressOIB_1">USLUGE NARDI j.d.o.o., OIB 38874375752, Žakule 20, 51325 Moravice</derivirana_varijabla>
  </DomainObject.Predmet.ProtustrankaWithAdressOIB>
  <DomainObject.Predmet.ProtustrankaNazivFormated>
    <izvorni_sadrzaj>USLUGE NARDI j.d.o.o.</izvorni_sadrzaj>
    <derivirana_varijabla naziv="DomainObject.Predmet.ProtustrankaNazivFormated_1">USLUGE NARDI j.d.o.o.</derivirana_varijabla>
  </DomainObject.Predmet.ProtustrankaNazivFormated>
  <DomainObject.Predmet.ProtustrankaNazivFormatedOIB>
    <izvorni_sadrzaj>USLUGE NARDI j.d.o.o., OIB 38874375752</izvorni_sadrzaj>
    <derivirana_varijabla naziv="DomainObject.Predmet.ProtustrankaNazivFormatedOIB_1">USLUGE NARDI j.d.o.o., OIB 38874375752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USLUGE NARDI j.d.o.o.</item>
    </izvorni_sadrzaj>
    <derivirana_varijabla naziv="DomainObject.Predmet.ProtuStrankaListFormated_1">
      <item>USLUGE NARDI j.d.o.o.</item>
    </derivirana_varijabla>
  </DomainObject.Predmet.ProtuStrankaListFormated>
  <DomainObject.Predmet.ProtuStrankaListFormatedOIB>
    <izvorni_sadrzaj>
      <item>USLUGE NARDI j.d.o.o., OIB 38874375752</item>
    </izvorni_sadrzaj>
    <derivirana_varijabla naziv="DomainObject.Predmet.ProtuStrankaListFormatedOIB_1">
      <item>USLUGE NARDI j.d.o.o., OIB 38874375752</item>
    </derivirana_varijabla>
  </DomainObject.Predmet.ProtuStrankaListFormatedOIB>
  <DomainObject.Predmet.ProtuStrankaListFormatedWithAdress>
    <izvorni_sadrzaj>
      <item>USLUGE NARDI j.d.o.o., Žakule 20, 51325 Moravice</item>
    </izvorni_sadrzaj>
    <derivirana_varijabla naziv="DomainObject.Predmet.ProtuStrankaListFormatedWithAdress_1">
      <item>USLUGE NARDI j.d.o.o., Žakule 20, 51325 Moravice</item>
    </derivirana_varijabla>
  </DomainObject.Predmet.ProtuStrankaListFormatedWithAdress>
  <DomainObject.Predmet.ProtuStrankaListFormatedWithAdressOIB>
    <izvorni_sadrzaj>
      <item>USLUGE NARDI j.d.o.o., OIB 38874375752, Žakule 20, 51325 Moravice</item>
    </izvorni_sadrzaj>
    <derivirana_varijabla naziv="DomainObject.Predmet.ProtuStrankaListFormatedWithAdressOIB_1">
      <item>USLUGE NARDI j.d.o.o., OIB 38874375752, Žakule 20, 51325 Moravice</item>
    </derivirana_varijabla>
  </DomainObject.Predmet.ProtuStrankaListFormatedWithAdressOIB>
  <DomainObject.Predmet.ProtuStrankaListNazivFormated>
    <izvorni_sadrzaj>
      <item>USLUGE NARDI j.d.o.o.</item>
    </izvorni_sadrzaj>
    <derivirana_varijabla naziv="DomainObject.Predmet.ProtuStrankaListNazivFormated_1">
      <item>USLUGE NARDI j.d.o.o.</item>
    </derivirana_varijabla>
  </DomainObject.Predmet.ProtuStrankaListNazivFormated>
  <DomainObject.Predmet.ProtuStrankaListNazivFormatedOIB>
    <izvorni_sadrzaj>
      <item>USLUGE NARDI j.d.o.o., OIB 38874375752</item>
    </izvorni_sadrzaj>
    <derivirana_varijabla naziv="DomainObject.Predmet.ProtuStrankaListNazivFormatedOIB_1">
      <item>USLUGE NARDI j.d.o.o., OIB 38874375752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USLUGE NARDI j.d.o.o.</izvorni_sadrzaj>
    <derivirana_varijabla naziv="DomainObject.Predmet.ProtustrankaIDrugi_1">USLUGE NARDI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USLUGE NARDI j.d.o.o., OIB 38874375752, Žakule 20, 51325 Moravice</izvorni_sadrzaj>
    <derivirana_varijabla naziv="DomainObject.Predmet.ProtustrankaIDrugiAdressOIB_1">USLUGE NARDI j.d.o.o., OIB 38874375752, Žakule 20, 51325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USLUGE NARDI j.d.o.o.</item>
      <item>ERSTE&amp;STEIERMÄRKISCHE BANKA dioničko društvo</item>
    </izvorni_sadrzaj>
    <derivirana_varijabla naziv="DomainObject.Predmet.SudioniciListNaziv_1">
      <item>FINA  Rijeka</item>
      <item>USLUGE NARDI j.d.o.o.</item>
      <item>ERSTE&amp;STEIERMÄRKISCHE BANKA dioničko društvo</item>
    </derivirana_varijabla>
  </DomainObject.Predmet.SudioniciListNaziv>
  <DomainObject.Predmet.SudioniciListAdressOIB>
    <izvorni_sadrzaj>
      <item>FINA  Rijeka, OIB 85821130368, Frana Kurelca 8,51000 Rijeka</item>
      <item>USLUGE NARDI j.d.o.o., OIB 38874375752, Žakule 20,51325 Moravice</item>
      <item>ERSTE&amp;STEIERMÄRKISCHE BANKA dioničko društvo, OIB 23057039320, Jadranski Trg 3/a,51000 Rijeka</item>
    </izvorni_sadrzaj>
    <derivirana_varijabla naziv="DomainObject.Predmet.SudioniciListAdressOIB_1">
      <item>FINA  Rijeka, OIB 85821130368, Frana Kurelca 8,51000 Rijeka</item>
      <item>USLUGE NARDI j.d.o.o., OIB 38874375752, Žakule 20,51325 Moravice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38874375752</item>
      <item>, OIB 23057039320</item>
    </izvorni_sadrzaj>
    <derivirana_varijabla naziv="DomainObject.Predmet.SudioniciListNazivOIB_1">
      <item>, OIB 85821130368</item>
      <item>, OIB 38874375752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5934</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2017-03-07T11:50:00Z</dcterms:created>
  <dc:creator>korlevicd</dc:creator>
  <cp:lastModifiedBy>Danijela Fumić</cp:lastModifiedBy>
  <cp:lastPrinted>2017-03-07T11:50:00Z</cp:lastPrinted>
  <dcterms:modified xmlns:xsi="http://www.w3.org/2001/XMLSchema-instance" xsi:type="dcterms:W3CDTF">2017-03-07T11:51:00Z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