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31b6" w14:paraId="ce531b6" w:rsidRDefault="008858FF" w:rsidP="008858FF" w:rsidR="008858F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8FF" w:rsidP="008858FF" w:rsidR="008858F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58FF" w:rsidP="008858FF" w:rsidR="008858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58FF" w:rsidP="008858FF" w:rsidR="008858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58FF" w:rsidP="008858FF" w:rsidR="008858F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858FF" w:rsidP="008858FF" w:rsidR="008858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858FF" w:rsidP="008858FF" w:rsidR="008858FF" w:rsidRPr="005D578C">
      <w:pPr>
        <w:jc w:val="center"/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DECOM d. o. o. Kršan, Pristav 63, OIB 42502798332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040019029,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90313">
        <w:rPr>
          <w:rFonts w:cs="Times New Roman" w:eastAsia="Times New Roman"/>
          <w:szCs w:val="24"/>
        </w:rPr>
        <w:t>17</w:t>
      </w:r>
      <w:r w:rsidR="004F4E9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DECOM d. o. o. Kršan, Pristav 63, OIB 42502798332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040019029,</w:t>
      </w:r>
      <w:r w:rsidRPr="005D578C">
        <w:rPr>
          <w:rFonts w:cs="Times New Roman" w:eastAsia="Times New Roman"/>
          <w:szCs w:val="24"/>
        </w:rPr>
        <w:t xml:space="preserve"> s danom </w:t>
      </w:r>
      <w:r w:rsidR="004F4E93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858FF" w:rsidP="008858FF" w:rsidR="008858FF">
      <w:pPr>
        <w:rPr>
          <w:rFonts w:cs="Times New Roman" w:eastAsia="Times New Roman"/>
          <w:szCs w:val="20"/>
        </w:rPr>
      </w:pPr>
    </w:p>
    <w:p w:rsidRDefault="008858FF" w:rsidP="008858FF" w:rsidR="008858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DECOM d. o. o. Kršan, Pristav 63, OIB 42502798332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040019029.</w:t>
      </w:r>
    </w:p>
    <w:p w:rsidRDefault="008858FF" w:rsidP="008858FF" w:rsidR="008858FF">
      <w:pPr>
        <w:ind w:firstLine="709"/>
        <w:rPr>
          <w:rFonts w:cs="Times New Roman" w:eastAsia="Times New Roman"/>
          <w:szCs w:val="24"/>
        </w:rPr>
      </w:pPr>
    </w:p>
    <w:p w:rsidRDefault="008858FF" w:rsidP="008858FF" w:rsidR="008858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DECOM d. o. o. Kršan, Pristav 63, OIB 42502798332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040019029.</w:t>
      </w: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858FF" w:rsidP="008858FF" w:rsidR="008858FF">
      <w:pPr>
        <w:ind w:firstLine="708"/>
        <w:rPr>
          <w:rFonts w:cs="Times New Roman" w:eastAsia="Times New Roman"/>
          <w:szCs w:val="24"/>
        </w:rPr>
      </w:pPr>
    </w:p>
    <w:p w:rsidRDefault="008858FF" w:rsidP="008858FF" w:rsidR="008858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4F4E93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DECOM d. o. o. Kršan.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St-689/2015-3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858FF" w:rsidP="008858FF" w:rsidR="008858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9031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858FF" w:rsidP="008858FF" w:rsidR="008858FF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858FF" w:rsidP="008858FF" w:rsidR="008858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D90313">
        <w:rPr>
          <w:rFonts w:cs="Times New Roman" w:eastAsia="Times New Roman"/>
          <w:szCs w:val="24"/>
        </w:rPr>
        <w:t>, v. r.</w:t>
      </w:r>
    </w:p>
    <w:p w:rsidRDefault="008858FF" w:rsidP="008858FF" w:rsidR="008858FF">
      <w:pPr>
        <w:jc w:val="left"/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left"/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858FF" w:rsidP="008858FF" w:rsidR="008858F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858FF" w:rsidP="008858FF" w:rsidR="008858FF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rPr>
          <w:rFonts w:cs="Times New Roman" w:eastAsia="Times New Roman"/>
          <w:szCs w:val="24"/>
        </w:rPr>
      </w:pPr>
    </w:p>
    <w:p w:rsidRDefault="008858FF" w:rsidP="008858FF" w:rsidR="008858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DECOM d. o. o. Kršan, Pristav 63,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Željko Paliska, Kršan, Pristav 63,</w:t>
      </w:r>
    </w:p>
    <w:p w:rsidRDefault="008858FF" w:rsidP="008858FF" w:rsidR="008858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858FF" w:rsidP="008858FF" w:rsidR="008858F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8858FF" w:rsidP="008858FF" w:rsidR="008858F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D90313">
        <w:rPr>
          <w:rFonts w:cs="Times New Roman" w:eastAsia="Times New Roman"/>
          <w:szCs w:val="24"/>
        </w:rPr>
        <w:t xml:space="preserve">8 dana, 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858FF" w:rsidP="008858FF" w:rsidR="008858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858FF" w:rsidP="008858FF" w:rsidR="008858FF"/>
    <w:p w:rsidRDefault="008858FF" w:rsidP="008858FF" w:rsidR="008858FF"/>
    <w:p w:rsidRDefault="008858FF" w:rsidP="008858FF" w:rsidR="008858FF"/>
    <w:p w:rsidRDefault="008858FF" w:rsidP="008858FF" w:rsidR="008858FF"/>
    <w:p w:rsidRDefault="008858FF" w:rsidP="008858FF" w:rsidR="008858FF"/>
    <w:p w:rsidRDefault="008858FF" w:rsidP="008858FF" w:rsidR="008858FF"/>
    <w:p w:rsidRDefault="008858FF" w:rsidP="008858FF" w:rsidR="008858FF"/>
    <w:p w:rsidRDefault="00F06EAF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8FF" w:rsidP="008858FF" w:rsidR="008858FF">
      <w:r>
        <w:separator/>
      </w:r>
    </w:p>
  </w:endnote>
  <w:endnote w:id="0" w:type="continuationSeparator">
    <w:p w:rsidRDefault="008858FF" w:rsidP="008858FF" w:rsidR="00885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8FF" w:rsidP="008858FF" w:rsidR="008858FF">
      <w:r>
        <w:separator/>
      </w:r>
    </w:p>
  </w:footnote>
  <w:footnote w:id="0" w:type="continuationSeparator">
    <w:p w:rsidRDefault="008858FF" w:rsidP="008858FF" w:rsidR="00885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8FF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6E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8FF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3C8"/>
    <w:rsid w:val="001E33C8"/>
    <w:rsid w:val="004F4E93"/>
    <w:rsid w:val="0075528E"/>
    <w:rsid w:val="0079403F"/>
    <w:rsid w:val="008858FF"/>
    <w:rsid w:val="00D90313"/>
    <w:rsid w:val="00F0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8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58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858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58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58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5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58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E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6E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6E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6E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8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58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858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58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58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5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58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E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6E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6E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6E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DECOM d.o.o.</izvorni_sadrzaj>
    <derivirana_varijabla naziv="DomainObject.Predmet.ProtustrankaFormated_1">  DECOM d.o.o.</derivirana_varijabla>
  </DomainObject.Predmet.ProtustrankaFormated>
  <DomainObject.Predmet.ProtustrankaFormatedOIB>
    <izvorni_sadrzaj>  DECOM d.o.o., OIB 42502798332</izvorni_sadrzaj>
    <derivirana_varijabla naziv="DomainObject.Predmet.ProtustrankaFormatedOIB_1">  DECOM d.o.o., OIB 42502798332</derivirana_varijabla>
  </DomainObject.Predmet.ProtustrankaFormatedOIB>
  <DomainObject.Predmet.ProtustrankaFormatedWithAdress>
    <izvorni_sadrzaj> DECOM d.o.o., Pristav 63, 52232 Kršan</izvorni_sadrzaj>
    <derivirana_varijabla naziv="DomainObject.Predmet.ProtustrankaFormatedWithAdress_1"> DECOM d.o.o., Pristav 63, 52232 Kršan</derivirana_varijabla>
  </DomainObject.Predmet.ProtustrankaFormatedWithAdress>
  <DomainObject.Predmet.ProtustrankaFormatedWithAdressOIB>
    <izvorni_sadrzaj> DECOM d.o.o., OIB 42502798332, Pristav 63, 52232 Kršan</izvorni_sadrzaj>
    <derivirana_varijabla naziv="DomainObject.Predmet.ProtustrankaFormatedWithAdressOIB_1"> DECOM d.o.o., OIB 42502798332, Pristav 63, 52232 Kršan</derivirana_varijabla>
  </DomainObject.Predmet.ProtustrankaFormatedWithAdressOIB>
  <DomainObject.Predmet.ProtustrankaWithAdress>
    <izvorni_sadrzaj>DECOM d.o.o. Pristav 63, 52232 Kršan</izvorni_sadrzaj>
    <derivirana_varijabla naziv="DomainObject.Predmet.ProtustrankaWithAdress_1">DECOM d.o.o. Pristav 63, 52232 Kršan</derivirana_varijabla>
  </DomainObject.Predmet.ProtustrankaWithAdress>
  <DomainObject.Predmet.ProtustrankaWithAdressOIB>
    <izvorni_sadrzaj>DECOM d.o.o., OIB 42502798332, Pristav 63, 52232 Kršan</izvorni_sadrzaj>
    <derivirana_varijabla naziv="DomainObject.Predmet.ProtustrankaWithAdressOIB_1">DECOM d.o.o., OIB 42502798332, Pristav 63, 52232 Kršan</derivirana_varijabla>
  </DomainObject.Predmet.ProtustrankaWithAdressOIB>
  <DomainObject.Predmet.ProtustrankaNazivFormated>
    <izvorni_sadrzaj>DECOM d.o.o.</izvorni_sadrzaj>
    <derivirana_varijabla naziv="DomainObject.Predmet.ProtustrankaNazivFormated_1">DECOM d.o.o.</derivirana_varijabla>
  </DomainObject.Predmet.ProtustrankaNazivFormated>
  <DomainObject.Predmet.ProtustrankaNazivFormatedOIB>
    <izvorni_sadrzaj>DECOM d.o.o., OIB 42502798332</izvorni_sadrzaj>
    <derivirana_varijabla naziv="DomainObject.Predmet.ProtustrankaNazivFormatedOIB_1">DECOM d.o.o., OIB 42502798332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1763953.11</izvorni_sadrzaj>
    <derivirana_varijabla naziv="DomainObject.Predmet.TrenutnaVrijednost_1">1763953.11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DECOM d.o.o.</item>
    </izvorni_sadrzaj>
    <derivirana_varijabla naziv="DomainObject.Predmet.ProtuStrankaListFormated_1">
      <item>DECOM d.o.o.</item>
    </derivirana_varijabla>
  </DomainObject.Predmet.ProtuStrankaListFormated>
  <DomainObject.Predmet.ProtuStrankaListFormatedOIB>
    <izvorni_sadrzaj>
      <item>DECOM d.o.o., OIB 42502798332</item>
    </izvorni_sadrzaj>
    <derivirana_varijabla naziv="DomainObject.Predmet.ProtuStrankaListFormatedOIB_1">
      <item>DECOM d.o.o., OIB 42502798332</item>
    </derivirana_varijabla>
  </DomainObject.Predmet.ProtuStrankaListFormatedOIB>
  <DomainObject.Predmet.ProtuStrankaListFormatedWithAdress>
    <izvorni_sadrzaj>
      <item>DECOM d.o.o., Pristav 63, 52232 Kršan</item>
    </izvorni_sadrzaj>
    <derivirana_varijabla naziv="DomainObject.Predmet.ProtuStrankaListFormatedWithAdress_1">
      <item>DECOM d.o.o., Pristav 63, 52232 Kršan</item>
    </derivirana_varijabla>
  </DomainObject.Predmet.ProtuStrankaListFormatedWithAdress>
  <DomainObject.Predmet.ProtuStrankaListFormatedWithAdressOIB>
    <izvorni_sadrzaj>
      <item>DECOM d.o.o., OIB 42502798332, Pristav 63, 52232 Kršan</item>
    </izvorni_sadrzaj>
    <derivirana_varijabla naziv="DomainObject.Predmet.ProtuStrankaListFormatedWithAdressOIB_1">
      <item>DECOM d.o.o., OIB 42502798332, Pristav 63, 52232 Kršan</item>
    </derivirana_varijabla>
  </DomainObject.Predmet.ProtuStrankaListFormatedWithAdressOIB>
  <DomainObject.Predmet.ProtuStrankaListNazivFormated>
    <izvorni_sadrzaj>
      <item>DECOM d.o.o.</item>
    </izvorni_sadrzaj>
    <derivirana_varijabla naziv="DomainObject.Predmet.ProtuStrankaListNazivFormated_1">
      <item>DECOM d.o.o.</item>
    </derivirana_varijabla>
  </DomainObject.Predmet.ProtuStrankaListNazivFormated>
  <DomainObject.Predmet.ProtuStrankaListNazivFormatedOIB>
    <izvorni_sadrzaj>
      <item>DECOM d.o.o., OIB 42502798332</item>
    </izvorni_sadrzaj>
    <derivirana_varijabla naziv="DomainObject.Predmet.ProtuStrankaListNazivFormatedOIB_1">
      <item>DECOM d.o.o., OIB 42502798332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DECOM d.o.o.</izvorni_sadrzaj>
    <derivirana_varijabla naziv="DomainObject.Predmet.ProtustrankaIDrugi_1">DECOM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DECOM d.o.o., OIB 42502798332, Pristav 63, 52232 Kršan</izvorni_sadrzaj>
    <derivirana_varijabla naziv="DomainObject.Predmet.ProtustrankaIDrugiAdressOIB_1">DECOM d.o.o., OIB 42502798332, Pristav 63,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DECOM d.o.o.</item>
    </izvorni_sadrzaj>
    <derivirana_varijabla naziv="DomainObject.Predmet.SudioniciListNaziv_1">
      <item>FINANCIJSKA AGENCIJA, RC RIJEKA, PODRUŽNICA PULA, PULA</item>
      <item>DECOM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DECOM d.o.o., OIB 42502798332, Pristav 63,52232 Kršan</item>
    </izvorni_sadrzaj>
    <derivirana_varijabla naziv="DomainObject.Predmet.SudioniciListAdressOIB_1">
      <item>FINANCIJSKA AGENCIJA, RC RIJEKA, PODRUŽNICA PULA, PULA, OIB 85821130368, Ulica grada Vukovara 70,Zagreb</item>
      <item>DECOM d.o.o., OIB 42502798332, Pristav 63,52232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42502798332</item>
    </izvorni_sadrzaj>
    <derivirana_varijabla naziv="DomainObject.Predmet.SudioniciListNazivOIB_1">
      <item>, OIB 85821130368</item>
      <item>, OIB 42502798332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3011</properties:Characters>
  <properties:Lines>82</properties:Lines>
  <properties:Paragraphs>30</properties:Paragraphs>
  <properties:TotalTime>9</properties:TotalTime>
  <properties:ScaleCrop>false</properties:ScaleCrop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2016-03-14T09:06:00Z</dcterms:created>
  <dc:creator>Mihaela Kaligari</dc:creator>
  <dc:description/>
  <cp:keywords/>
  <cp:lastModifiedBy>Jasmina Matika</cp:lastModifiedBy>
  <cp:lastPrinted>2016-03-17T09:04:00Z</cp:lastPrinted>
  <dcterms:modified xmlns:xsi="http://www.w3.org/2001/XMLSchema-instance" xsi:type="dcterms:W3CDTF">2016-03-17T11:46:00Z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