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bd5c" w14:paraId="958bd5c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2C337F">
        <w:rPr>
          <w:rFonts w:hAnsi="Times New Roman" w:ascii="Times New Roman"/>
          <w:szCs w:val="24"/>
          <w:lang w:val="hr-HR"/>
        </w:rPr>
        <w:t>2323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238D6">
        <w:rPr>
          <w:rFonts w:hAnsi="Times New Roman" w:ascii="Times New Roman"/>
          <w:szCs w:val="24"/>
          <w:lang w:val="hr-HR"/>
        </w:rPr>
        <w:t xml:space="preserve"> </w:t>
      </w:r>
      <w:r w:rsidR="002C337F" w:rsidRPr="002C337F">
        <w:rPr>
          <w:rFonts w:hAnsi="Times New Roman" w:ascii="Times New Roman"/>
          <w:szCs w:val="24"/>
        </w:rPr>
        <w:t>CASTRUM WINE &amp; MORE društvo s ograničenom odgovornošću za proizvodnju, trgovinu i usluge, Mala Jazbina (Grad Samobor), Mala Jazbina 25/I, OIB:  23908684988</w:t>
      </w:r>
      <w:r w:rsidR="00211F22">
        <w:rPr>
          <w:rFonts w:hAnsi="Times New Roman" w:ascii="Times New Roman"/>
          <w:szCs w:val="24"/>
          <w:lang w:val="hr-HR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C130D">
        <w:rPr>
          <w:rFonts w:hAnsi="Times New Roman" w:ascii="Times New Roman"/>
          <w:szCs w:val="24"/>
        </w:rPr>
        <w:t xml:space="preserve"> </w:t>
      </w:r>
      <w:r w:rsidR="00763E7A">
        <w:rPr>
          <w:rFonts w:hAnsi="Times New Roman" w:ascii="Times New Roman"/>
          <w:szCs w:val="24"/>
        </w:rPr>
        <w:t>2</w:t>
      </w:r>
      <w:r w:rsidR="002C337F">
        <w:rPr>
          <w:rFonts w:hAnsi="Times New Roman" w:ascii="Times New Roman"/>
          <w:szCs w:val="24"/>
        </w:rPr>
        <w:t>3</w:t>
      </w:r>
      <w:r w:rsidR="00763E7A">
        <w:rPr>
          <w:rFonts w:hAnsi="Times New Roman" w:ascii="Times New Roman"/>
          <w:szCs w:val="24"/>
        </w:rPr>
        <w:t>. listopada 2017.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2C337F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2C337F" w:rsidRPr="002C337F">
        <w:rPr>
          <w:rFonts w:hAnsi="Times New Roman" w:ascii="Times New Roman"/>
          <w:szCs w:val="24"/>
        </w:rPr>
        <w:t>CASTRUM WINE &amp; MORE društvo s ograničenom odgovornošću za proizvodnju, trgovinu i usluge, Mala Jazbina (Grad Samobor), Mala Jazbina 25/I, OIB:  23908684988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2C337F" w:rsidRPr="002C337F">
        <w:rPr>
          <w:rFonts w:hAnsi="Times New Roman" w:ascii="Times New Roman"/>
          <w:szCs w:val="24"/>
          <w:lang w:val="hr-HR"/>
        </w:rPr>
        <w:t>CASTRUM WINE &amp; MORE društvo s ograničenom odgovornošću za proizvodnju, trgovinu i usluge, Mala Jazbina (Grad Samobor), Mala Jazbina 25/I, OIB:  23908684988</w:t>
      </w:r>
      <w:r w:rsidR="00753F0D">
        <w:rPr>
          <w:rFonts w:hAnsi="Times New Roman" w:ascii="Times New Roman"/>
          <w:szCs w:val="24"/>
          <w:lang w:val="hr-HR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2C337F">
        <w:rPr>
          <w:rFonts w:hAnsi="Times New Roman" w:ascii="Times New Roman"/>
          <w:szCs w:val="24"/>
          <w:lang w:val="hr-HR"/>
        </w:rPr>
        <w:t>48.752,30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 smatrat će se da je dužnik nesposoban za plaćanje  te će </w:t>
      </w:r>
      <w:r>
        <w:rPr>
          <w:rFonts w:hAnsi="Times New Roman" w:ascii="Times New Roman"/>
          <w:szCs w:val="24"/>
          <w:lang w:val="hr-HR"/>
        </w:rPr>
        <w:lastRenderedPageBreak/>
        <w:t>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7B0E87">
        <w:rPr>
          <w:rFonts w:hAnsi="Times New Roman" w:ascii="Times New Roman"/>
          <w:szCs w:val="24"/>
          <w:lang w:val="hr-HR"/>
        </w:rPr>
        <w:t>3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279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2C337F">
      <w:rPr>
        <w:rFonts w:hAnsi="Times New Roman" w:ascii="Times New Roman"/>
        <w:lang w:val="hr-HR"/>
      </w:rPr>
      <w:t>2323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82A5D"/>
    <w:rsid w:val="00091296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73DE9"/>
    <w:rsid w:val="002C337F"/>
    <w:rsid w:val="00331245"/>
    <w:rsid w:val="00342182"/>
    <w:rsid w:val="00373B7D"/>
    <w:rsid w:val="00386A74"/>
    <w:rsid w:val="00392920"/>
    <w:rsid w:val="00393D76"/>
    <w:rsid w:val="00396D77"/>
    <w:rsid w:val="003A5AF5"/>
    <w:rsid w:val="003C08C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1CD4"/>
    <w:rsid w:val="00912DF2"/>
    <w:rsid w:val="00916E0A"/>
    <w:rsid w:val="009221AA"/>
    <w:rsid w:val="00932D82"/>
    <w:rsid w:val="00955F53"/>
    <w:rsid w:val="00991B69"/>
    <w:rsid w:val="00993516"/>
    <w:rsid w:val="00997BA9"/>
    <w:rsid w:val="009A7068"/>
    <w:rsid w:val="009B10C6"/>
    <w:rsid w:val="00A012CD"/>
    <w:rsid w:val="00A02D13"/>
    <w:rsid w:val="00A078C4"/>
    <w:rsid w:val="00A103D4"/>
    <w:rsid w:val="00A15981"/>
    <w:rsid w:val="00A35966"/>
    <w:rsid w:val="00A6064D"/>
    <w:rsid w:val="00A95334"/>
    <w:rsid w:val="00AA63BD"/>
    <w:rsid w:val="00AB5F29"/>
    <w:rsid w:val="00AB7883"/>
    <w:rsid w:val="00AB7CD6"/>
    <w:rsid w:val="00AC0612"/>
    <w:rsid w:val="00AC5239"/>
    <w:rsid w:val="00AD50D5"/>
    <w:rsid w:val="00AF40B4"/>
    <w:rsid w:val="00B004AC"/>
    <w:rsid w:val="00B02AD4"/>
    <w:rsid w:val="00B03169"/>
    <w:rsid w:val="00B04428"/>
    <w:rsid w:val="00B11C7B"/>
    <w:rsid w:val="00B352FA"/>
    <w:rsid w:val="00B525F6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42790"/>
    <w:rsid w:val="00F574E1"/>
    <w:rsid w:val="00F62A72"/>
    <w:rsid w:val="00F667BC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7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7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7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7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7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7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7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7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2323</izvorni_sadrzaj>
    <derivirana_varijabla naziv="DomainObject.Predmet.Broj_1">2323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St-2323/2017</izvorni_sadrzaj>
    <derivirana_varijabla naziv="DomainObject.Predmet.OznakaBroj_1">St-2323/2017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CASTRUM WINE &amp; MORE d.o.o. zastupanog po punomoćniku Hrvoje Žignić</izvorni_sadrzaj>
    <derivirana_varijabla naziv="DomainObject.Predmet.ProtustrankaFormated_1">  CASTRUM WINE &amp; MORE d.o.o. zastupanog po punomoćniku Hrvoje Žignić</derivirana_varijabla>
  </DomainObject.Predmet.ProtustrankaFormated>
  <DomainObject.Predmet.ProtustrankaFormatedOIB>
    <izvorni_sadrzaj>  CASTRUM WINE &amp; MORE d.o.o., OIB 23908684988 zastupanog po punomoćniku Hrvoje Žignić</izvorni_sadrzaj>
    <derivirana_varijabla naziv="DomainObject.Predmet.ProtustrankaFormatedOIB_1">  CASTRUM WINE &amp; MORE d.o.o., OIB 23908684988 zastupanog po punomoćniku Hrvoje Žignić</derivirana_varijabla>
  </DomainObject.Predmet.ProtustrankaFormatedOIB>
  <DomainObject.Predmet.ProtustrankaFormatedWithAdress>
    <izvorni_sadrzaj> CASTRUM WINE &amp; MORE d.o.o., Mala Jazbina 25/I, 10432 Mala Jazbina zastupanog po punomoćniku Hrvoje Žignić</izvorni_sadrzaj>
    <derivirana_varijabla naziv="DomainObject.Predmet.ProtustrankaFormatedWithAdress_1"> CASTRUM WINE &amp; MORE d.o.o., Mala Jazbina 25/I, 10432 Mala Jazbina zastupanog po punomoćniku Hrvoje Žignić</derivirana_varijabla>
  </DomainObject.Predmet.ProtustrankaFormatedWithAdress>
  <DomainObject.Predmet.ProtustrankaFormatedWithAdressOIB>
    <izvorni_sadrzaj> CASTRUM WINE &amp; MORE d.o.o., OIB 23908684988, Mala Jazbina 25/I, 10432 Mala Jazbina zastupanog po punomoćniku Hrvoje Žignić</izvorni_sadrzaj>
    <derivirana_varijabla naziv="DomainObject.Predmet.ProtustrankaFormatedWithAdressOIB_1"> CASTRUM WINE &amp; MORE d.o.o., OIB 23908684988, Mala Jazbina 25/I, 10432 Mala Jazbina zastupanog po punomoćniku Hrvoje Žignić</derivirana_varijabla>
  </DomainObject.Predmet.ProtustrankaFormatedWithAdressOIB>
  <DomainObject.Predmet.ProtustrankaWithAdress>
    <izvorni_sadrzaj>CASTRUM WINE &amp; MORE d.o.o. Mala Jazbina 25/I, 10432 Mala Jazbina</izvorni_sadrzaj>
    <derivirana_varijabla naziv="DomainObject.Predmet.ProtustrankaWithAdress_1">CASTRUM WINE &amp; MORE d.o.o. Mala Jazbina 25/I, 10432 Mala Jazbina</derivirana_varijabla>
  </DomainObject.Predmet.ProtustrankaWithAdress>
  <DomainObject.Predmet.ProtustrankaWithAdressOIB>
    <izvorni_sadrzaj>CASTRUM WINE &amp; MORE d.o.o., OIB 23908684988, Mala Jazbina 25/I, 10432 Mala Jazbina</izvorni_sadrzaj>
    <derivirana_varijabla naziv="DomainObject.Predmet.ProtustrankaWithAdressOIB_1">CASTRUM WINE &amp; MORE d.o.o., OIB 23908684988, Mala Jazbina 25/I, 10432 Mala Jazbina</derivirana_varijabla>
  </DomainObject.Predmet.ProtustrankaWithAdressOIB>
  <DomainObject.Predmet.ProtustrankaNazivFormated>
    <izvorni_sadrzaj>CASTRUM WINE &amp; MORE d.o.o.</izvorni_sadrzaj>
    <derivirana_varijabla naziv="DomainObject.Predmet.ProtustrankaNazivFormated_1">CASTRUM WINE &amp; MORE d.o.o.</derivirana_varijabla>
  </DomainObject.Predmet.ProtustrankaNazivFormated>
  <DomainObject.Predmet.ProtustrankaNazivFormatedOIB>
    <izvorni_sadrzaj>CASTRUM WINE &amp; MORE d.o.o., OIB 23908684988</izvorni_sadrzaj>
    <derivirana_varijabla naziv="DomainObject.Predmet.ProtustrankaNazivFormatedOIB_1">CASTRUM WINE &amp; MORE d.o.o., OIB 23908684988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CASTRUM WINE &amp; MORE d.o.o. zastupanog po punomoćniku Hrvoje Žignić</item>
    </izvorni_sadrzaj>
    <derivirana_varijabla naziv="DomainObject.Predmet.ProtuStrankaListFormated_1">
      <item>CASTRUM WINE &amp; MORE d.o.o. zastupanog po punomoćniku Hrvoje Žignić</item>
    </derivirana_varijabla>
  </DomainObject.Predmet.ProtuStrankaListFormated>
  <DomainObject.Predmet.ProtuStrankaListFormatedOIB>
    <izvorni_sadrzaj>
      <item>CASTRUM WINE &amp; MORE d.o.o., OIB 23908684988 zastupanog po punomoćniku Hrvoje Žignić</item>
    </izvorni_sadrzaj>
    <derivirana_varijabla naziv="DomainObject.Predmet.ProtuStrankaListFormatedOIB_1">
      <item>CASTRUM WINE &amp; MORE d.o.o., OIB 23908684988 zastupanog po punomoćniku Hrvoje Žignić</item>
    </derivirana_varijabla>
  </DomainObject.Predmet.ProtuStrankaListFormatedOIB>
  <DomainObject.Predmet.ProtuStrankaListFormatedWithAdress>
    <izvorni_sadrzaj>
      <item>CASTRUM WINE &amp; MORE d.o.o., Mala Jazbina 25/I, 10432 Mala Jazbina zastupanog po punomoćniku Hrvoje Žignić</item>
    </izvorni_sadrzaj>
    <derivirana_varijabla naziv="DomainObject.Predmet.ProtuStrankaListFormatedWithAdress_1">
      <item>CASTRUM WINE &amp; MORE d.o.o., Mala Jazbina 25/I, 10432 Mala Jazbina zastupanog po punomoćniku Hrvoje Žignić</item>
    </derivirana_varijabla>
  </DomainObject.Predmet.ProtuStrankaListFormatedWithAdress>
  <DomainObject.Predmet.ProtuStrankaListFormatedWithAdressOIB>
    <izvorni_sadrzaj>
      <item>CASTRUM WINE &amp; MORE d.o.o., OIB 23908684988, Mala Jazbina 25/I, 10432 Mala Jazbina zastupanog po punomoćniku Hrvoje Žignić</item>
    </izvorni_sadrzaj>
    <derivirana_varijabla naziv="DomainObject.Predmet.ProtuStrankaListFormatedWithAdressOIB_1">
      <item>CASTRUM WINE &amp; MORE d.o.o., OIB 23908684988, Mala Jazbina 25/I, 10432 Mala Jazbina zastupanog po punomoćniku Hrvoje Žignić</item>
    </derivirana_varijabla>
  </DomainObject.Predmet.ProtuStrankaListFormatedWithAdressOIB>
  <DomainObject.Predmet.ProtuStrankaListNazivFormated>
    <izvorni_sadrzaj>
      <item>CASTRUM WINE &amp; MORE d.o.o.</item>
    </izvorni_sadrzaj>
    <derivirana_varijabla naziv="DomainObject.Predmet.ProtuStrankaListNazivFormated_1">
      <item>CASTRUM WINE &amp; MORE d.o.o.</item>
    </derivirana_varijabla>
  </DomainObject.Predmet.ProtuStrankaListNazivFormated>
  <DomainObject.Predmet.ProtuStrankaListNazivFormatedOIB>
    <izvorni_sadrzaj>
      <item>CASTRUM WINE &amp; MORE d.o.o., OIB 23908684988</item>
    </izvorni_sadrzaj>
    <derivirana_varijabla naziv="DomainObject.Predmet.ProtuStrankaListNazivFormatedOIB_1">
      <item>CASTRUM WINE &amp; MORE d.o.o., OIB 23908684988</item>
    </derivirana_varijabla>
  </DomainObject.Predmet.ProtuStrankaListNazivFormatedOIB>
  <DomainObject.Predmet.OstaliListFormated>
    <izvorni_sadrzaj>
      <item>Hrvoje Žignić punomoćnik sudionika u postupku CASTRUM WINE &amp; MORE d.o.o.</item>
    </izvorni_sadrzaj>
    <derivirana_varijabla naziv="DomainObject.Predmet.OstaliListFormated_1">
      <item>Hrvoje Žignić punomoćnik sudionika u postupku CASTRUM WINE &amp; MORE d.o.o.</item>
    </derivirana_varijabla>
  </DomainObject.Predmet.OstaliListFormated>
  <DomainObject.Predmet.OstaliListFormatedOIB>
    <izvorni_sadrzaj>
      <item>Hrvoje Žignić, OIB 47225770751 punomoćnik sudionika u postupku CASTRUM WINE &amp; MORE d.o.o.</item>
    </izvorni_sadrzaj>
    <derivirana_varijabla naziv="DomainObject.Predmet.OstaliListFormatedOIB_1">
      <item>Hrvoje Žignić, OIB 47225770751 punomoćnik sudionika u postupku CASTRUM WINE &amp; MORE d.o.o.</item>
    </derivirana_varijabla>
  </DomainObject.Predmet.OstaliListFormatedOIB>
  <DomainObject.Predmet.OstaliListFormatedWithAdress>
    <izvorni_sadrzaj>
      <item>Hrvoje Žignić, Mala Jazbina 25i, 10432 Mala Jazbina punomoćnik sudionika u postupku CASTRUM WINE &amp; MORE d.o.o.</item>
    </izvorni_sadrzaj>
    <derivirana_varijabla naziv="DomainObject.Predmet.OstaliListFormatedWithAdress_1">
      <item>Hrvoje Žignić, Mala Jazbina 25i, 10432 Mala Jazbina punomoćnik sudionika u postupku CASTRUM WINE &amp; MORE d.o.o.</item>
    </derivirana_varijabla>
  </DomainObject.Predmet.OstaliListFormatedWithAdress>
  <DomainObject.Predmet.OstaliListFormatedWithAdressOIB>
    <izvorni_sadrzaj>
      <item>Hrvoje Žignić, OIB 47225770751, Mala Jazbina 25i, 10432 Mala Jazbina punomoćnik sudionika u postupku CASTRUM WINE &amp; MORE d.o.o.</item>
    </izvorni_sadrzaj>
    <derivirana_varijabla naziv="DomainObject.Predmet.OstaliListFormatedWithAdressOIB_1">
      <item>Hrvoje Žignić, OIB 47225770751, Mala Jazbina 25i, 10432 Mala Jazbina punomoćnik sudionika u postupku CASTRUM WINE &amp; MORE d.o.o.</item>
    </derivirana_varijabla>
  </DomainObject.Predmet.OstaliListFormatedWithAdressOIB>
  <DomainObject.Predmet.OstaliListNazivFormated>
    <izvorni_sadrzaj>
      <item>Hrvoje Žignić</item>
    </izvorni_sadrzaj>
    <derivirana_varijabla naziv="DomainObject.Predmet.OstaliListNazivFormated_1">
      <item>Hrvoje Žignić</item>
    </derivirana_varijabla>
  </DomainObject.Predmet.OstaliListNazivFormated>
  <DomainObject.Predmet.OstaliListNazivFormatedOIB>
    <izvorni_sadrzaj>
      <item>Hrvoje Žignić, OIB 47225770751</item>
    </izvorni_sadrzaj>
    <derivirana_varijabla naziv="DomainObject.Predmet.OstaliListNazivFormatedOIB_1">
      <item>Hrvoje Žignić, OIB 47225770751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CASTRUM WINE &amp; MORE d.o.o.</izvorni_sadrzaj>
    <derivirana_varijabla naziv="DomainObject.Predmet.ProtustrankaIDrugi_1">CASTRUM WINE &amp; MORE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CASTRUM WINE &amp; MORE d.o.o., OIB 23908684988, Mala Jazbina 25/I, 10432 Mala Jazbina</izvorni_sadrzaj>
    <derivirana_varijabla naziv="DomainObject.Predmet.ProtustrankaIDrugiAdressOIB_1">CASTRUM WINE &amp; MORE d.o.o., OIB 23908684988, Mala Jazbina 25/I, 10432 Mala Jazbina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CASTRUM WINE &amp; MORE d.o.o.</item>
      <item>Hrvoje Žignić</item>
    </izvorni_sadrzaj>
    <derivirana_varijabla naziv="DomainObject.Predmet.SudioniciListNaziv_1">
      <item>FINA Regionalni centar Zagreb</item>
      <item>CASTRUM WINE &amp; MORE d.o.o.</item>
      <item>Hrvoje Žignić</item>
    </derivirana_varijabla>
  </DomainObject.Predmet.SudioniciListNaziv>
  <DomainObject.Predmet.SudioniciListAdressOIB>
    <izvorni_sadrzaj>
      <item>FINA Regionalni centar Zagreb, OIB 85821130368, Trg svibanjskih žrtava 1995.1,10000 Zagreb</item>
      <item>CASTRUM WINE &amp; MORE d.o.o., OIB 23908684988, Mala Jazbina 25/I,10432 Mala Jazbina</item>
      <item>Hrvoje Žignić, OIB 47225770751, Mala Jazbina 25i,10432 Mala Jazbina</item>
    </izvorni_sadrzaj>
    <derivirana_varijabla naziv="DomainObject.Predmet.SudioniciListAdressOIB_1">
      <item>FINA Regionalni centar Zagreb, OIB 85821130368, Trg svibanjskih žrtava 1995.1,10000 Zagreb</item>
      <item>CASTRUM WINE &amp; MORE d.o.o., OIB 23908684988, Mala Jazbina 25/I,10432 Mala Jazbina</item>
      <item>Hrvoje Žignić, OIB 47225770751, Mala Jazbina 25i,10432 Mala Jazbina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23908684988</item>
      <item>, OIB 47225770751</item>
    </izvorni_sadrzaj>
    <derivirana_varijabla naziv="DomainObject.Predmet.SudioniciListNazivOIB_1">
      <item>, OIB 85821130368</item>
      <item>, OIB 23908684988</item>
      <item>, OIB 47225770751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EE77F0-F11D-4BE1-B3BD-D342A19F35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2349</properties:Characters>
  <properties:Lines>71</properties:Lines>
  <properties:Paragraphs>21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2017-10-23T09:26:00Z</cp:lastPrinted>
  <dcterms:modified xmlns:xsi="http://www.w3.org/2001/XMLSchema-instance" xsi:type="dcterms:W3CDTF">2017-10-23T09:26:00Z</dcterms:modified>
  <cp:revision>172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