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c2d3" w14:paraId="e08c2d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27</w:t>
      </w:r>
      <w:r w:rsidR="008540CA">
        <w:rPr>
          <w:b/>
          <w:lang w:val="hr-HR"/>
        </w:rPr>
        <w:t>92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DE0E42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540CA">
        <w:rPr>
          <w:lang w:val="hr-HR"/>
        </w:rPr>
        <w:t>PLEASURE j.d.o.o. Split, Sućidar 5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540CA">
        <w:rPr>
          <w:lang w:val="hr-HR"/>
        </w:rPr>
        <w:t>73710045969</w:t>
      </w:r>
      <w:r w:rsidR="000467BE">
        <w:rPr>
          <w:lang w:val="hr-HR"/>
        </w:rPr>
        <w:t xml:space="preserve">, MBS: </w:t>
      </w:r>
      <w:r w:rsidR="008540CA">
        <w:rPr>
          <w:lang w:val="hr-HR"/>
        </w:rPr>
        <w:t>060300377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80CA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540CA">
        <w:rPr>
          <w:lang w:val="hr-HR"/>
        </w:rPr>
        <w:t>PLEASURE j.d.o.o. Split, Sućidar 5, OIB: 73710045969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540CA">
        <w:rPr>
          <w:lang w:val="hr-HR"/>
        </w:rPr>
        <w:t>4.129,21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80CA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80CA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80CA0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5407D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E0E42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0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407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40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40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St-2792/2015</izvorni_sadrzaj>
    <derivirana_varijabla naziv="DomainObject.Predmet.OznakaBroj_1">St-2792/2015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PLEASURE, jednostavno društvo s ograničenom odgovornošću za savjetovanje i usluge, putnička agencija</izvorni_sadrzaj>
    <derivirana_varijabla naziv="DomainObject.Predmet.ProtustrankaFormated_1">  PLEASURE, jednostavno društvo s ograničenom odgovornošću za savjetovanje i usluge, putnička agencija</derivirana_varijabla>
  </DomainObject.Predmet.ProtustrankaFormated>
  <DomainObject.Predmet.ProtustrankaFormatedOIB>
    <izvorni_sadrzaj>  PLEASURE, jednostavno društvo s ograničenom odgovornošću za savjetovanje i usluge, putnička agencija, OIB 73710045969</izvorni_sadrzaj>
    <derivirana_varijabla naziv="DomainObject.Predmet.ProtustrankaFormatedOIB_1">  PLEASURE, jednostavno društvo s ograničenom odgovornošću za savjetovanje i usluge, putnička agencija, OIB 73710045969</derivirana_varijabla>
  </DomainObject.Predmet.ProtustrankaFormatedOIB>
  <DomainObject.Predmet.ProtustrankaFormatedWithAdress>
    <izvorni_sadrzaj> PLEASURE, jednostavno društvo s ograničenom odgovornošću za savjetovanje i usluge, putnička agencija, Sućidar 5, 21000 Split</izvorni_sadrzaj>
    <derivirana_varijabla naziv="DomainObject.Predmet.ProtustrankaFormatedWithAdress_1"> PLEASURE, jednostavno društvo s ograničenom odgovornošću za savjetovanje i usluge, putnička agencija, Sućidar 5, 21000 Split</derivirana_varijabla>
  </DomainObject.Predmet.ProtustrankaFormatedWithAdress>
  <DomainObject.Predmet.ProtustrankaFormatedWithAdressOIB>
    <izvorni_sadrzaj> PLEASURE, jednostavno društvo s ograničenom odgovornošću za savjetovanje i usluge, putnička agencija, OIB 73710045969, Sućidar 5, 21000 Split</izvorni_sadrzaj>
    <derivirana_varijabla naziv="DomainObject.Predmet.ProtustrankaFormatedWithAdressOIB_1"> PLEASURE, jednostavno društvo s ograničenom odgovornošću za savjetovanje i usluge, putnička agencija, OIB 73710045969, Sućidar 5, 21000 Split</derivirana_varijabla>
  </DomainObject.Predmet.ProtustrankaFormatedWithAdressOIB>
  <DomainObject.Predmet.ProtustrankaWithAdress>
    <izvorni_sadrzaj>PLEASURE, jednostavno društvo s ograničenom odgovornošću za savjetovanje i usluge, putnička agencija Sućidar 5, 21000 Split</izvorni_sadrzaj>
    <derivirana_varijabla naziv="DomainObject.Predmet.ProtustrankaWithAdress_1">PLEASURE, jednostavno društvo s ograničenom odgovornošću za savjetovanje i usluge, putnička agencija Sućidar 5, 21000 Split</derivirana_varijabla>
  </DomainObject.Predmet.ProtustrankaWithAdress>
  <DomainObject.Predmet.ProtustrankaWithAdressOIB>
    <izvorni_sadrzaj>PLEASURE, jednostavno društvo s ograničenom odgovornošću za savjetovanje i usluge, putnička agencija, OIB 73710045969, Sućidar 5, 21000 Split</izvorni_sadrzaj>
    <derivirana_varijabla naziv="DomainObject.Predmet.ProtustrankaWithAdressOIB_1">PLEASURE, jednostavno društvo s ograničenom odgovornošću za savjetovanje i usluge, putnička agencija, OIB 73710045969, Sućidar 5, 21000 Split</derivirana_varijabla>
  </DomainObject.Predmet.ProtustrankaWithAdressOIB>
  <DomainObject.Predmet.ProtustrankaNazivFormated>
    <izvorni_sadrzaj>PLEASURE, jednostavno društvo s ograničenom odgovornošću za savjetovanje i usluge, putnička agencija</izvorni_sadrzaj>
    <derivirana_varijabla naziv="DomainObject.Predmet.ProtustrankaNazivFormated_1">PLEASURE, jednostavno društvo s ograničenom odgovornošću za savjetovanje i usluge, putnička agencija</derivirana_varijabla>
  </DomainObject.Predmet.ProtustrankaNazivFormated>
  <DomainObject.Predmet.ProtustrankaNazivFormatedOIB>
    <izvorni_sadrzaj>PLEASURE, jednostavno društvo s ograničenom odgovornošću za savjetovanje i usluge, putnička agencija, OIB 73710045969</izvorni_sadrzaj>
    <derivirana_varijabla naziv="DomainObject.Predmet.ProtustrankaNazivFormatedOIB_1">PLEASURE, jednostavno društvo s ograničenom odgovornošću za savjetovanje i usluge, putnička agencija, OIB 73710045969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4129.21</izvorni_sadrzaj>
    <derivirana_varijabla naziv="DomainObject.Predmet.TrenutnaVrijednost_1">4129.21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PLEASURE, jednostavno društvo s ograničenom odgovornošću za savjetovanje i usluge, putnička agencija</item>
    </izvorni_sadrzaj>
    <derivirana_varijabla naziv="DomainObject.Predmet.ProtuStrankaListFormated_1">
      <item>PLEASURE, jednostavno društvo s ograničenom odgovornošću za savjetovanje i usluge, putnička agencija</item>
    </derivirana_varijabla>
  </DomainObject.Predmet.ProtuStrankaListFormated>
  <DomainObject.Predmet.ProtuStrankaListFormatedOIB>
    <izvorni_sadrzaj>
      <item>PLEASURE, jednostavno društvo s ograničenom odgovornošću za savjetovanje i usluge, putnička agencija, OIB 73710045969</item>
    </izvorni_sadrzaj>
    <derivirana_varijabla naziv="DomainObject.Predmet.ProtuStrankaListFormatedOIB_1">
      <item>PLEASURE, jednostavno društvo s ograničenom odgovornošću za savjetovanje i usluge, putnička agencija, OIB 73710045969</item>
    </derivirana_varijabla>
  </DomainObject.Predmet.ProtuStrankaListFormatedOIB>
  <DomainObject.Predmet.ProtuStrankaListFormatedWithAdress>
    <izvorni_sadrzaj>
      <item>PLEASURE, jednostavno društvo s ograničenom odgovornošću za savjetovanje i usluge, putnička agencija, Sućidar 5, 21000 Split</item>
    </izvorni_sadrzaj>
    <derivirana_varijabla naziv="DomainObject.Predmet.ProtuStrankaListFormatedWithAdress_1">
      <item>PLEASURE, jednostavno društvo s ograničenom odgovornošću za savjetovanje i usluge, putnička agencija, Sućidar 5, 21000 Split</item>
    </derivirana_varijabla>
  </DomainObject.Predmet.ProtuStrankaListFormatedWithAdress>
  <DomainObject.Predmet.ProtuStrankaListFormatedWithAdressOIB>
    <izvorni_sadrzaj>
      <item>PLEASURE, jednostavno društvo s ograničenom odgovornošću za savjetovanje i usluge, putnička agencija, OIB 73710045969, Sućidar 5, 21000 Split</item>
    </izvorni_sadrzaj>
    <derivirana_varijabla naziv="DomainObject.Predmet.ProtuStrankaListFormatedWithAdressOIB_1">
      <item>PLEASURE, jednostavno društvo s ograničenom odgovornošću za savjetovanje i usluge, putnička agencija, OIB 73710045969, Sućidar 5, 21000 Split</item>
    </derivirana_varijabla>
  </DomainObject.Predmet.ProtuStrankaListFormatedWithAdressOIB>
  <DomainObject.Predmet.ProtuStrankaListNazivFormated>
    <izvorni_sadrzaj>
      <item>PLEASURE, jednostavno društvo s ograničenom odgovornošću za savjetovanje i usluge, putnička agencija</item>
    </izvorni_sadrzaj>
    <derivirana_varijabla naziv="DomainObject.Predmet.ProtuStrankaListNazivFormated_1">
      <item>PLEASURE, jednostavno društvo s ograničenom odgovornošću za savjetovanje i usluge, putnička agencija</item>
    </derivirana_varijabla>
  </DomainObject.Predmet.ProtuStrankaListNazivFormated>
  <DomainObject.Predmet.ProtuStrankaListNazivFormatedOIB>
    <izvorni_sadrzaj>
      <item>PLEASURE, jednostavno društvo s ograničenom odgovornošću za savjetovanje i usluge, putnička agencija, OIB 73710045969</item>
    </izvorni_sadrzaj>
    <derivirana_varijabla naziv="DomainObject.Predmet.ProtuStrankaListNazivFormatedOIB_1">
      <item>PLEASURE, jednostavno društvo s ograničenom odgovornošću za savjetovanje i usluge, putnička agencija, OIB 73710045969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PLEASURE, jednostavno društvo s ograničenom odgovornošću za savjetovanje i usluge, putnička agencija</izvorni_sadrzaj>
    <derivirana_varijabla naziv="DomainObject.Predmet.ProtustrankaIDrugi_1">PLEASURE, jednostavno društvo s ograničenom odgovornošću za savjetovanje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PLEASURE, jednostavno društvo s ograničenom odgovornošću za savjetovanje i usluge, putnička agencija, OIB 73710045969, Sućidar 5, 21000 Split</izvorni_sadrzaj>
    <derivirana_varijabla naziv="DomainObject.Predmet.ProtustrankaIDrugiAdressOIB_1">PLEASURE, jednostavno društvo s ograničenom odgovornošću za savjetovanje i usluge, putnička agencija, OIB 73710045969, Sućidar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PLEASURE, jednostavno društvo s ograničenom odgovornošću za savjetovanje i usluge, putnička agencija</item>
      <item>FINANCIJSKA AGENCIJA, RC SPLIT</item>
    </izvorni_sadrzaj>
    <derivirana_varijabla naziv="DomainObject.Predmet.SudioniciListNaziv_1">
      <item>PLEASURE, jednostavno društvo s ograničenom odgovornošću za savjetovanje i usluge, putnička agencija</item>
      <item>FINANCIJSKA AGENCIJA, RC SPLIT</item>
    </derivirana_varijabla>
  </DomainObject.Predmet.SudioniciListNaziv>
  <DomainObject.Predmet.SudioniciListAdressOIB>
    <izvorni_sadrzaj>
      <item>PLEASURE, jednostavno društvo s ograničenom odgovornošću za savjetovanje i usluge, putnička agencija, OIB 73710045969, Sućidar 5,21000 Split</item>
      <item>FINANCIJSKA AGENCIJA, RC SPLIT, OIB 85821130368, Mažuranićevo šetalište 24 b,21000 Split</item>
    </izvorni_sadrzaj>
    <derivirana_varijabla naziv="DomainObject.Predmet.SudioniciListAdressOIB_1">
      <item>PLEASURE, jednostavno društvo s ograničenom odgovornošću za savjetovanje i usluge, putnička agencija, OIB 73710045969, Sućidar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73710045969</item>
      <item>, OIB 85821130368</item>
    </izvorni_sadrzaj>
    <derivirana_varijabla naziv="DomainObject.Predmet.SudioniciListNazivOIB_1">
      <item>, OIB 73710045969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A78C1-277C-485A-B18B-7E68C505B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1735</properties:Characters>
  <properties:Lines>49</properties:Lines>
  <properties:Paragraphs>16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2016-02-01T11:13:00Z</cp:lastPrinted>
  <dcterms:modified xmlns:xsi="http://www.w3.org/2001/XMLSchema-instance" xsi:type="dcterms:W3CDTF">2016-02-01T11:13:00Z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