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f483" w14:paraId="651f483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D0DFD">
        <w:t>7</w:t>
      </w:r>
      <w:r w:rsidR="004512E3">
        <w:t xml:space="preserve"> St-</w:t>
      </w:r>
      <w:r w:rsidR="00F17707">
        <w:t>2698</w:t>
      </w:r>
      <w:r w:rsidR="004512E3">
        <w:t>/1</w:t>
      </w:r>
      <w:r w:rsidR="00665CAE">
        <w:t>6</w:t>
      </w:r>
      <w:r w:rsidR="004512E3">
        <w:t>-</w:t>
      </w:r>
      <w:r w:rsidR="00F17707">
        <w:t>2</w:t>
      </w:r>
      <w:r w:rsidR="001336BA">
        <w:t>5</w:t>
      </w:r>
    </w:p>
    <w:p w:rsidRDefault="00A16660" w:rsidP="00A16660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0B09" w:rsidR="00390B09"/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povodom prijedloga</w:t>
      </w:r>
      <w:r>
        <w:t xml:space="preserve"> predlagatelja Republika Hrvatska, Ministarstvo financija, Porezna uprava Područni ured Slavonija i Baranja, Vukovar, OIB 18683136487, zastupana po Županijskom državnom odvjetništvu u Vukovaru za otvaranje stečajnog postupka nad dužnikom AGRO CIBALAE d.o.o., Vinkovci, Duga 110, MBS: 030120260, OIB: 64450822431, dana </w:t>
      </w:r>
      <w:r w:rsidR="00D421D8">
        <w:t>4. travnja</w:t>
      </w:r>
      <w:r>
        <w:t xml:space="preserve"> 2017. godine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1C0559" w:rsidR="001C0559">
      <w:pPr>
        <w:ind w:firstLine="708"/>
        <w:jc w:val="both"/>
      </w:pPr>
      <w:r>
        <w:t>1. Zakazuje se ročište radi očitovanja o prijedlogu za otvaranje stečajnoga postupka i rasprave o pretpostavkama za ispitivanje uvjeta za otvaranje stečajnog postupka nad dužnikom: AGRO CIBALAE d.o.o., Vinkovci, Duga 110, MBS: 030120260, OIB: 64450822431 za dan</w:t>
      </w:r>
    </w:p>
    <w:p w:rsidRDefault="001C0559" w:rsidP="001C0559" w:rsidR="001C0559">
      <w:pPr>
        <w:ind w:firstLine="708"/>
        <w:jc w:val="both"/>
      </w:pPr>
    </w:p>
    <w:p w:rsidRDefault="001C0559" w:rsidP="001C0559" w:rsidR="001C0559" w:rsidRPr="001C0559">
      <w:pPr>
        <w:ind w:firstLine="708"/>
        <w:jc w:val="center"/>
        <w:rPr>
          <w:b/>
          <w:u w:val="single"/>
        </w:rPr>
      </w:pPr>
      <w:r w:rsidRPr="001C0559">
        <w:rPr>
          <w:b/>
          <w:u w:val="single"/>
        </w:rPr>
        <w:t>4. svibanja 2017. u 10,30 sati</w:t>
      </w:r>
    </w:p>
    <w:p w:rsidRDefault="00041092" w:rsidP="00F46C41" w:rsidR="00041092">
      <w:pPr>
        <w:jc w:val="center"/>
      </w:pPr>
    </w:p>
    <w:p w:rsidRDefault="001C0559" w:rsidP="001C0559" w:rsidR="00700607">
      <w:r>
        <w:t>u prostorijama Trgovačkog suda u Osijeku, Zagrebačka 2, soba br. 23/I.</w:t>
      </w:r>
    </w:p>
    <w:p w:rsidRDefault="00700607" w:rsidP="001C0559" w:rsidR="00700607"/>
    <w:p w:rsidRDefault="00700607" w:rsidP="001C0559" w:rsidR="00700607">
      <w:r>
        <w:t>Na ročište se pozivaju:</w:t>
      </w:r>
    </w:p>
    <w:p w:rsidRDefault="00700607" w:rsidP="00700607" w:rsidR="00700607">
      <w:pPr>
        <w:ind w:firstLine="708"/>
        <w:jc w:val="both"/>
      </w:pPr>
      <w:r>
        <w:t>- predlagatelj RH</w:t>
      </w:r>
      <w:r w:rsidRPr="00700607">
        <w:t xml:space="preserve"> </w:t>
      </w:r>
      <w:r>
        <w:t xml:space="preserve">MF, Porezna uprava Područni ured Slavonija i Baranja, Vukovar </w:t>
      </w:r>
      <w:r w:rsidR="00064A4F">
        <w:t xml:space="preserve">zastupana </w:t>
      </w:r>
      <w:r>
        <w:t>po ŽDO GUO u Vukovaru</w:t>
      </w:r>
    </w:p>
    <w:p w:rsidRDefault="00700607" w:rsidP="00700607" w:rsidR="00700607">
      <w:pPr>
        <w:ind w:firstLine="708"/>
        <w:jc w:val="both"/>
      </w:pPr>
      <w:r>
        <w:t xml:space="preserve">- zakonski zastupnik dužnika Ivan </w:t>
      </w:r>
      <w:proofErr w:type="spellStart"/>
      <w:r>
        <w:t>Kopilović</w:t>
      </w:r>
      <w:proofErr w:type="spellEnd"/>
      <w:r>
        <w:t>, Vinkovci, Duga ulica 110</w:t>
      </w:r>
    </w:p>
    <w:p w:rsidRDefault="00700607" w:rsidP="00700607" w:rsidR="00700607">
      <w:pPr>
        <w:jc w:val="both"/>
      </w:pPr>
      <w:r>
        <w:tab/>
        <w:t xml:space="preserve">- privremeni stečajni upravitelj Zvonko Tomljanović, Našice, J. Runjanina 7 </w:t>
      </w:r>
    </w:p>
    <w:p w:rsidRDefault="00F911B2" w:rsidP="001C0559" w:rsidR="00F911B2" w:rsidRPr="002722A7">
      <w:r w:rsidRPr="002722A7">
        <w:tab/>
      </w:r>
    </w:p>
    <w:p w:rsidRDefault="00DC2A67" w:rsidR="00DC2A67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2D7E98">
        <w:t>4. travnja</w:t>
      </w:r>
      <w:r w:rsidR="009712AC">
        <w:t xml:space="preserve"> 2017.</w:t>
      </w:r>
      <w:r w:rsidR="00DC2A67" w:rsidRPr="002722A7">
        <w:t xml:space="preserve"> </w:t>
      </w:r>
    </w:p>
    <w:p w:rsidRDefault="00D378AB" w:rsidP="00DB7DDD" w:rsidR="00D378AB" w:rsidRPr="002722A7">
      <w:pPr>
        <w:ind w:firstLine="708" w:left="1416"/>
        <w:jc w:val="both"/>
      </w:pPr>
      <w:r w:rsidRPr="002722A7">
        <w:t xml:space="preserve"> </w:t>
      </w:r>
    </w:p>
    <w:p w:rsidRDefault="00DC2A67" w:rsidR="00DC2A67" w:rsidRPr="002722A7">
      <w:pPr>
        <w:ind w:firstLine="708" w:left="1416"/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DC2A67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F0523F" w:rsidR="00F0523F">
      <w:pPr>
        <w:jc w:val="both"/>
      </w:pPr>
    </w:p>
    <w:p w:rsidRDefault="00F0523F" w:rsidR="00F0523F">
      <w:pPr>
        <w:jc w:val="both"/>
      </w:pPr>
    </w:p>
    <w:p w:rsidRDefault="0071472D" w:rsidR="0071472D">
      <w:pPr>
        <w:jc w:val="both"/>
      </w:pPr>
    </w:p>
    <w:p w:rsidRDefault="00041092" w:rsidR="00041092">
      <w:pPr>
        <w:jc w:val="both"/>
      </w:pPr>
    </w:p>
    <w:sectPr w:rsidR="00041092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0C7" w:rsidR="007420C7">
      <w:r>
        <w:separator/>
      </w:r>
    </w:p>
  </w:endnote>
  <w:endnote w:id="0" w:type="continuationSeparator">
    <w:p w:rsidRDefault="007420C7" w:rsidR="00742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0C7" w:rsidR="007420C7">
      <w:r>
        <w:separator/>
      </w:r>
    </w:p>
  </w:footnote>
  <w:footnote w:id="0" w:type="continuationSeparator">
    <w:p w:rsidRDefault="007420C7" w:rsidR="007420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4A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700607" w:rsidR="00700607">
    <w:pPr>
      <w:jc w:val="right"/>
    </w:pPr>
    <w:r>
      <w:tab/>
    </w:r>
    <w:r>
      <w:tab/>
    </w:r>
    <w:r w:rsidR="00700607">
      <w:t>7 St-2698/16-25</w:t>
    </w: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7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13A0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D0825"/>
    <w:rsid w:val="004D0A05"/>
    <w:rsid w:val="004D436C"/>
    <w:rsid w:val="004D6A9D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0607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420C7"/>
    <w:rsid w:val="007633F9"/>
    <w:rsid w:val="007759A4"/>
    <w:rsid w:val="007845B1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4162B"/>
    <w:rsid w:val="00942152"/>
    <w:rsid w:val="00951FC2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13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1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3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3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3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13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1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3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3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3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2698</izvorni_sadrzaj>
    <derivirana_varijabla naziv="DomainObject.Predmet.Broj_1">2698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St-2698/2016</izvorni_sadrzaj>
    <derivirana_varijabla naziv="DomainObject.Predmet.OznakaBroj_1">St-2698/2016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CIBALAE d.o.o. za poljoprivredu zastupanog po punomoćniku Ivan Kopilović</izvorni_sadrzaj>
    <derivirana_varijabla naziv="DomainObject.Predmet.ProtustrankaFormated_1">  AGRO CIBALAE d.o.o. za poljoprivredu zastupanog po punomoćniku Ivan Kopilović</derivirana_varijabla>
  </DomainObject.Predmet.ProtustrankaFormated>
  <DomainObject.Predmet.ProtustrankaFormatedOIB>
    <izvorni_sadrzaj>  AGRO CIBALAE d.o.o. za poljoprivredu, OIB 64450822431 zastupanog po punomoćniku Ivan Kopilović</izvorni_sadrzaj>
    <derivirana_varijabla naziv="DomainObject.Predmet.ProtustrankaFormatedOIB_1">  AGRO CIBALAE d.o.o. za poljoprivredu, OIB 64450822431 zastupanog po punomoćniku Ivan Kopilović</derivirana_varijabla>
  </DomainObject.Predmet.ProtustrankaFormatedOIB>
  <DomainObject.Predmet.ProtustrankaFormatedWithAdress>
    <izvorni_sadrzaj> AGRO CIBALAE d.o.o. za poljoprivredu, Duga 110, 32100 Vinkovci zastupanog po punomoćniku Ivan Kopilović</izvorni_sadrzaj>
    <derivirana_varijabla naziv="DomainObject.Predmet.ProtustrankaFormatedWithAdress_1"> AGRO CIBALAE d.o.o. za poljoprivredu, Duga 110, 32100 Vinkovci zastupanog po punomoćniku Ivan Kopilović</derivirana_varijabla>
  </DomainObject.Predmet.ProtustrankaFormatedWithAdress>
  <DomainObject.Predmet.ProtustrankaFormatedWithAdressOIB>
    <izvorni_sadrzaj> AGRO CIBALAE d.o.o. za poljoprivredu, OIB 64450822431, Duga 110, 32100 Vinkovci zastupanog po punomoćniku Ivan Kopilović</izvorni_sadrzaj>
    <derivirana_varijabla naziv="DomainObject.Predmet.ProtustrankaFormatedWithAdressOIB_1"> AGRO CIBALAE d.o.o. za poljoprivredu, OIB 64450822431, Duga 110, 32100 Vinkovci zastupanog po punomoćniku Ivan Kopilović</derivirana_varijabla>
  </DomainObject.Predmet.ProtustrankaFormatedWithAdressOIB>
  <DomainObject.Predmet.ProtustrankaWithAdress>
    <izvorni_sadrzaj>AGRO CIBALAE d.o.o. za poljoprivredu Duga 110, 32100 Vinkovci</izvorni_sadrzaj>
    <derivirana_varijabla naziv="DomainObject.Predmet.ProtustrankaWithAdress_1">AGRO CIBALAE d.o.o. za poljoprivredu Duga 110, 32100 Vinkovci</derivirana_varijabla>
  </DomainObject.Predmet.ProtustrankaWithAdress>
  <DomainObject.Predmet.ProtustrankaWithAdressOIB>
    <izvorni_sadrzaj>AGRO CIBALAE d.o.o. za poljoprivredu, OIB 64450822431, Duga 110, 32100 Vinkovci</izvorni_sadrzaj>
    <derivirana_varijabla naziv="DomainObject.Predmet.ProtustrankaWithAdressOIB_1">AGRO CIBALAE d.o.o. za poljoprivredu, OIB 64450822431, Duga 110, 32100 Vinkovci</derivirana_varijabla>
  </DomainObject.Predmet.ProtustrankaWithAdressOIB>
  <DomainObject.Predmet.ProtustrankaNazivFormated>
    <izvorni_sadrzaj>AGRO CIBALAE d.o.o. za poljoprivredu</izvorni_sadrzaj>
    <derivirana_varijabla naziv="DomainObject.Predmet.ProtustrankaNazivFormated_1">AGRO CIBALAE d.o.o. za poljoprivredu</derivirana_varijabla>
  </DomainObject.Predmet.ProtustrankaNazivFormated>
  <DomainObject.Predmet.ProtustrankaNazivFormatedOIB>
    <izvorni_sadrzaj>AGRO CIBALAE d.o.o. za poljoprivredu, OIB 64450822431</izvorni_sadrzaj>
    <derivirana_varijabla naziv="DomainObject.Predmet.ProtustrankaNazivFormatedOIB_1">AGRO CIBALAE d.o.o. za poljoprivredu, OIB 64450822431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Županijsko državno odvjetništvo GUO</izvorni_sadrzaj>
    <derivirana_varijabla naziv="DomainObject.Predmet.StrankaFormated_1">  RH MINISTARSTVO FINANCIJA POREZNA UPRAVA zastupanog po punomoćniku Županijsko državno odvjetništvo GUO</derivirana_varijabla>
  </DomainObject.Predmet.StrankaFormated>
  <DomainObject.Predmet.StrankaFormatedOIB>
    <izvorni_sadrzaj>  RH MINISTARSTVO FINANCIJA POREZNA UPRAVA, OIB 18683136487 zastupanog po punomoćniku Županijsko državno odvjetništvo GUO</izvorni_sadrzaj>
    <derivirana_varijabla naziv="DomainObject.Predmet.StrankaFormatedOIB_1">  RH MINISTARSTVO FINANCIJA POREZNA UPRAVA, OIB 18683136487 zastupanog po punomoćniku Županijsko državno odvjetništvo GUO</derivirana_varijabla>
  </DomainObject.Predmet.StrankaFormatedOIB>
  <DomainObject.Predmet.StrankaFormatedWithAdress>
    <izvorni_sadrzaj> RH MINISTARSTVO FINANCIJA POREZNA UPRAVA zastupanog po punomoćniku Županijsko državno odvjetništvo GUO</izvorni_sadrzaj>
    <derivirana_varijabla naziv="DomainObject.Predmet.StrankaFormatedWithAdress_1"> RH MINISTARSTVO FINANCIJA POREZNA UPRAVA zastupanog po punomoćniku Županijsko državno odvjetništvo GUO</derivirana_varijabla>
  </DomainObject.Predmet.StrankaFormatedWithAdress>
  <DomainObject.Predmet.StrankaFormatedWithAdressOIB>
    <izvorni_sadrzaj> RH MINISTARSTVO FINANCIJA POREZNA UPRAVA, OIB 18683136487 zastupanog po punomoćniku Županijsko državno odvjetništvo GUO</izvorni_sadrzaj>
    <derivirana_varijabla naziv="DomainObject.Predmet.StrankaFormatedWithAdressOIB_1"> RH MINISTARSTVO FINANCIJA POREZNA UPRAVA, OIB 18683136487 zastupanog po punomoćniku Županijsko državno odvjetništvo GUO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zastupanog po punomoćniku Županijsko državno odvjetništvo GUO</item>
    </izvorni_sadrzaj>
    <derivirana_varijabla naziv="DomainObject.Predmet.StrankaListFormated_1">
      <item>RH MINISTARSTVO FINANCIJA POREZNA UPRAVA zastupanog po punomoćniku Županijsko državno odvjetništvo GUO</item>
    </derivirana_varijabla>
  </DomainObject.Predmet.StrankaListFormated>
  <DomainObject.Predmet.StrankaListFormatedOIB>
    <izvorni_sadrzaj>
      <item>RH MINISTARSTVO FINANCIJA POREZNA UPRAVA, OIB 18683136487 zastupanog po punomoćniku Županijsko državno odvjetništvo GUO</item>
    </izvorni_sadrzaj>
    <derivirana_varijabla naziv="DomainObject.Predmet.StrankaListFormatedOIB_1">
      <item>RH MINISTARSTVO FINANCIJA POREZNA UPRAVA, OIB 18683136487 zastupanog po punomoćniku Županijsko državno odvjetništvo GUO</item>
    </derivirana_varijabla>
  </DomainObject.Predmet.StrankaListFormatedOIB>
  <DomainObject.Predmet.StrankaListFormatedWithAdress>
    <izvorni_sadrzaj>
      <item>RH MINISTARSTVO FINANCIJA POREZNA UPRAVA zastupanog po punomoćniku Županijsko državno odvjetništvo GUO</item>
    </izvorni_sadrzaj>
    <derivirana_varijabla naziv="DomainObject.Predmet.StrankaListFormatedWithAdress_1">
      <item>RH MINISTARSTVO FINANCIJA POREZNA UPRAVA zastupanog po punomoćniku Županijsko državno odvjetništvo GUO</item>
    </derivirana_varijabla>
  </DomainObject.Predmet.StrankaListFormatedWithAdress>
  <DomainObject.Predmet.StrankaListFormatedWithAdressOIB>
    <izvorni_sadrzaj>
      <item>RH MINISTARSTVO FINANCIJA POREZNA UPRAVA, OIB 18683136487 zastupanog po punomoćniku Županijsko državno odvjetništvo GUO</item>
    </izvorni_sadrzaj>
    <derivirana_varijabla naziv="DomainObject.Predmet.StrankaListFormatedWithAdressOIB_1">
      <item>RH MINISTARSTVO FINANCIJA POREZNA UPRAVA, OIB 18683136487 zastupanog po punomoćniku Županijsko državno odvjetništvo GUO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AGRO CIBALAE d.o.o. za poljoprivredu zastupanog po punomoćniku Ivan Kopilović</item>
    </izvorni_sadrzaj>
    <derivirana_varijabla naziv="DomainObject.Predmet.ProtuStrankaListFormated_1">
      <item>AGRO CIBALAE d.o.o. za poljoprivredu zastupanog po punomoćniku Ivan Kopilović</item>
    </derivirana_varijabla>
  </DomainObject.Predmet.ProtuStrankaListFormated>
  <DomainObject.Predmet.ProtuStrankaListFormatedOIB>
    <izvorni_sadrzaj>
      <item>AGRO CIBALAE d.o.o. za poljoprivredu, OIB 64450822431 zastupanog po punomoćniku Ivan Kopilović</item>
    </izvorni_sadrzaj>
    <derivirana_varijabla naziv="DomainObject.Predmet.ProtuStrankaListFormatedOIB_1">
      <item>AGRO CIBALAE d.o.o. za poljoprivredu, OIB 64450822431 zastupanog po punomoćniku Ivan Kopilović</item>
    </derivirana_varijabla>
  </DomainObject.Predmet.ProtuStrankaListFormatedOIB>
  <DomainObject.Predmet.ProtuStrankaListFormatedWithAdress>
    <izvorni_sadrzaj>
      <item>AGRO CIBALAE d.o.o. za poljoprivredu, Duga 110, 32100 Vinkovci zastupanog po punomoćniku Ivan Kopilović</item>
    </izvorni_sadrzaj>
    <derivirana_varijabla naziv="DomainObject.Predmet.ProtuStrankaListFormatedWithAdress_1">
      <item>AGRO CIBALAE d.o.o. za poljoprivredu, Duga 110, 32100 Vinkovci zastupanog po punomoćniku Ivan Kopilović</item>
    </derivirana_varijabla>
  </DomainObject.Predmet.ProtuStrankaListFormatedWithAdress>
  <DomainObject.Predmet.ProtuStrankaListFormatedWithAdressOIB>
    <izvorni_sadrzaj>
      <item>AGRO CIBALAE d.o.o. za poljoprivredu, OIB 64450822431, Duga 110, 32100 Vinkovci zastupanog po punomoćniku Ivan Kopilović</item>
    </izvorni_sadrzaj>
    <derivirana_varijabla naziv="DomainObject.Predmet.ProtuStrankaListFormatedWithAdressOIB_1">
      <item>AGRO CIBALAE d.o.o. za poljoprivredu, OIB 64450822431, Duga 110, 32100 Vinkovci zastupanog po punomoćniku Ivan Kopilović</item>
    </derivirana_varijabla>
  </DomainObject.Predmet.ProtuStrankaListFormatedWithAdressOIB>
  <DomainObject.Predmet.ProtuStrankaListNazivFormated>
    <izvorni_sadrzaj>
      <item>AGRO CIBALAE d.o.o. za poljoprivredu</item>
    </izvorni_sadrzaj>
    <derivirana_varijabla naziv="DomainObject.Predmet.ProtuStrankaListNazivFormated_1">
      <item>AGRO CIBALAE d.o.o. za poljoprivredu</item>
    </derivirana_varijabla>
  </DomainObject.Predmet.ProtuStrankaListNazivFormated>
  <DomainObject.Predmet.ProtuStrankaListNazivFormatedOIB>
    <izvorni_sadrzaj>
      <item>AGRO CIBALAE d.o.o. za poljoprivredu, OIB 64450822431</item>
    </izvorni_sadrzaj>
    <derivirana_varijabla naziv="DomainObject.Predmet.ProtuStrankaListNazivFormatedOIB_1">
      <item>AGRO CIBALAE d.o.o. za poljoprivredu, OIB 64450822431</item>
    </derivirana_varijabla>
  </DomainObject.Predmet.ProtuStrankaListNazivFormatedOIB>
  <DomainObject.Predmet.OstaliListFormated>
    <izvorni_sadrzaj>
      <item>Županijsko državno odvjetništvo GUO punomoćnik sudionika u postupku RH MINISTARSTVO FINANCIJA POREZNA UPRAVA</item>
      <item>Ivan Kopilović punomoćnik sudionika u postupku AGRO CIBALAE d.o.o. za poljoprivredu</item>
    </izvorni_sadrzaj>
    <derivirana_varijabla naziv="DomainObject.Predmet.OstaliListFormated_1">
      <item>Županijsko državno odvjetništvo GUO punomoćnik sudionika u postupku RH MINISTARSTVO FINANCIJA POREZNA UPRAVA</item>
      <item>Ivan Kopilović punomoćnik sudionika u postupku AGRO CIBALAE d.o.o. za poljoprivredu</item>
    </derivirana_varijabla>
  </DomainObject.Predmet.OstaliListFormated>
  <DomainObject.Predmet.OstaliListFormatedOIB>
    <izvorni_sadrzaj>
      <item>Županijsko državno odvjetništvo GUO punomoćnik sudionika u postupku RH MINISTARSTVO FINANCIJA POREZNA UPRAVA</item>
      <item>Ivan Kopilović, OIB 25736080334 punomoćnik sudionika u postupku AGRO CIBALAE d.o.o. za poljoprivredu</item>
    </izvorni_sadrzaj>
    <derivirana_varijabla naziv="DomainObject.Predmet.OstaliListFormatedOIB_1">
      <item>Županijsko državno odvjetništvo GUO punomoćnik sudionika u postupku RH MINISTARSTVO FINANCIJA POREZNA UPRAVA</item>
      <item>Ivan Kopilović, OIB 25736080334 punomoćnik sudionika u postupku AGRO CIBALAE d.o.o. za poljoprivredu</item>
    </derivirana_varijabla>
  </DomainObject.Predmet.OstaliListFormatedOIB>
  <DomainObject.Predmet.OstaliListFormatedWithAdress>
    <izvorni_sadrzaj>
      <item>Županijsko državno odvjetništvo GUO, Ul. Andrije Hebranga 2, 32000 Vukovar punomoćnik sudionika u postupku RH MINISTARSTVO FINANCIJA POREZNA UPRAVA</item>
      <item>Ivan Kopilović, Duga Ulica 110, 32100 Vinkovci punomoćnik sudionika u postupku AGRO CIBALAE d.o.o. za poljoprivredu</item>
    </izvorni_sadrzaj>
    <derivirana_varijabla naziv="DomainObject.Predmet.OstaliListFormatedWithAdress_1">
      <item>Županijsko državno odvjetništvo GUO, Ul. Andrije Hebranga 2, 32000 Vukovar punomoćnik sudionika u postupku RH MINISTARSTVO FINANCIJA POREZNA UPRAVA</item>
      <item>Ivan Kopilović, Duga Ulica 110, 32100 Vinkovci punomoćnik sudionika u postupku AGRO CIBALAE d.o.o. za poljoprivredu</item>
    </derivirana_varijabla>
  </DomainObject.Predmet.OstaliListFormatedWithAdress>
  <DomainObject.Predmet.OstaliListFormatedWithAdressOIB>
    <izvorni_sadrzaj>
      <item>Županijsko državno odvjetništvo GUO, Ul. Andrije Hebranga 2, 32000 Vukovar punomoćnik sudionika u postupku RH MINISTARSTVO FINANCIJA POREZNA UPRAVA</item>
      <item>Ivan Kopilović, OIB 25736080334, Duga Ulica 110, 32100 Vinkovci punomoćnik sudionika u postupku AGRO CIBALAE d.o.o. za poljoprivredu</item>
    </izvorni_sadrzaj>
    <derivirana_varijabla naziv="DomainObject.Predmet.OstaliListFormatedWithAdressOIB_1">
      <item>Županijsko državno odvjetništvo GUO, Ul. Andrije Hebranga 2, 32000 Vukovar punomoćnik sudionika u postupku RH MINISTARSTVO FINANCIJA POREZNA UPRAVA</item>
      <item>Ivan Kopilović, OIB 25736080334, Duga Ulica 110, 32100 Vinkovci punomoćnik sudionika u postupku AGRO CIBALAE d.o.o. za poljoprivredu</item>
    </derivirana_varijabla>
  </DomainObject.Predmet.OstaliListFormatedWithAdressOIB>
  <DomainObject.Predmet.OstaliListNazivFormated>
    <izvorni_sadrzaj>
      <item>Županijsko državno odvjetništvo GUO</item>
      <item>Ivan Kopilović</item>
    </izvorni_sadrzaj>
    <derivirana_varijabla naziv="DomainObject.Predmet.OstaliListNazivFormated_1">
      <item>Županijsko državno odvjetništvo GUO</item>
      <item>Ivan Kopilović</item>
    </derivirana_varijabla>
  </DomainObject.Predmet.OstaliListNazivFormated>
  <DomainObject.Predmet.OstaliListNazivFormatedOIB>
    <izvorni_sadrzaj>
      <item>Županijsko državno odvjetništvo GUO</item>
      <item>Ivan Kopilović, OIB 25736080334</item>
    </izvorni_sadrzaj>
    <derivirana_varijabla naziv="DomainObject.Predmet.OstaliListNazivFormatedOIB_1">
      <item>Županijsko državno odvjetništvo GUO</item>
      <item>Ivan Kopilović, OIB 25736080334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AGRO CIBALAE d.o.o. za poljoprivredu</izvorni_sadrzaj>
    <derivirana_varijabla naziv="DomainObject.Predmet.ProtustrankaIDrugi_1">AGRO CIBALAE d.o.o. za poljoprivredu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AGRO CIBALAE d.o.o. za poljoprivredu, OIB 64450822431, Duga 110, 32100 Vinkovci</izvorni_sadrzaj>
    <derivirana_varijabla naziv="DomainObject.Predmet.ProtustrankaIDrugiAdressOIB_1">AGRO CIBALAE d.o.o. za poljoprivredu, OIB 64450822431, Duga 110,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CIBALAE d.o.o. za poljoprivredu</item>
      <item>RH MINISTARSTVO FINANCIJA POREZNA UPRAVA</item>
      <item>Županijsko državno odvjetništvo GUO</item>
      <item>Ivan Kopilović</item>
    </izvorni_sadrzaj>
    <derivirana_varijabla naziv="DomainObject.Predmet.SudioniciListNaziv_1">
      <item>AGRO CIBALAE d.o.o. za poljoprivredu</item>
      <item>RH MINISTARSTVO FINANCIJA POREZNA UPRAVA</item>
      <item>Županijsko državno odvjetništvo GUO</item>
      <item>Ivan Kopilović</item>
    </derivirana_varijabla>
  </DomainObject.Predmet.SudioniciListNaziv>
  <DomainObject.Predmet.SudioniciListAdressOIB>
    <izvorni_sadrzaj>
      <item>AGRO CIBALAE d.o.o. za poljoprivredu, OIB 64450822431, Duga 110,32100 Vinkovci</item>
      <item>RH MINISTARSTVO FINANCIJA POREZNA UPRAVA, OIB 18683136487</item>
      <item>Županijsko državno odvjetništvo GUO, Ul. Andrije Hebranga 2,32000 Vukovar</item>
      <item>Ivan Kopilović, OIB 25736080334, Duga Ulica 110,32100 Vinkovci</item>
    </izvorni_sadrzaj>
    <derivirana_varijabla naziv="DomainObject.Predmet.SudioniciListAdressOIB_1">
      <item>AGRO CIBALAE d.o.o. za poljoprivredu, OIB 64450822431, Duga 110,32100 Vinkovci</item>
      <item>RH MINISTARSTVO FINANCIJA POREZNA UPRAVA, OIB 18683136487</item>
      <item>Županijsko državno odvjetništvo GUO, Ul. Andrije Hebranga 2,32000 Vukovar</item>
      <item>Ivan Kopilović, OIB 25736080334, Duga Ulica 110,32100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64450822431</item>
      <item>, OIB 18683136487</item>
      <item>, OIB null</item>
      <item>, OIB 25736080334</item>
    </izvorni_sadrzaj>
    <derivirana_varijabla naziv="DomainObject.Predmet.SudioniciListNazivOIB_1">
      <item>, OIB 64450822431</item>
      <item>, OIB 18683136487</item>
      <item>, OIB null</item>
      <item>, OIB 25736080334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190</properties:Words>
  <properties:Characters>1062</properties:Characters>
  <properties:Lines>44</properties:Lines>
  <properties:Paragraphs>17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2017-03-01T08:43:00Z</cp:lastPrinted>
  <dcterms:modified xmlns:xsi="http://www.w3.org/2001/XMLSchema-instance" xsi:type="dcterms:W3CDTF">2017-04-05T07:11:00Z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