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42ad" w14:paraId="83942ad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A16D9">
        <w:rPr>
          <w:b/>
        </w:rPr>
        <w:t>381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5D229A">
        <w:t xml:space="preserve"> dužnikom</w:t>
      </w:r>
      <w:r w:rsidR="00B23777">
        <w:t xml:space="preserve"> ŽACKO M. INTERIJERI j.d.o.o., za građenje i trgovinu, iz </w:t>
      </w:r>
      <w:proofErr w:type="spellStart"/>
      <w:r w:rsidR="00B23777">
        <w:t>Buševca</w:t>
      </w:r>
      <w:proofErr w:type="spellEnd"/>
      <w:r w:rsidR="00B23777">
        <w:t xml:space="preserve"> , ( Grad Velika Gorica ) , </w:t>
      </w:r>
      <w:proofErr w:type="spellStart"/>
      <w:r w:rsidR="00B23777">
        <w:t>Rožinec</w:t>
      </w:r>
      <w:proofErr w:type="spellEnd"/>
      <w:r w:rsidR="00B23777">
        <w:t xml:space="preserve"> 38,  </w:t>
      </w:r>
      <w:r w:rsidR="00851D6E">
        <w:t xml:space="preserve"> </w:t>
      </w:r>
      <w:r w:rsidR="00B23777">
        <w:t xml:space="preserve">OIB 02685014399,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851D6E">
        <w:t>10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B23777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0322E">
        <w:t xml:space="preserve"> </w:t>
      </w:r>
      <w:r w:rsidR="00B23777">
        <w:t xml:space="preserve">ŽACKO M. INTERIJERI  j.d.o.o., za građenje i trgovinu,  iz </w:t>
      </w:r>
      <w:proofErr w:type="spellStart"/>
      <w:r w:rsidR="00B23777">
        <w:t>Buševca</w:t>
      </w:r>
      <w:proofErr w:type="spellEnd"/>
      <w:r w:rsidR="00B23777">
        <w:t xml:space="preserve"> ,</w:t>
      </w:r>
    </w:p>
    <w:p w:rsidRDefault="00B23777" w:rsidP="009C5627" w:rsidR="00BC2E86">
      <w:r>
        <w:t xml:space="preserve"> ( Grad Velika Gorica ) , </w:t>
      </w:r>
      <w:proofErr w:type="spellStart"/>
      <w:r>
        <w:t>Rožinec</w:t>
      </w:r>
      <w:proofErr w:type="spellEnd"/>
      <w:r>
        <w:t xml:space="preserve"> 38,   OIB 02685014399.</w:t>
      </w:r>
    </w:p>
    <w:p w:rsidRDefault="00B23777" w:rsidP="009C5627" w:rsidR="00B23777"/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>je</w:t>
      </w:r>
      <w:r w:rsidR="00B23777">
        <w:t xml:space="preserve">  12.179,61</w:t>
      </w:r>
      <w:r w:rsidR="00DC455C">
        <w:t xml:space="preserve"> </w:t>
      </w:r>
      <w:r w:rsidR="003D1C11">
        <w:t>k</w:t>
      </w:r>
      <w:r w:rsidR="00A0322E">
        <w:t>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851D6E">
        <w:t>10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</w:t>
      </w:r>
      <w:proofErr w:type="spellStart"/>
      <w:r>
        <w:t>Plevko</w:t>
      </w:r>
      <w:proofErr w:type="spellEnd"/>
      <w:r w:rsidR="001A2EBE">
        <w:t>, v.r.</w:t>
      </w:r>
      <w:r>
        <w:t xml:space="preserve"> </w:t>
      </w:r>
    </w:p>
    <w:p w:rsidRDefault="001A2EBE" w:rsidR="001A2EBE">
      <w:pPr>
        <w:jc w:val="right"/>
        <w:rPr>
          <w:rFonts w:hAnsi="Arial" w:ascii="Arial"/>
          <w:sz w:val="18"/>
          <w:szCs w:val="18"/>
        </w:rPr>
      </w:pPr>
    </w:p>
    <w:p w:rsidRDefault="001A2EBE" w:rsidR="001A2EBE" w:rsidRPr="00526871">
      <w:pPr>
        <w:jc w:val="right"/>
        <w:rPr>
          <w:rFonts w:hAnsi="Arial" w:ascii="Arial"/>
          <w:sz w:val="18"/>
          <w:szCs w:val="18"/>
        </w:rPr>
      </w:pPr>
      <w:bookmarkStart w:name="_GoBack" w:id="0"/>
      <w:bookmarkEnd w:id="0"/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1A2EBE" w:rsidR="001A2EBE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1A2EBE" w:rsidR="001A2EBE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A2EBE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1C11"/>
    <w:rsid w:val="003D41E0"/>
    <w:rsid w:val="003E52A8"/>
    <w:rsid w:val="003E7223"/>
    <w:rsid w:val="0040615B"/>
    <w:rsid w:val="0045111A"/>
    <w:rsid w:val="004D2566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D2E7F"/>
    <w:rsid w:val="007E38DC"/>
    <w:rsid w:val="00805289"/>
    <w:rsid w:val="0081192E"/>
    <w:rsid w:val="008439B9"/>
    <w:rsid w:val="00851D6E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A33B1"/>
    <w:rsid w:val="00AA4648"/>
    <w:rsid w:val="00AC4CBA"/>
    <w:rsid w:val="00AD25DE"/>
    <w:rsid w:val="00AE09BC"/>
    <w:rsid w:val="00AE7AAD"/>
    <w:rsid w:val="00B23777"/>
    <w:rsid w:val="00BB319C"/>
    <w:rsid w:val="00BC2E86"/>
    <w:rsid w:val="00C2711B"/>
    <w:rsid w:val="00C664BF"/>
    <w:rsid w:val="00C92E4E"/>
    <w:rsid w:val="00C94396"/>
    <w:rsid w:val="00C94A3A"/>
    <w:rsid w:val="00D27F8E"/>
    <w:rsid w:val="00D75D9B"/>
    <w:rsid w:val="00D86799"/>
    <w:rsid w:val="00DA16D9"/>
    <w:rsid w:val="00DA7277"/>
    <w:rsid w:val="00DB354C"/>
    <w:rsid w:val="00DC3796"/>
    <w:rsid w:val="00DC455C"/>
    <w:rsid w:val="00DD1063"/>
    <w:rsid w:val="00DF1085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St-381/2017-3</izvorni_sadrzaj>
    <derivirana_varijabla naziv="DomainObject.Oznaka_1">St-381/2017-3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ŽACKO M. INTERIJERI jednostavno društvo s ograničenom odgovornošću za građenje i trgovinu zastupanog po punomoćniku Željko Smolčić</izvorni_sadrzaj>
    <derivirana_varijabla naziv="DomainObject.Predmet.ProtustrankaFormated_1">  ŽACKO M. INTERIJERI jednostavno društvo s ograničenom odgovornošću za građenje i trgovinu zastupanog po punomoćniku Željko Smolčić</derivirana_varijabla>
  </DomainObject.Predmet.ProtustrankaFormated>
  <DomainObject.Predmet.ProtustrankaFormatedOIB>
    <izvorni_sadrzaj>  ŽACKO M. INTERIJERI jednostavno društvo s ograničenom odgovornošću za građenje i trgovinu, OIB 02685014399 zastupanog po punomoćniku Željko Smolčić</izvorni_sadrzaj>
    <derivirana_varijabla naziv="DomainObject.Predmet.ProtustrankaFormatedOIB_1">  ŽACKO M. INTERIJERI jednostavno društvo s ograničenom odgovornošću za građenje i trgovinu, OIB 02685014399 zastupanog po punomoćniku Željko Smolčić</derivirana_varijabla>
  </DomainObject.Predmet.ProtustrankaFormatedOIB>
  <DomainObject.Predmet.ProtustrankaFormatedWithAdress>
    <izvorni_sadrzaj> ŽACKO M. INTERIJERI jednostavno društvo s ograničenom odgovornošću za građenje i trgovinu, Rožinec 38, 10410 Buševec zastupanog po punomoćniku Željko Smolčić</izvorni_sadrzaj>
    <derivirana_varijabla naziv="DomainObject.Predmet.ProtustrankaFormatedWithAdress_1"> ŽACKO M. INTERIJERI jednostavno društvo s ograničenom odgovornošću za građenje i trgovinu, Rožinec 38, 10410 Buševec zastupanog po punomoćniku Željko Smolčić</derivirana_varijabla>
  </DomainObject.Predmet.ProtustrankaFormatedWithAdress>
  <DomainObject.Predmet.ProtustrankaFormatedWithAdressOIB>
    <izvorni_sadrzaj> ŽACKO M. INTERIJERI jednostavno društvo s ograničenom odgovornošću za građenje i trgovinu, OIB 02685014399, Rožinec 38, 10410 Buševec zastupanog po punomoćniku Željko Smolčić</izvorni_sadrzaj>
    <derivirana_varijabla naziv="DomainObject.Predmet.ProtustrankaFormatedWithAdressOIB_1"> ŽACKO M. INTERIJERI jednostavno društvo s ograničenom odgovornošću za građenje i trgovinu, OIB 02685014399, Rožinec 38, 10410 Buševec zastupanog po punomoćniku Željko Smolčić</derivirana_varijabla>
  </DomainObject.Predmet.ProtustrankaFormatedWithAdressOIB>
  <DomainObject.Predmet.ProtustrankaWithAdress>
    <izvorni_sadrzaj>ŽACKO M. INTERIJERI jednostavno društvo s ograničenom odgovornošću za građenje i trgovinu Rožinec 38, 10410 Buševec</izvorni_sadrzaj>
    <derivirana_varijabla naziv="DomainObject.Predmet.ProtustrankaWithAdress_1">ŽACKO M. INTERIJERI jednostavno društvo s ograničenom odgovornošću za građenje i trgovinu Rožinec 38, 10410 Buševec</derivirana_varijabla>
  </DomainObject.Predmet.ProtustrankaWithAdress>
  <DomainObject.Predmet.ProtustrankaWithAdressOIB>
    <izvorni_sadrzaj>ŽACKO M. INTERIJERI jednostavno društvo s ograničenom odgovornošću za građenje i trgovinu, OIB 02685014399, Rožinec 38, 10410 Buševec</izvorni_sadrzaj>
    <derivirana_varijabla naziv="DomainObject.Predmet.ProtustrankaWithAdressOIB_1">ŽACKO M. INTERIJERI jednostavno društvo s ograničenom odgovornošću za građenje i trgovinu, OIB 02685014399, Rožinec 38, 10410 Buševec</derivirana_varijabla>
  </DomainObject.Predmet.ProtustrankaWithAdressOIB>
  <DomainObject.Predmet.ProtustrankaNazivFormated>
    <izvorni_sadrzaj>ŽACKO M. INTERIJERI jednostavno društvo s ograničenom odgovornošću za građenje i trgovinu</izvorni_sadrzaj>
    <derivirana_varijabla naziv="DomainObject.Predmet.ProtustrankaNazivFormated_1">ŽACKO M. INTERIJERI jednostavno društvo s ograničenom odgovornošću za građenje i trgovinu</derivirana_varijabla>
  </DomainObject.Predmet.ProtustrankaNazivFormated>
  <DomainObject.Predmet.ProtustrankaNazivFormatedOIB>
    <izvorni_sadrzaj>ŽACKO M. INTERIJERI jednostavno društvo s ograničenom odgovornošću za građenje i trgovinu, OIB 02685014399</izvorni_sadrzaj>
    <derivirana_varijabla naziv="DomainObject.Predmet.ProtustrankaNazivFormatedOIB_1">ŽACKO M. INTERIJERI jednostavno društvo s ograničenom odgovornošću za građenje i trgovinu, OIB 02685014399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ŽACKO M. INTERIJERI jednostavno društvo s ograničenom odgovornošću za građenje i trgovinu zastupanog po punomoćniku Željko Smolčić</item>
    </izvorni_sadrzaj>
    <derivirana_varijabla naziv="DomainObject.Predmet.ProtuStrankaListFormated_1">
      <item>ŽACKO M. INTERIJERI jednostavno društvo s ograničenom odgovornošću za građenje i trgovinu zastupanog po punomoćniku Željko Smolčić</item>
    </derivirana_varijabla>
  </DomainObject.Predmet.ProtuStrankaListFormated>
  <DomainObject.Predmet.ProtuStrankaListFormatedOIB>
    <izvorni_sadrzaj>
      <item>ŽACKO M. INTERIJERI jednostavno društvo s ograničenom odgovornošću za građenje i trgovinu, OIB 02685014399 zastupanog po punomoćniku Željko Smolčić</item>
    </izvorni_sadrzaj>
    <derivirana_varijabla naziv="DomainObject.Predmet.ProtuStrankaListFormatedOIB_1">
      <item>ŽACKO M. INTERIJERI jednostavno društvo s ograničenom odgovornošću za građenje i trgovinu, OIB 02685014399 zastupanog po punomoćniku Željko Smolčić</item>
    </derivirana_varijabla>
  </DomainObject.Predmet.ProtuStrankaListFormatedOIB>
  <DomainObject.Predmet.ProtuStrankaListFormatedWithAdress>
    <izvorni_sadrzaj>
      <item>ŽACKO M. INTERIJERI jednostavno društvo s ograničenom odgovornošću za građenje i trgovinu, Rožinec 38, 10410 Buševec zastupanog po punomoćniku Željko Smolčić</item>
    </izvorni_sadrzaj>
    <derivirana_varijabla naziv="DomainObject.Predmet.ProtuStrankaListFormatedWithAdress_1">
      <item>ŽACKO M. INTERIJERI jednostavno društvo s ograničenom odgovornošću za građenje i trgovinu, Rožinec 38, 10410 Buševec zastupanog po punomoćniku Željko Smolčić</item>
    </derivirana_varijabla>
  </DomainObject.Predmet.ProtuStrankaListFormatedWithAdress>
  <DomainObject.Predmet.ProtuStrankaListFormatedWithAdressOIB>
    <izvorni_sadrzaj>
      <item>ŽACKO M. INTERIJERI jednostavno društvo s ograničenom odgovornošću za građenje i trgovinu, OIB 02685014399, Rožinec 38, 10410 Buševec zastupanog po punomoćniku Željko Smolčić</item>
    </izvorni_sadrzaj>
    <derivirana_varijabla naziv="DomainObject.Predmet.ProtuStrankaListFormatedWithAdressOIB_1">
      <item>ŽACKO M. INTERIJERI jednostavno društvo s ograničenom odgovornošću za građenje i trgovinu, OIB 02685014399, Rožinec 38, 10410 Buševec zastupanog po punomoćniku Željko Smolčić</item>
    </derivirana_varijabla>
  </DomainObject.Predmet.ProtuStrankaListFormatedWithAdressOIB>
  <DomainObject.Predmet.ProtuStrankaListNazivFormated>
    <izvorni_sadrzaj>
      <item>ŽACKO M. INTERIJERI jednostavno društvo s ograničenom odgovornošću za građenje i trgovinu</item>
    </izvorni_sadrzaj>
    <derivirana_varijabla naziv="DomainObject.Predmet.ProtuStrankaListNazivFormated_1">
      <item>ŽACKO M. INTERIJERI jednostavno društvo s ograničenom odgovornošću za građenje i trgovinu</item>
    </derivirana_varijabla>
  </DomainObject.Predmet.ProtuStrankaListNazivFormated>
  <DomainObject.Predmet.ProtuStrankaListNazivFormatedOIB>
    <izvorni_sadrzaj>
      <item>ŽACKO M. INTERIJERI jednostavno društvo s ograničenom odgovornošću za građenje i trgovinu, OIB 02685014399</item>
    </izvorni_sadrzaj>
    <derivirana_varijabla naziv="DomainObject.Predmet.ProtuStrankaListNazivFormatedOIB_1">
      <item>ŽACKO M. INTERIJERI jednostavno društvo s ograničenom odgovornošću za građenje i trgovinu, OIB 02685014399</item>
    </derivirana_varijabla>
  </DomainObject.Predmet.ProtuStrankaListNazivFormatedOIB>
  <DomainObject.Predmet.OstaliListFormated>
    <izvorni_sadrzaj>
      <item>Željko Smolčić punomoćnik sudionika u postupku ŽACKO M. INTERIJERI jednostavno društvo s ograničenom odgovornošću za građenje i trgovinu</item>
    </izvorni_sadrzaj>
    <derivirana_varijabla naziv="DomainObject.Predmet.OstaliListFormated_1">
      <item>Željko Smolčić punomoćnik sudionika u postupku ŽACKO M. INTERIJERI jednostavno društvo s ograničenom odgovornošću za građenje i trgovinu</item>
    </derivirana_varijabla>
  </DomainObject.Predmet.OstaliListFormated>
  <DomainObject.Predmet.OstaliListFormatedOIB>
    <izvorni_sadrzaj>
      <item>Željko Smolčić, OIB 01827654150 punomoćnik sudionika u postupku ŽACKO M. INTERIJERI jednostavno društvo s ograničenom odgovornošću za građenje i trgovinu</item>
    </izvorni_sadrzaj>
    <derivirana_varijabla naziv="DomainObject.Predmet.OstaliListFormatedOIB_1">
      <item>Željko Smolčić, OIB 01827654150 punomoćnik sudionika u postupku ŽACKO M. INTERIJERI jednostavno društvo s ograničenom odgovornošću za građenje i trgovinu</item>
    </derivirana_varijabla>
  </DomainObject.Predmet.OstaliListFormatedOIB>
  <DomainObject.Predmet.OstaliListFormatedWithAdress>
    <izvorni_sadrzaj>
      <item>Željko Smolčić, Rožinec 38, 10410 Buševec punomoćnik sudionika u postupku ŽACKO M. INTERIJERI jednostavno društvo s ograničenom odgovornošću za građenje i trgovinu</item>
    </izvorni_sadrzaj>
    <derivirana_varijabla naziv="DomainObject.Predmet.OstaliListFormatedWithAdress_1">
      <item>Željko Smolčić, Rožinec 38, 10410 Buševec punomoćnik sudionika u postupku ŽACKO M. INTERIJERI jednostavno društvo s ograničenom odgovornošću za građenje i trgovinu</item>
    </derivirana_varijabla>
  </DomainObject.Predmet.OstaliListFormatedWithAdress>
  <DomainObject.Predmet.OstaliListFormatedWithAdressOIB>
    <izvorni_sadrzaj>
      <item>Željko Smolčić, OIB 01827654150, Rožinec 38, 10410 Buševec punomoćnik sudionika u postupku ŽACKO M. INTERIJERI jednostavno društvo s ograničenom odgovornošću za građenje i trgovinu</item>
    </izvorni_sadrzaj>
    <derivirana_varijabla naziv="DomainObject.Predmet.OstaliListFormatedWithAdressOIB_1">
      <item>Željko Smolčić, OIB 01827654150, Rožinec 38, 10410 Buševec punomoćnik sudionika u postupku ŽACKO M. INTERIJERI jednostavno društvo s ograničenom odgovornošću za građenje i trgovinu</item>
    </derivirana_varijabla>
  </DomainObject.Predmet.OstaliListFormatedWithAdressOIB>
  <DomainObject.Predmet.OstaliListNazivFormated>
    <izvorni_sadrzaj>
      <item>Željko Smolčić</item>
    </izvorni_sadrzaj>
    <derivirana_varijabla naziv="DomainObject.Predmet.OstaliListNazivFormated_1">
      <item>Željko Smolčić</item>
    </derivirana_varijabla>
  </DomainObject.Predmet.OstaliListNazivFormated>
  <DomainObject.Predmet.OstaliListNazivFormatedOIB>
    <izvorni_sadrzaj>
      <item>Željko Smolčić, OIB 01827654150</item>
    </izvorni_sadrzaj>
    <derivirana_varijabla naziv="DomainObject.Predmet.OstaliListNazivFormatedOIB_1">
      <item>Željko Smolčić, OIB 01827654150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St-381/2017-3</izvorni_sadrzaj>
    <derivirana_varijabla naziv="DomainObject.PoslovniBrojDokumenta_1">St-381/2017-3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ŽACKO M. INTERIJERI jednostavno društvo s ograničenom odgovornošću za građenje i trgovinu</izvorni_sadrzaj>
    <derivirana_varijabla naziv="DomainObject.Predmet.ProtustrankaIDrugi_1">ŽACKO M. INTERIJERI jednostavno društvo s ograničenom odgovornošću za građenje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ŽACKO M. INTERIJERI jednostavno društvo s ograničenom odgovornošću za građenje i trgovinu, OIB 02685014399, Rožinec 38, 10410 Buševec</izvorni_sadrzaj>
    <derivirana_varijabla naziv="DomainObject.Predmet.ProtustrankaIDrugiAdressOIB_1">ŽACKO M. INTERIJERI jednostavno društvo s ograničenom odgovornošću za građenje i trgovinu, OIB 02685014399, Rožinec 38,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ŽACKO M. INTERIJERI jednostavno društvo s ograničenom odgovornošću za građenje i trgovinu</item>
      <item>Željko Smolčić</item>
    </izvorni_sadrzaj>
    <derivirana_varijabla naziv="DomainObject.Predmet.SudioniciListNaziv_1">
      <item>FINA Regionalni centar Zagreb</item>
      <item>ŽACKO M. INTERIJERI jednostavno društvo s ograničenom odgovornošću za građenje i trgovinu</item>
      <item>Željko Smolčić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ŽACKO M. INTERIJERI jednostavno društvo s ograničenom odgovornošću za građenje i trgovinu, OIB 02685014399, Rožinec 38,10410 Buševec</item>
      <item>Željko Smolčić, OIB 01827654150, Rožinec 38,10410 Buševec</item>
    </izvorni_sadrzaj>
    <derivirana_varijabla naziv="DomainObject.Predmet.SudioniciListAdressOIB_1">
      <item>FINA Regionalni centar Zagreb, OIB 85821130368, Trg svibanjskih žrtava 1995. br. 1,10000 Zagreb</item>
      <item>ŽACKO M. INTERIJERI jednostavno društvo s ograničenom odgovornošću za građenje i trgovinu, OIB 02685014399, Rožinec 38,10410 Buševec</item>
      <item>Željko Smolčić, OIB 01827654150, Rožinec 38,10410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02685014399</item>
      <item>, OIB 01827654150</item>
    </izvorni_sadrzaj>
    <derivirana_varijabla naziv="DomainObject.Predmet.SudioniciListNazivOIB_1">
      <item>, OIB 85821130368</item>
      <item>, OIB 02685014399</item>
      <item>, OIB 01827654150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1478</properties:Characters>
  <properties:Lines>45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2017-03-10T07:23:00Z</dcterms:created>
  <dc:creator>Nada Nekić Plevko</dc:creator>
  <cp:lastModifiedBy>Jasna Mirt</cp:lastModifiedBy>
  <cp:lastPrinted>2017-03-10T07:52:00Z</cp:lastPrinted>
  <dcterms:modified xmlns:xsi="http://www.w3.org/2001/XMLSchema-instance" xsi:type="dcterms:W3CDTF">2017-03-10T07:52:00Z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St-381/2017-3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