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3353" w14:paraId="e6c3353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D25B3C" w:rsidP="00005B10" w:rsidR="00D25B3C">
      <w:pPr>
        <w:ind w:left="5040"/>
        <w:jc w:val="right"/>
      </w:pPr>
      <w:r>
        <w:t>IVANA ŽAJA</w:t>
      </w:r>
    </w:p>
    <w:p w:rsidRDefault="00D25B3C" w:rsidP="00005B10" w:rsidR="005F6503">
      <w:pPr>
        <w:ind w:left="5040"/>
        <w:jc w:val="right"/>
      </w:pPr>
      <w:r>
        <w:t xml:space="preserve"> Andrije Hebranga 21</w:t>
      </w:r>
    </w:p>
    <w:p w:rsidRDefault="00D25B3C" w:rsidP="00005B10" w:rsidR="00D25B3C">
      <w:pPr>
        <w:ind w:left="5040"/>
        <w:jc w:val="right"/>
      </w:pPr>
      <w:r>
        <w:t>Trogir</w:t>
      </w:r>
    </w:p>
    <w:p w:rsidRDefault="005F6503" w:rsidP="00005B10" w:rsidR="005F6503" w:rsidRPr="00B0613D">
      <w:pPr>
        <w:ind w:left="5040"/>
        <w:jc w:val="right"/>
      </w:pPr>
    </w:p>
    <w:p w:rsidRDefault="00A82292" w:rsidP="00394789" w:rsidR="00A82292">
      <w:pPr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25B3C">
        <w:t>828</w:t>
      </w:r>
      <w:r w:rsidR="00D14171">
        <w:t>/16-4</w:t>
      </w:r>
      <w:r>
        <w:t xml:space="preserve"> od </w:t>
      </w:r>
      <w:r w:rsidR="001A6553">
        <w:t>13</w:t>
      </w:r>
      <w:r w:rsidR="0033698E">
        <w:t>. lipnja</w:t>
      </w:r>
      <w:r>
        <w:t xml:space="preserve"> 2016. pokrenut je prethodni postupak radi utvrđivanja uvjeta za otvaranje stečajnog postupka nad stečajnim dužnikom </w:t>
      </w:r>
      <w:r w:rsidR="00D25B3C">
        <w:t>TINO d.o.o., Sedramić, Elezi 4, OIB: 38738251714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1F169E">
        <w:t>27</w:t>
      </w:r>
      <w:r w:rsidR="004D3FFE">
        <w:t>. lipnja</w:t>
      </w:r>
      <w:r>
        <w:t xml:space="preserve"> 2016. u </w:t>
      </w:r>
      <w:r w:rsidR="00226504">
        <w:t>11</w:t>
      </w:r>
      <w:r w:rsidR="0033698E">
        <w:t>,</w:t>
      </w:r>
      <w:r w:rsidR="00D25B3C">
        <w:t>10</w:t>
      </w:r>
      <w:r w:rsidR="0033698E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1F169E">
        <w:t>27</w:t>
      </w:r>
      <w:r w:rsidR="004D3FFE">
        <w:t>. lipnja</w:t>
      </w:r>
      <w:r>
        <w:t xml:space="preserve"> 2016. u </w:t>
      </w:r>
      <w:r w:rsidR="00226504">
        <w:t>11</w:t>
      </w:r>
      <w:r w:rsidR="000E053E">
        <w:t>,</w:t>
      </w:r>
      <w:r w:rsidR="00D25B3C">
        <w:t>12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1F169E">
        <w:t>13</w:t>
      </w:r>
      <w:r w:rsidR="0033698E">
        <w:t>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637CCD" w:rsidP="00637CCD" w:rsidR="00637CCD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33698E" w:rsidP="00637CCD" w:rsidR="00637CCD" w:rsidRPr="00F60CD9">
      <w:r>
        <w:t>Martina Kalmeta</w:t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  <w:t xml:space="preserve">    </w:t>
      </w:r>
      <w:r w:rsidR="00637CCD" w:rsidRPr="00F60CD9">
        <w:t>Ardena Bajlo, v.r.</w:t>
      </w:r>
    </w:p>
    <w:p w:rsidRDefault="00637CCD" w:rsidP="00637CCD" w:rsidR="00637CCD"/>
    <w:p w:rsidRDefault="00637CCD" w:rsidP="00637CCD" w:rsidR="00637CCD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406763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0E053E">
      <w:rPr>
        <w:b/>
        <w:bCs/>
        <w:sz w:val="28"/>
      </w:rPr>
      <w:t xml:space="preserve">                         </w:t>
    </w:r>
    <w:r w:rsidR="00A82292">
      <w:rPr>
        <w:b/>
        <w:bCs/>
        <w:sz w:val="28"/>
      </w:rPr>
      <w:t xml:space="preserve">  </w:t>
    </w:r>
    <w:r>
      <w:rPr>
        <w:b/>
        <w:bCs/>
        <w:sz w:val="28"/>
      </w:rPr>
      <w:t xml:space="preserve"> 1 St-</w:t>
    </w:r>
    <w:r w:rsidR="00D25B3C">
      <w:rPr>
        <w:b/>
        <w:bCs/>
        <w:sz w:val="28"/>
      </w:rPr>
      <w:t>828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0E053E">
      <w:rPr>
        <w:b/>
        <w:bCs/>
        <w:sz w:val="28"/>
      </w:rPr>
      <w:t>-</w:t>
    </w:r>
    <w:r w:rsidR="00D14171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2787C"/>
    <w:rsid w:val="00044248"/>
    <w:rsid w:val="000604F5"/>
    <w:rsid w:val="000742F0"/>
    <w:rsid w:val="00076A41"/>
    <w:rsid w:val="00081A73"/>
    <w:rsid w:val="00092648"/>
    <w:rsid w:val="000978C4"/>
    <w:rsid w:val="000E053E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6553"/>
    <w:rsid w:val="001A7D41"/>
    <w:rsid w:val="001C637E"/>
    <w:rsid w:val="001D4440"/>
    <w:rsid w:val="001F169E"/>
    <w:rsid w:val="001F3C89"/>
    <w:rsid w:val="002160D8"/>
    <w:rsid w:val="0022389F"/>
    <w:rsid w:val="00226231"/>
    <w:rsid w:val="00226504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3698E"/>
    <w:rsid w:val="003555E7"/>
    <w:rsid w:val="00356E2E"/>
    <w:rsid w:val="00360152"/>
    <w:rsid w:val="00361F97"/>
    <w:rsid w:val="00366A48"/>
    <w:rsid w:val="00372B50"/>
    <w:rsid w:val="00376A1D"/>
    <w:rsid w:val="00381F65"/>
    <w:rsid w:val="00394789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C4B9E"/>
    <w:rsid w:val="004D3FFE"/>
    <w:rsid w:val="004F1F42"/>
    <w:rsid w:val="004F342A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6503"/>
    <w:rsid w:val="00603D3A"/>
    <w:rsid w:val="006129B1"/>
    <w:rsid w:val="00616884"/>
    <w:rsid w:val="00622150"/>
    <w:rsid w:val="0063095A"/>
    <w:rsid w:val="0063552E"/>
    <w:rsid w:val="00637CCD"/>
    <w:rsid w:val="006523A4"/>
    <w:rsid w:val="00657B18"/>
    <w:rsid w:val="00662B67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480C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76F51"/>
    <w:rsid w:val="00B9388D"/>
    <w:rsid w:val="00BB1A7F"/>
    <w:rsid w:val="00C11C35"/>
    <w:rsid w:val="00C11E12"/>
    <w:rsid w:val="00C47314"/>
    <w:rsid w:val="00C55BC5"/>
    <w:rsid w:val="00C57528"/>
    <w:rsid w:val="00C6342D"/>
    <w:rsid w:val="00C652B6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14171"/>
    <w:rsid w:val="00D25B3C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97E9A"/>
    <w:rsid w:val="00EA6402"/>
    <w:rsid w:val="00EB44F7"/>
    <w:rsid w:val="00ED32D7"/>
    <w:rsid w:val="00EF21CE"/>
    <w:rsid w:val="00F2122B"/>
    <w:rsid w:val="00F275CA"/>
    <w:rsid w:val="00F4093C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44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2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248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248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248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44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2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248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248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248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St-664/15 - odbačen prijedl. pravomoć.
          Stpn-40/14 - riješen - pravomoć.</izvorni_sadrzaj>
    <derivirana_varijabla naziv="DomainObject.Predmet.Opis_1">Veza: St-664/15 - odbačen prijedl. pravomoć.
          Stpn-40/14 - riješen - pravomoć.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TINO d. o. o. za obavljanje građevinskih radova i druge usluge</izvorni_sadrzaj>
    <derivirana_varijabla naziv="DomainObject.Predmet.ProtustrankaFormated_1">  TINO d. o. o. za obavljanje građevinskih radova i druge usluge</derivirana_varijabla>
  </DomainObject.Predmet.ProtustrankaFormated>
  <DomainObject.Predmet.ProtustrankaFormatedOIB>
    <izvorni_sadrzaj>  TINO d. o. o. za obavljanje građevinskih radova i druge usluge, OIB 38738251714</izvorni_sadrzaj>
    <derivirana_varijabla naziv="DomainObject.Predmet.ProtustrankaFormatedOIB_1">  TINO d. o. o. za obavljanje građevinskih radova i druge usluge, OIB 38738251714</derivirana_varijabla>
  </DomainObject.Predmet.ProtustrankaFormatedOIB>
  <DomainObject.Predmet.ProtustrankaFormatedWithAdress>
    <izvorni_sadrzaj> TINO d. o. o. za obavljanje građevinskih radova i druge usluge, Elezi 4, 22323 Sedramić</izvorni_sadrzaj>
    <derivirana_varijabla naziv="DomainObject.Predmet.ProtustrankaFormatedWithAdress_1"> TINO d. o. o. za obavljanje građevinskih radova i druge usluge, Elezi 4, 22323 Sedramić</derivirana_varijabla>
  </DomainObject.Predmet.ProtustrankaFormatedWithAdress>
  <DomainObject.Predmet.ProtustrankaFormatedWithAdressOIB>
    <izvorni_sadrzaj> TINO d. o. o. za obavljanje građevinskih radova i druge usluge, OIB 38738251714, Elezi 4, 22323 Sedramić</izvorni_sadrzaj>
    <derivirana_varijabla naziv="DomainObject.Predmet.ProtustrankaFormatedWithAdressOIB_1"> TINO d. o. o. za obavljanje građevinskih radova i druge usluge, OIB 38738251714, Elezi 4, 22323 Sedramić</derivirana_varijabla>
  </DomainObject.Predmet.ProtustrankaFormatedWithAdressOIB>
  <DomainObject.Predmet.ProtustrankaWithAdress>
    <izvorni_sadrzaj>TINO d. o. o. za obavljanje građevinskih radova i druge usluge Elezi 4, 22323 Sedramić</izvorni_sadrzaj>
    <derivirana_varijabla naziv="DomainObject.Predmet.ProtustrankaWithAdress_1">TINO d. o. o. za obavljanje građevinskih radova i druge usluge Elezi 4, 22323 Sedramić</derivirana_varijabla>
  </DomainObject.Predmet.ProtustrankaWithAdress>
  <DomainObject.Predmet.ProtustrankaWithAdressOIB>
    <izvorni_sadrzaj>TINO d. o. o. za obavljanje građevinskih radova i druge usluge, OIB 38738251714, Elezi 4, 22323 Sedramić</izvorni_sadrzaj>
    <derivirana_varijabla naziv="DomainObject.Predmet.ProtustrankaWithAdressOIB_1">TINO d. o. o. za obavljanje građevinskih radova i druge usluge, OIB 38738251714, Elezi 4, 22323 Sedramić</derivirana_varijabla>
  </DomainObject.Predmet.ProtustrankaWithAdressOIB>
  <DomainObject.Predmet.ProtustrankaNazivFormated>
    <izvorni_sadrzaj>TINO d. o. o. za obavljanje građevinskih radova i druge usluge</izvorni_sadrzaj>
    <derivirana_varijabla naziv="DomainObject.Predmet.ProtustrankaNazivFormated_1">TINO d. o. o. za obavljanje građevinskih radova i druge usluge</derivirana_varijabla>
  </DomainObject.Predmet.ProtustrankaNazivFormated>
  <DomainObject.Predmet.ProtustrankaNazivFormatedOIB>
    <izvorni_sadrzaj>TINO d. o. o. za obavljanje građevinskih radova i druge usluge, OIB 38738251714</izvorni_sadrzaj>
    <derivirana_varijabla naziv="DomainObject.Predmet.ProtustrankaNazivFormatedOIB_1">TINO d. o. o. za obavljanje građevinskih radova i druge usluge, OIB 38738251714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TINO d. o. o. za obavljanje građevinskih radova i druge usluge</item>
    </izvorni_sadrzaj>
    <derivirana_varijabla naziv="DomainObject.Predmet.ProtuStrankaListFormated_1">
      <item>TINO d. o. o. za obavljanje građevinskih radova i druge usluge</item>
    </derivirana_varijabla>
  </DomainObject.Predmet.ProtuStrankaListFormated>
  <DomainObject.Predmet.ProtuStrankaListFormatedOIB>
    <izvorni_sadrzaj>
      <item>TINO d. o. o. za obavljanje građevinskih radova i druge usluge, OIB 38738251714</item>
    </izvorni_sadrzaj>
    <derivirana_varijabla naziv="DomainObject.Predmet.ProtuStrankaListFormatedOIB_1">
      <item>TINO d. o. o. za obavljanje građevinskih radova i druge usluge, OIB 38738251714</item>
    </derivirana_varijabla>
  </DomainObject.Predmet.ProtuStrankaListFormatedOIB>
  <DomainObject.Predmet.ProtuStrankaListFormatedWithAdress>
    <izvorni_sadrzaj>
      <item>TINO d. o. o. za obavljanje građevinskih radova i druge usluge, Elezi 4, 22323 Sedramić</item>
    </izvorni_sadrzaj>
    <derivirana_varijabla naziv="DomainObject.Predmet.ProtuStrankaListFormatedWithAdress_1">
      <item>TINO d. o. o. za obavljanje građevinskih radova i druge usluge, Elezi 4, 22323 Sedramić</item>
    </derivirana_varijabla>
  </DomainObject.Predmet.ProtuStrankaListFormatedWithAdress>
  <DomainObject.Predmet.ProtuStrankaListFormatedWithAdressOIB>
    <izvorni_sadrzaj>
      <item>TINO d. o. o. za obavljanje građevinskih radova i druge usluge, OIB 38738251714, Elezi 4, 22323 Sedramić</item>
    </izvorni_sadrzaj>
    <derivirana_varijabla naziv="DomainObject.Predmet.ProtuStrankaListFormatedWithAdressOIB_1">
      <item>TINO d. o. o. za obavljanje građevinskih radova i druge usluge, OIB 38738251714, Elezi 4, 22323 Sedramić</item>
    </derivirana_varijabla>
  </DomainObject.Predmet.ProtuStrankaListFormatedWithAdressOIB>
  <DomainObject.Predmet.ProtuStrankaListNazivFormated>
    <izvorni_sadrzaj>
      <item>TINO d. o. o. za obavljanje građevinskih radova i druge usluge</item>
    </izvorni_sadrzaj>
    <derivirana_varijabla naziv="DomainObject.Predmet.ProtuStrankaListNazivFormated_1">
      <item>TINO d. o. o. za obavljanje građevinskih radova i druge usluge</item>
    </derivirana_varijabla>
  </DomainObject.Predmet.ProtuStrankaListNazivFormated>
  <DomainObject.Predmet.ProtuStrankaListNazivFormatedOIB>
    <izvorni_sadrzaj>
      <item>TINO d. o. o. za obavljanje građevinskih radova i druge usluge, OIB 38738251714</item>
    </izvorni_sadrzaj>
    <derivirana_varijabla naziv="DomainObject.Predmet.ProtuStrankaListNazivFormatedOIB_1">
      <item>TINO d. o. o. za obavljanje građevinskih radova i druge usluge, OIB 38738251714</item>
    </derivirana_varijabla>
  </DomainObject.Predmet.ProtuStrankaListNazivFormatedOIB>
  <DomainObject.Predmet.OstaliListFormated>
    <izvorni_sadrzaj>
      <item>Ivana Žaja</item>
    </izvorni_sadrzaj>
    <derivirana_varijabla naziv="DomainObject.Predmet.OstaliListFormated_1">
      <item>Ivana Žaja</item>
    </derivirana_varijabla>
  </DomainObject.Predmet.OstaliListFormated>
  <DomainObject.Predmet.OstaliListFormatedOIB>
    <izvorni_sadrzaj>
      <item>Ivana Žaja, OIB 48906244693</item>
    </izvorni_sadrzaj>
    <derivirana_varijabla naziv="DomainObject.Predmet.OstaliListFormatedOIB_1">
      <item>Ivana Žaja, OIB 48906244693</item>
    </derivirana_varijabla>
  </DomainObject.Predmet.OstaliListFormatedOIB>
  <DomainObject.Predmet.OstaliListFormatedWithAdress>
    <izvorni_sadrzaj>
      <item>Ivana Žaja, Andrije Hebranga 21, 21220 Trogir</item>
    </izvorni_sadrzaj>
    <derivirana_varijabla naziv="DomainObject.Predmet.OstaliListFormatedWithAdress_1">
      <item>Ivana Žaja, Andrije Hebranga 21, 21220 Trogir</item>
    </derivirana_varijabla>
  </DomainObject.Predmet.OstaliListFormatedWithAdress>
  <DomainObject.Predmet.OstaliListFormatedWithAdressOIB>
    <izvorni_sadrzaj>
      <item>Ivana Žaja, OIB 48906244693, Andrije Hebranga 21, 21220 Trogir</item>
    </izvorni_sadrzaj>
    <derivirana_varijabla naziv="DomainObject.Predmet.OstaliListFormatedWithAdressOIB_1">
      <item>Ivana Žaja, OIB 48906244693, Andrije Hebranga 21, 21220 Trogir</item>
    </derivirana_varijabla>
  </DomainObject.Predmet.OstaliListFormatedWithAdressOIB>
  <DomainObject.Predmet.OstaliListNazivFormated>
    <izvorni_sadrzaj>
      <item>Ivana Žaja</item>
    </izvorni_sadrzaj>
    <derivirana_varijabla naziv="DomainObject.Predmet.OstaliListNazivFormated_1">
      <item>Ivana Žaja</item>
    </derivirana_varijabla>
  </DomainObject.Predmet.OstaliListNazivFormated>
  <DomainObject.Predmet.OstaliListNazivFormatedOIB>
    <izvorni_sadrzaj>
      <item>Ivana Žaja, OIB 48906244693</item>
    </izvorni_sadrzaj>
    <derivirana_varijabla naziv="DomainObject.Predmet.OstaliListNazivFormatedOIB_1">
      <item>Ivana Žaja, OIB 48906244693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TINO d. o. o. za obavljanje građevinskih radova i druge usluge</izvorni_sadrzaj>
    <derivirana_varijabla naziv="DomainObject.Predmet.ProtustrankaIDrugi_1">TINO d. o. o. za obavljanje građevinskih radova i druge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TINO d. o. o. za obavljanje građevinskih radova i druge usluge, OIB 38738251714, Elezi 4, 22323 Sedramić</izvorni_sadrzaj>
    <derivirana_varijabla naziv="DomainObject.Predmet.ProtustrankaIDrugiAdressOIB_1">TINO d. o. o. za obavljanje građevinskih radova i druge usluge, OIB 38738251714, Elezi 4, 22323 Sedramić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TINO d. o. o. za obavljanje građevinskih radova i druge usluge</item>
      <item>Ivana Žaja</item>
    </izvorni_sadrzaj>
    <derivirana_varijabla naziv="DomainObject.Predmet.SudioniciListNaziv_1">
      <item>FINA - Podružnica Šibenik</item>
      <item>TINO d. o. o. za obavljanje građevinskih radova i druge usluge</item>
      <item>Ivana Žaja</item>
    </derivirana_varijabla>
  </DomainObject.Predmet.SudioniciListNaziv>
  <DomainObject.Predmet.SudioniciListAdressOIB>
    <izvorni_sadrzaj>
      <item>FINA - Podružnica Šibenik, OIB 85821130368, Perivoj L. Marune 1,22000 Šibenik</item>
      <item>TINO d. o. o. za obavljanje građevinskih radova i druge usluge, OIB 38738251714, Elezi 4,22323 Sedramić</item>
      <item>Ivana Žaja, OIB 48906244693, Andrije Hebranga 21,21220 Trogir</item>
    </izvorni_sadrzaj>
    <derivirana_varijabla naziv="DomainObject.Predmet.SudioniciListAdressOIB_1">
      <item>FINA - Podružnica Šibenik, OIB 85821130368, Perivoj L. Marune 1,22000 Šibenik</item>
      <item>TINO d. o. o. za obavljanje građevinskih radova i druge usluge, OIB 38738251714, Elezi 4,22323 Sedramić</item>
      <item>Ivana Žaja, OIB 48906244693, Andrije Hebranga 21,21220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38738251714</item>
      <item>, OIB 48906244693</item>
    </izvorni_sadrzaj>
    <derivirana_varijabla naziv="DomainObject.Predmet.SudioniciListNazivOIB_1">
      <item>, OIB 85821130368</item>
      <item>, OIB 38738251714</item>
      <item>, OIB 48906244693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C5B2E-DBA3-414A-9354-CE51A86AEB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881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2016-06-13T08:05:00Z</dcterms:created>
  <dc:creator>Ardena Bajlo</dc:creator>
  <cp:lastModifiedBy>Martina Kalmeta</cp:lastModifiedBy>
  <cp:lastPrinted>2016-06-13T08:01:00Z</cp:lastPrinted>
  <dcterms:modified xmlns:xsi="http://www.w3.org/2001/XMLSchema-instance" xsi:type="dcterms:W3CDTF">2016-06-14T08:53:00Z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