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b195" w14:paraId="a86b195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640DD7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DD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DD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DD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DD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DD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DD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D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D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ERDI d.o.o. ČEVAR-PORAT</izvorni_sadrzaj>
    <derivirana_varijabla naziv="DomainObject.Predmet.ProtustrankaFormated_1">  ERDI d.o.o. ČEVAR-PORAT</derivirana_varijabla>
  </DomainObject.Predmet.ProtustrankaFormated>
  <DomainObject.Predmet.ProtustrankaFormatedOIB>
    <izvorni_sadrzaj>  ERDI d.o.o. ČEVAR-PORAT, OIB 11166024467</izvorni_sadrzaj>
    <derivirana_varijabla naziv="DomainObject.Predmet.ProtustrankaFormatedOIB_1">  ERDI d.o.o. ČEVAR-PORAT, OIB 11166024467</derivirana_varijabla>
  </DomainObject.Predmet.ProtustrankaFormatedOIB>
  <DomainObject.Predmet.ProtustrankaFormatedWithAdress>
    <izvorni_sadrzaj> ERDI d.o.o. ČEVAR-PORAT, Riva amfora 3, 52440 Červar-Porat</izvorni_sadrzaj>
    <derivirana_varijabla naziv="DomainObject.Predmet.ProtustrankaFormatedWithAdress_1"> ERDI d.o.o. ČEVAR-PORAT, Riva amfora 3, 52440 Červar-Porat</derivirana_varijabla>
  </DomainObject.Predmet.ProtustrankaFormatedWithAdress>
  <DomainObject.Predmet.ProtustrankaFormatedWithAdressOIB>
    <izvorni_sadrzaj> ERDI d.o.o. ČEVAR-PORAT, OIB 11166024467, Riva amfora 3, 52440 Červar-Porat</izvorni_sadrzaj>
    <derivirana_varijabla naziv="DomainObject.Predmet.ProtustrankaFormatedWithAdressOIB_1"> ERDI d.o.o. ČEVAR-PORAT, OIB 11166024467, Riva amfora 3, 52440 Červar-Porat</derivirana_varijabla>
  </DomainObject.Predmet.ProtustrankaFormatedWithAdressOIB>
  <DomainObject.Predmet.ProtustrankaWithAdress>
    <izvorni_sadrzaj>ERDI d.o.o. ČEVAR-PORAT Riva amfora 3, 52440 Červar-Porat</izvorni_sadrzaj>
    <derivirana_varijabla naziv="DomainObject.Predmet.ProtustrankaWithAdress_1">ERDI d.o.o. ČEVAR-PORAT Riva amfora 3, 52440 Červar-Porat</derivirana_varijabla>
  </DomainObject.Predmet.ProtustrankaWithAdress>
  <DomainObject.Predmet.ProtustrankaWithAdressOIB>
    <izvorni_sadrzaj>ERDI d.o.o. ČEVAR-PORAT, OIB 11166024467, Riva amfora 3, 52440 Červar-Porat</izvorni_sadrzaj>
    <derivirana_varijabla naziv="DomainObject.Predmet.ProtustrankaWithAdressOIB_1">ERDI d.o.o. ČEVAR-PORAT, OIB 11166024467, Riva amfora 3, 52440 Červar-Porat</derivirana_varijabla>
  </DomainObject.Predmet.ProtustrankaWithAdressOIB>
  <DomainObject.Predmet.ProtustrankaNazivFormated>
    <izvorni_sadrzaj>ERDI d.o.o. ČEVAR-PORAT</izvorni_sadrzaj>
    <derivirana_varijabla naziv="DomainObject.Predmet.ProtustrankaNazivFormated_1">ERDI d.o.o. ČEVAR-PORAT</derivirana_varijabla>
  </DomainObject.Predmet.ProtustrankaNazivFormated>
  <DomainObject.Predmet.ProtustrankaNazivFormatedOIB>
    <izvorni_sadrzaj>ERDI d.o.o. ČEVAR-PORAT, OIB 11166024467</izvorni_sadrzaj>
    <derivirana_varijabla naziv="DomainObject.Predmet.ProtustrankaNazivFormatedOIB_1">ERDI d.o.o. ČEVAR-PORAT, OIB 11166024467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14055.90</izvorni_sadrzaj>
    <derivirana_varijabla naziv="DomainObject.Predmet.TrenutnaVrijednost_1">14055.90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ERDI d.o.o. ČEVAR-PORAT</item>
    </izvorni_sadrzaj>
    <derivirana_varijabla naziv="DomainObject.Predmet.ProtuStrankaListFormated_1">
      <item>ERDI d.o.o. ČEVAR-PORAT</item>
    </derivirana_varijabla>
  </DomainObject.Predmet.ProtuStrankaListFormated>
  <DomainObject.Predmet.ProtuStrankaListFormatedOIB>
    <izvorni_sadrzaj>
      <item>ERDI d.o.o. ČEVAR-PORAT, OIB 11166024467</item>
    </izvorni_sadrzaj>
    <derivirana_varijabla naziv="DomainObject.Predmet.ProtuStrankaListFormatedOIB_1">
      <item>ERDI d.o.o. ČEVAR-PORAT, OIB 11166024467</item>
    </derivirana_varijabla>
  </DomainObject.Predmet.ProtuStrankaListFormatedOIB>
  <DomainObject.Predmet.ProtuStrankaListFormatedWithAdress>
    <izvorni_sadrzaj>
      <item>ERDI d.o.o. ČEVAR-PORAT, Riva amfora 3, 52440 Červar-Porat</item>
    </izvorni_sadrzaj>
    <derivirana_varijabla naziv="DomainObject.Predmet.ProtuStrankaListFormatedWithAdress_1">
      <item>ERDI d.o.o. ČEVAR-PORAT, Riva amfora 3, 52440 Červar-Porat</item>
    </derivirana_varijabla>
  </DomainObject.Predmet.ProtuStrankaListFormatedWithAdress>
  <DomainObject.Predmet.ProtuStrankaListFormatedWithAdressOIB>
    <izvorni_sadrzaj>
      <item>ERDI d.o.o. ČEVAR-PORAT, OIB 11166024467, Riva amfora 3, 52440 Červar-Porat</item>
    </izvorni_sadrzaj>
    <derivirana_varijabla naziv="DomainObject.Predmet.ProtuStrankaListFormatedWithAdressOIB_1">
      <item>ERDI d.o.o. ČEVAR-PORAT, OIB 11166024467, Riva amfora 3, 52440 Červar-Porat</item>
    </derivirana_varijabla>
  </DomainObject.Predmet.ProtuStrankaListFormatedWithAdressOIB>
  <DomainObject.Predmet.ProtuStrankaListNazivFormated>
    <izvorni_sadrzaj>
      <item>ERDI d.o.o. ČEVAR-PORAT</item>
    </izvorni_sadrzaj>
    <derivirana_varijabla naziv="DomainObject.Predmet.ProtuStrankaListNazivFormated_1">
      <item>ERDI d.o.o. ČEVAR-PORAT</item>
    </derivirana_varijabla>
  </DomainObject.Predmet.ProtuStrankaListNazivFormated>
  <DomainObject.Predmet.ProtuStrankaListNazivFormatedOIB>
    <izvorni_sadrzaj>
      <item>ERDI d.o.o. ČEVAR-PORAT, OIB 11166024467</item>
    </izvorni_sadrzaj>
    <derivirana_varijabla naziv="DomainObject.Predmet.ProtuStrankaListNazivFormatedOIB_1">
      <item>ERDI d.o.o. ČEVAR-PORAT, OIB 11166024467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ERDI d.o.o. ČEVAR-PORAT</izvorni_sadrzaj>
    <derivirana_varijabla naziv="DomainObject.Predmet.ProtustrankaIDrugi_1">ERDI d.o.o. ČEVAR-PORAT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ERDI d.o.o. ČEVAR-PORAT, OIB 11166024467, Riva amfora 3, 52440 Červar-Porat</izvorni_sadrzaj>
    <derivirana_varijabla naziv="DomainObject.Predmet.ProtustrankaIDrugiAdressOIB_1">ERDI d.o.o. ČEVAR-PORAT, OIB 11166024467, Riva amfora 3,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ERDI d.o.o. ČEVAR-PORAT</item>
    </izvorni_sadrzaj>
    <derivirana_varijabla naziv="DomainObject.Predmet.SudioniciListNaziv_1">
      <item>FINANCIJSKA AGENCIJA, RC RIJEKA, PODRUŽNICA PULA, PULA</item>
      <item>ERDI d.o.o. ČEVAR-PORAT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ERDI d.o.o. ČEVAR-PORAT, OIB 11166024467, Riva amfora 3,52440 Červar-Porat</item>
    </izvorni_sadrzaj>
    <derivirana_varijabla naziv="DomainObject.Predmet.SudioniciListAdressOIB_1">
      <item>FINANCIJSKA AGENCIJA, RC RIJEKA, PODRUŽNICA PULA, PULA, OIB 85821130368, Giardini 5,52100 Pula</item>
      <item>ERDI d.o.o. ČEVAR-PORAT, OIB 11166024467, Riva amfora 3,52440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11166024467</item>
    </izvorni_sadrzaj>
    <derivirana_varijabla naziv="DomainObject.Predmet.SudioniciListNazivOIB_1">
      <item>, OIB 85821130368</item>
      <item>, OIB 11166024467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2016-04-19T09:55:00Z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