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e59d" w14:paraId="dc0e59d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r w:rsidR="002705E0" w:rsidRPr="003B182B">
        <w:rPr>
          <w:sz w:val="24"/>
          <w:szCs w:val="24"/>
        </w:rPr>
        <w:t>72 St -</w:t>
      </w:r>
      <w:r w:rsidR="002705E0">
        <w:rPr>
          <w:sz w:val="24"/>
          <w:szCs w:val="24"/>
        </w:rPr>
        <w:t>1498/2017</w:t>
      </w:r>
      <w:r w:rsidR="00DE0A08">
        <w:rPr>
          <w:sz w:val="24"/>
          <w:szCs w:val="24"/>
        </w:rPr>
        <w:t>-95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DE0A08" w:rsidP="00DE0A08" w:rsidR="00DE0A08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DE0A08" w:rsidP="00DE0A08" w:rsidR="00DE0A08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E0A08" w:rsidP="00DE0A08" w:rsidR="00DE0A08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DE0A08">
      <w:pPr>
        <w:jc w:val="center"/>
        <w:rPr>
          <w:sz w:val="24"/>
          <w:szCs w:val="24"/>
        </w:rPr>
      </w:pPr>
      <w:r w:rsidRPr="00DE0A08">
        <w:rPr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A14452" w:rsidP="00A14452" w:rsidR="00A14452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9.</w:t>
      </w:r>
      <w:r w:rsidRPr="00D003B1">
        <w:rPr>
          <w:sz w:val="24"/>
          <w:szCs w:val="24"/>
        </w:rPr>
        <w:tab/>
        <w:t xml:space="preserve">JOSIP MILAK, OIB:28318884905 u iznosu 6.951,40 kn </w:t>
      </w:r>
    </w:p>
    <w:p w:rsidRDefault="00A14452" w:rsidP="00A14452" w:rsidR="00A14452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A14452" w:rsidP="00A14452" w:rsidR="00A14452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A14452" w:rsidP="00A14452" w:rsidR="00A14452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JOSIP MILAK, OIB:28318884905 u iznosu 6.951,40 kn</w:t>
      </w:r>
    </w:p>
    <w:p w:rsidRDefault="00A14452" w:rsidP="00A14452" w:rsidR="00A14452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DE0A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E0A08" w:rsidP="008F0B3C" w:rsidR="00DE0A08">
      <w:pPr>
        <w:jc w:val="center"/>
        <w:rPr>
          <w:sz w:val="24"/>
          <w:szCs w:val="24"/>
        </w:rPr>
      </w:pP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DE0A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="00DE0A0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0A08" w:rsidP="00E91121" w:rsidR="00DE0A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0A08" w:rsidP="00E91121" w:rsidR="00DE0A0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0A08" w:rsidP="00DE0A08" w:rsidR="00DE0A0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0A08" w:rsidP="00E91121" w:rsidR="00DE0A0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F0B3C" w:rsidP="00DE0A08" w:rsidR="008F0B3C" w:rsidRPr="00576089">
      <w:pPr>
        <w:pStyle w:val="Podnaslov"/>
        <w:ind w:firstLine="708" w:left="4956"/>
        <w:rPr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DE0A08" w:rsidP="008F0B3C" w:rsidR="00DE0A08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A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A6CB1"/>
    <w:rsid w:val="001B0D90"/>
    <w:rsid w:val="001B5738"/>
    <w:rsid w:val="001C798F"/>
    <w:rsid w:val="001E5A82"/>
    <w:rsid w:val="002705E0"/>
    <w:rsid w:val="002864BE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03C99"/>
    <w:rsid w:val="00504CDF"/>
    <w:rsid w:val="00545AE3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14452"/>
    <w:rsid w:val="00AB16FB"/>
    <w:rsid w:val="00AC73BE"/>
    <w:rsid w:val="00AE4DC4"/>
    <w:rsid w:val="00BA094E"/>
    <w:rsid w:val="00BC6AFE"/>
    <w:rsid w:val="00D33F8C"/>
    <w:rsid w:val="00D55FD5"/>
    <w:rsid w:val="00D66367"/>
    <w:rsid w:val="00D70997"/>
    <w:rsid w:val="00DE0A08"/>
    <w:rsid w:val="00E07BAA"/>
    <w:rsid w:val="00E64657"/>
    <w:rsid w:val="00F0224B"/>
    <w:rsid w:val="00F060F1"/>
    <w:rsid w:val="00F301C0"/>
    <w:rsid w:val="00F511FA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A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A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A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A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A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A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A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A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2090</properties:Characters>
  <properties:Lines>113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2018-02-13T14:31:00Z</dcterms:created>
  <dc:creator>nribaric</dc:creator>
  <cp:lastModifiedBy>Jadranka Zelić</cp:lastModifiedBy>
  <cp:lastPrinted>2018-02-14T09:54:00Z</cp:lastPrinted>
  <dcterms:modified xmlns:xsi="http://www.w3.org/2001/XMLSchema-instance" xsi:type="dcterms:W3CDTF">2018-02-14T09:56:00Z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