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7e11" w14:paraId="c747e11" w:rsidRDefault="00780EDE" w:rsidP="00F349AA" w:rsidR="003E43D7" w:rsidRPr="009C51E9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51E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9C51E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9C51E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9C51E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9C51E9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B546A6" w:rsidRPr="009C51E9">
        <w:rPr>
          <w:rFonts w:hAnsi="Times New Roman" w:ascii="Times New Roman"/>
          <w:color w:val="auto"/>
          <w:sz w:val="24"/>
          <w:szCs w:val="24"/>
          <w:lang w:val="pl-PL"/>
        </w:rPr>
        <w:t>3171/16-21</w:t>
      </w:r>
    </w:p>
    <w:p w:rsidRDefault="00F349AA" w:rsidP="00F349AA" w:rsidR="00F349AA" w:rsidRPr="009C51E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9C51E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9C51E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9C51E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B2195E" w:rsidP="002B2B94" w:rsidR="001E6CCF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9C51E9">
        <w:rPr>
          <w:rFonts w:hAnsi="Times New Roman" w:ascii="Times New Roman"/>
          <w:sz w:val="24"/>
        </w:rPr>
        <w:t>Trgovački sud u Zagrebu po sucu pojedincu Vesni Malenica kao stečajnom sucu u prethodnom postupku radi utvrđivanja pretpostavki za otvaranje stečajnog postupka nad dužnikom FRIZER ZA MUŠKARCE MEN j. d. o. o., za usluge i trgovinu, Sesvete, Ninska 5a, OIB 88555578337</w:t>
      </w:r>
      <w:r w:rsidR="00AB366B" w:rsidRPr="009C51E9">
        <w:rPr>
          <w:rFonts w:hAnsi="Times New Roman" w:ascii="Times New Roman"/>
          <w:sz w:val="24"/>
        </w:rPr>
        <w:t>, 11. rujna 2017.</w:t>
      </w:r>
    </w:p>
    <w:p w:rsidRDefault="00F22BF6" w:rsidP="002B2B94" w:rsidR="00F22BF6" w:rsidRPr="009C51E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9C51E9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9C51E9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9C51E9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9C51E9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9C51E9">
        <w:rPr>
          <w:rFonts w:hAnsi="Times New Roman" w:ascii="Times New Roman"/>
          <w:color w:val="auto"/>
          <w:sz w:val="24"/>
          <w:szCs w:val="24"/>
        </w:rPr>
        <w:tab/>
      </w:r>
      <w:r w:rsidR="00F349AA" w:rsidRPr="009C51E9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AB366B" w:rsidRPr="009C51E9">
        <w:rPr>
          <w:rFonts w:hAnsi="Times New Roman" w:ascii="Times New Roman"/>
          <w:color w:val="auto"/>
          <w:sz w:val="24"/>
        </w:rPr>
        <w:t>FRIZER ZA MUŠKARCE MEN j. d. o. o., za usluge i trgovinu, Sesvete, Ninska 5a, OIB 88555578337</w:t>
      </w:r>
      <w:r w:rsidR="00F349AA" w:rsidRPr="009C51E9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E47C35" w:rsidRPr="009C51E9">
        <w:rPr>
          <w:rFonts w:hAnsi="Times New Roman" w:ascii="Times New Roman"/>
          <w:color w:val="auto"/>
          <w:sz w:val="24"/>
          <w:szCs w:val="24"/>
        </w:rPr>
        <w:t>317116</w:t>
      </w:r>
      <w:r w:rsidR="00464ED8" w:rsidRPr="009C51E9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9C51E9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9C51E9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9C51E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9C51E9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9C51E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9C51E9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9C51E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</w:rPr>
        <w:tab/>
      </w: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9C51E9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9C51E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9C51E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9C51E9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9C51E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9C51E9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9C51E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9C51E9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9C51E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9C51E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C51E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1E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9C51E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146E7" w:rsidP="006146E7" w:rsidR="006146E7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30. ožujka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je u neprekinutom razdoblju od 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17.993,20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7F4E4D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6146E7" w:rsidP="006146E7" w:rsidR="006146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7F4E4D">
        <w:rPr>
          <w:rFonts w:hAnsi="Times New Roman" w:ascii="Times New Roman"/>
          <w:color w:val="auto"/>
          <w:sz w:val="24"/>
          <w:szCs w:val="24"/>
          <w:lang w:val="hr-HR"/>
        </w:rPr>
        <w:t>3171/16-6 od 17. studenog 2016.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za otvaranje stečajnog postupka.</w:t>
      </w:r>
    </w:p>
    <w:p w:rsidRDefault="007759D5" w:rsidP="006146E7" w:rsidR="007759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suda broj St-3171/16-4 od 17. studenog 2016. naloženo je ovlaštenoj osobi za zastupanje dužnika </w:t>
      </w:r>
      <w:r w:rsidR="00676A5E">
        <w:rPr>
          <w:rFonts w:hAnsi="Times New Roman" w:ascii="Times New Roman"/>
          <w:color w:val="auto"/>
          <w:sz w:val="24"/>
          <w:szCs w:val="24"/>
          <w:lang w:val="hr-HR"/>
        </w:rPr>
        <w:t xml:space="preserve">da dostavi popis imovine i obveza dužnika u skladu s odredbom čl. 17 Stečajnog zakona. Navedeno rješenje zakonski zastupnik dužnika zaprimio je </w:t>
      </w:r>
      <w:r w:rsidR="00833610">
        <w:rPr>
          <w:rFonts w:hAnsi="Times New Roman" w:ascii="Times New Roman"/>
          <w:color w:val="auto"/>
          <w:sz w:val="24"/>
          <w:szCs w:val="24"/>
          <w:lang w:val="hr-HR"/>
        </w:rPr>
        <w:t>21. studenog 2016.</w:t>
      </w:r>
    </w:p>
    <w:p w:rsidRDefault="00833610" w:rsidP="006146E7" w:rsidR="00833610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Podneskom od 28. studenog 2016. zakonski zastupnik dužnika </w:t>
      </w:r>
      <w:r w:rsidR="008D4D37">
        <w:rPr>
          <w:rFonts w:hAnsi="Times New Roman" w:ascii="Times New Roman"/>
          <w:color w:val="auto"/>
          <w:sz w:val="24"/>
          <w:szCs w:val="24"/>
          <w:lang w:val="hr-HR"/>
        </w:rPr>
        <w:t xml:space="preserve">dostavlja popis imovine iz kojeg proizlazi da dužnik nema pokretne niti nepokretne imovine </w:t>
      </w:r>
      <w:r w:rsidR="00226633">
        <w:rPr>
          <w:rFonts w:hAnsi="Times New Roman" w:ascii="Times New Roman"/>
          <w:color w:val="auto"/>
          <w:sz w:val="24"/>
          <w:szCs w:val="24"/>
          <w:lang w:val="hr-HR"/>
        </w:rPr>
        <w:t>u svojem vlasništvu.</w:t>
      </w:r>
    </w:p>
    <w:p w:rsidRDefault="006146E7" w:rsidP="006146E7" w:rsidR="006146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nad dužnikom, održanom </w:t>
      </w:r>
      <w:r w:rsidR="007613F0">
        <w:rPr>
          <w:rFonts w:hAnsi="Times New Roman" w:ascii="Times New Roman"/>
          <w:color w:val="auto"/>
          <w:sz w:val="24"/>
          <w:szCs w:val="24"/>
          <w:lang w:val="hr-HR"/>
        </w:rPr>
        <w:t>4.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nije pristupio zakonski zastupnik dužnika niti je </w:t>
      </w:r>
      <w:r w:rsidR="007613F0">
        <w:rPr>
          <w:rFonts w:hAnsi="Times New Roman" w:ascii="Times New Roman"/>
          <w:color w:val="auto"/>
          <w:sz w:val="24"/>
          <w:szCs w:val="24"/>
          <w:lang w:val="hr-HR"/>
        </w:rPr>
        <w:t>svoj izostanak opravdao.</w:t>
      </w:r>
    </w:p>
    <w:p w:rsidRDefault="007613F0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5247B">
        <w:rPr>
          <w:rFonts w:hAnsi="Times New Roman" w:ascii="Times New Roman"/>
          <w:color w:val="auto"/>
          <w:sz w:val="24"/>
          <w:szCs w:val="24"/>
          <w:lang w:val="hr-HR"/>
        </w:rPr>
        <w:t>Podneskom od 4. travnja 2017. direktor dužnika očitovao se o prijedlogu za pokretanje stečajnog postupka na način da se ne protivi prijedlogu.</w:t>
      </w:r>
    </w:p>
    <w:p w:rsidRDefault="006146E7" w:rsidP="004F7299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4F7299">
        <w:rPr>
          <w:rFonts w:hAnsi="Times New Roman" w:ascii="Times New Roman"/>
          <w:color w:val="auto"/>
          <w:sz w:val="24"/>
          <w:szCs w:val="24"/>
          <w:lang w:val="hr-HR"/>
        </w:rPr>
        <w:t>23. studeni 2016.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dužnik ima evidentirane neizvršene osnove za plaćanje u neprekinutom razdoblju od </w:t>
      </w:r>
      <w:r w:rsidR="004F7299">
        <w:rPr>
          <w:rFonts w:hAnsi="Times New Roman" w:ascii="Times New Roman"/>
          <w:color w:val="auto"/>
          <w:sz w:val="24"/>
          <w:szCs w:val="24"/>
          <w:lang w:val="hr-HR"/>
        </w:rPr>
        <w:t>362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4F7299">
        <w:rPr>
          <w:rFonts w:hAnsi="Times New Roman" w:ascii="Times New Roman"/>
          <w:color w:val="auto"/>
          <w:sz w:val="24"/>
          <w:szCs w:val="24"/>
          <w:lang w:val="hr-HR"/>
        </w:rPr>
        <w:t>17.993,20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6146E7" w:rsidP="006146E7" w:rsidR="006146E7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4F7299">
        <w:rPr>
          <w:rFonts w:hAnsi="Times New Roman" w:ascii="Times New Roman"/>
          <w:color w:val="auto"/>
          <w:sz w:val="24"/>
          <w:szCs w:val="24"/>
          <w:lang w:val="hr-HR"/>
        </w:rPr>
        <w:t>11. rujan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6146E7" w:rsidP="006146E7" w:rsidR="006146E7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46E7" w:rsidP="006146E7" w:rsidR="006146E7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6146E7" w:rsidP="006146E7" w:rsidR="006146E7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D2A8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46E7" w:rsidP="006146E7" w:rsidR="006146E7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D2A8B" w:rsidP="00AB7A2F" w:rsidR="00ED2A8B" w:rsidRPr="00ED2A8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D2A8B" w:rsidP="00995CE9" w:rsidR="00ED2A8B" w:rsidRPr="00ED2A8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2A8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6146E7" w:rsidP="006146E7" w:rsidR="006146E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P="006146E7" w:rsidR="002B2B94" w:rsidRPr="009C51E9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9C51E9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D2A8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546A6">
      <w:rPr>
        <w:rFonts w:hAnsi="Verdana" w:ascii="Verdana"/>
        <w:color w:val="000000"/>
      </w:rPr>
      <w:t>3171/16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663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4F7299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46E7"/>
    <w:rsid w:val="0061665C"/>
    <w:rsid w:val="006313E1"/>
    <w:rsid w:val="00634151"/>
    <w:rsid w:val="00641AC7"/>
    <w:rsid w:val="0064633E"/>
    <w:rsid w:val="00676A5E"/>
    <w:rsid w:val="006C598D"/>
    <w:rsid w:val="006F3774"/>
    <w:rsid w:val="0070781D"/>
    <w:rsid w:val="007517D9"/>
    <w:rsid w:val="007575FB"/>
    <w:rsid w:val="007613F0"/>
    <w:rsid w:val="007759D5"/>
    <w:rsid w:val="00780EDE"/>
    <w:rsid w:val="007F4E4D"/>
    <w:rsid w:val="00803C60"/>
    <w:rsid w:val="00807628"/>
    <w:rsid w:val="00816016"/>
    <w:rsid w:val="00833610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D4D37"/>
    <w:rsid w:val="008F0ADC"/>
    <w:rsid w:val="009019D0"/>
    <w:rsid w:val="009039A2"/>
    <w:rsid w:val="009210AE"/>
    <w:rsid w:val="009256FD"/>
    <w:rsid w:val="0092748B"/>
    <w:rsid w:val="009535A9"/>
    <w:rsid w:val="0097600E"/>
    <w:rsid w:val="00986B95"/>
    <w:rsid w:val="009A51B3"/>
    <w:rsid w:val="009C51E9"/>
    <w:rsid w:val="00A126F9"/>
    <w:rsid w:val="00A16C74"/>
    <w:rsid w:val="00A55B6B"/>
    <w:rsid w:val="00AB366B"/>
    <w:rsid w:val="00AD5596"/>
    <w:rsid w:val="00B2195E"/>
    <w:rsid w:val="00B279FF"/>
    <w:rsid w:val="00B4313D"/>
    <w:rsid w:val="00B52C81"/>
    <w:rsid w:val="00B52E8B"/>
    <w:rsid w:val="00B546A6"/>
    <w:rsid w:val="00B55F94"/>
    <w:rsid w:val="00B6310E"/>
    <w:rsid w:val="00B702D9"/>
    <w:rsid w:val="00B75533"/>
    <w:rsid w:val="00BC51FF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247B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47C35"/>
    <w:rsid w:val="00E511E2"/>
    <w:rsid w:val="00E950DC"/>
    <w:rsid w:val="00EC3E85"/>
    <w:rsid w:val="00ED2A8B"/>
    <w:rsid w:val="00ED7F7F"/>
    <w:rsid w:val="00EE6D02"/>
    <w:rsid w:val="00F04899"/>
    <w:rsid w:val="00F21060"/>
    <w:rsid w:val="00F22BF6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2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A8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A8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A8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A8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2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A8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A8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A8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A8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3171</izvorni_sadrzaj>
    <derivirana_varijabla naziv="DomainObject.Predmet.Broj_1">3171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St-3171/2016</izvorni_sadrzaj>
    <derivirana_varijabla naziv="DomainObject.Predmet.OznakaBroj_1">St-3171/2016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 ZA MUŠKARCE MEN j.d.o.o. zastupanog po punomoćniku ZORAN GALIĆ</izvorni_sadrzaj>
    <derivirana_varijabla naziv="DomainObject.Predmet.ProtustrankaFormated_1">  FRIZER ZA MUŠKARCE MEN j.d.o.o. zastupanog po punomoćniku ZORAN GALIĆ</derivirana_varijabla>
  </DomainObject.Predmet.ProtustrankaFormated>
  <DomainObject.Predmet.ProtustrankaFormatedOIB>
    <izvorni_sadrzaj>  FRIZER ZA MUŠKARCE MEN j.d.o.o., OIB 88555578337 zastupanog po punomoćniku ZORAN GALIĆ</izvorni_sadrzaj>
    <derivirana_varijabla naziv="DomainObject.Predmet.ProtustrankaFormatedOIB_1">  FRIZER ZA MUŠKARCE MEN j.d.o.o., OIB 88555578337 zastupanog po punomoćniku ZORAN GALIĆ</derivirana_varijabla>
  </DomainObject.Predmet.ProtustrankaFormatedOIB>
  <DomainObject.Predmet.ProtustrankaFormatedWithAdress>
    <izvorni_sadrzaj> FRIZER ZA MUŠKARCE MEN j.d.o.o., Ninska 5 A, 10360 Sesvete zastupanog po punomoćniku ZORAN GALIĆ</izvorni_sadrzaj>
    <derivirana_varijabla naziv="DomainObject.Predmet.ProtustrankaFormatedWithAdress_1"> FRIZER ZA MUŠKARCE MEN j.d.o.o., Ninska 5 A, 10360 Sesvete zastupanog po punomoćniku ZORAN GALIĆ</derivirana_varijabla>
  </DomainObject.Predmet.ProtustrankaFormatedWithAdress>
  <DomainObject.Predmet.ProtustrankaFormatedWithAdressOIB>
    <izvorni_sadrzaj> FRIZER ZA MUŠKARCE MEN j.d.o.o., OIB 88555578337, Ninska 5 A, 10360 Sesvete zastupanog po punomoćniku ZORAN GALIĆ</izvorni_sadrzaj>
    <derivirana_varijabla naziv="DomainObject.Predmet.ProtustrankaFormatedWithAdressOIB_1"> FRIZER ZA MUŠKARCE MEN j.d.o.o., OIB 88555578337, Ninska 5 A, 10360 Sesvete zastupanog po punomoćniku ZORAN GALIĆ</derivirana_varijabla>
  </DomainObject.Predmet.ProtustrankaFormatedWithAdressOIB>
  <DomainObject.Predmet.ProtustrankaWithAdress>
    <izvorni_sadrzaj>FRIZER ZA MUŠKARCE MEN j.d.o.o. Ninska 5 A, 10360 Sesvete</izvorni_sadrzaj>
    <derivirana_varijabla naziv="DomainObject.Predmet.ProtustrankaWithAdress_1">FRIZER ZA MUŠKARCE MEN j.d.o.o. Ninska 5 A, 10360 Sesvete</derivirana_varijabla>
  </DomainObject.Predmet.ProtustrankaWithAdress>
  <DomainObject.Predmet.ProtustrankaWithAdressOIB>
    <izvorni_sadrzaj>FRIZER ZA MUŠKARCE MEN j.d.o.o., OIB 88555578337, Ninska 5 A, 10360 Sesvete</izvorni_sadrzaj>
    <derivirana_varijabla naziv="DomainObject.Predmet.ProtustrankaWithAdressOIB_1">FRIZER ZA MUŠKARCE MEN j.d.o.o., OIB 88555578337, Ninska 5 A, 10360 Sesvete</derivirana_varijabla>
  </DomainObject.Predmet.ProtustrankaWithAdressOIB>
  <DomainObject.Predmet.ProtustrankaNazivFormated>
    <izvorni_sadrzaj>FRIZER ZA MUŠKARCE MEN j.d.o.o.</izvorni_sadrzaj>
    <derivirana_varijabla naziv="DomainObject.Predmet.ProtustrankaNazivFormated_1">FRIZER ZA MUŠKARCE MEN j.d.o.o.</derivirana_varijabla>
  </DomainObject.Predmet.ProtustrankaNazivFormated>
  <DomainObject.Predmet.ProtustrankaNazivFormatedOIB>
    <izvorni_sadrzaj>FRIZER ZA MUŠKARCE MEN j.d.o.o., OIB 88555578337</izvorni_sadrzaj>
    <derivirana_varijabla naziv="DomainObject.Predmet.ProtustrankaNazivFormatedOIB_1">FRIZER ZA MUŠKARCE MEN j.d.o.o., OIB 88555578337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Ferenček</izvorni_sadrzaj>
    <derivirana_varijabla naziv="DomainObject.Predmet.StrankaFormated_1">  FINA Regionalni centar Zagreb; Snježana Ferenček</derivirana_varijabla>
  </DomainObject.Predmet.StrankaFormated>
  <DomainObject.Predmet.StrankaFormatedOIB>
    <izvorni_sadrzaj>  FINA Regionalni centar Zagreb, OIB 85821130368; Snježana Ferenček, OIB 49848625784</izvorni_sadrzaj>
    <derivirana_varijabla naziv="DomainObject.Predmet.StrankaFormatedOIB_1">  FINA Regionalni centar Zagreb, OIB 85821130368; Snježana Ferenček, OIB 49848625784</derivirana_varijabla>
  </DomainObject.Predmet.StrankaFormatedOIB>
  <DomainObject.Predmet.StrankaFormatedWithAdress>
    <izvorni_sadrzaj> FINA Regionalni centar Zagreb, Trg svibanjskih žrtava 1995. 1, 10000 Zagreb; Snježana Ferenček, Ninska 5a, 10360 Sesvete</izvorni_sadrzaj>
    <derivirana_varijabla naziv="DomainObject.Predmet.StrankaFormatedWithAdress_1"> FINA Regionalni centar Zagreb, Trg svibanjskih žrtava 1995. 1, 10000 Zagreb; Snježana Ferenček, Ninska 5a, 10360 Sesvete</derivirana_varijabla>
  </DomainObject.Predmet.StrankaFormatedWithAdress>
  <DomainObject.Predmet.StrankaFormatedWithAdressOIB>
    <izvorni_sadrzaj> FINA Regionalni centar Zagreb, OIB 85821130368, Trg svibanjskih žrtava 1995. 1, 10000 Zagreb; Snježana Ferenček, OIB 49848625784, Ninska 5a, 10360 Sesvete</izvorni_sadrzaj>
    <derivirana_varijabla naziv="DomainObject.Predmet.StrankaFormatedWithAdressOIB_1"> FINA Regionalni centar Zagreb, OIB 85821130368, Trg svibanjskih žrtava 1995. 1, 10000 Zagreb; Snježana Ferenček, OIB 49848625784, Ninska 5a, 10360 Sesvete</derivirana_varijabla>
  </DomainObject.Predmet.StrankaFormatedWithAdressOIB>
  <DomainObject.Predmet.StrankaWithAdress>
    <izvorni_sadrzaj>FINA Regionalni centar Zagreb Trg svibanjskih žrtava 1995. 1,10000 Zagreb,Snježana Ferenček Ninska 5a,10360 Sesvete</izvorni_sadrzaj>
    <derivirana_varijabla naziv="DomainObject.Predmet.StrankaWithAdress_1">FINA Regionalni centar Zagreb Trg svibanjskih žrtava 1995. 1,10000 Zagreb,Snježana Ferenček Ninska 5a,10360 Sesvete</derivirana_varijabla>
  </DomainObject.Predmet.StrankaWithAdress>
  <DomainObject.Predmet.StrankaWithAdressOIB>
    <izvorni_sadrzaj>FINA Regionalni centar Zagreb, OIB 85821130368, Trg svibanjskih žrtava 1995. 1,10000 Zagreb,Snježana Ferenček, OIB 49848625784, Ninska 5a,10360 Sesvete</izvorni_sadrzaj>
    <derivirana_varijabla naziv="DomainObject.Predmet.StrankaWithAdressOIB_1">FINA Regionalni centar Zagreb, OIB 85821130368, Trg svibanjskih žrtava 1995. 1,10000 Zagreb,Snježana Ferenček, OIB 49848625784, Ninska 5a,10360 Sesvete</derivirana_varijabla>
  </DomainObject.Predmet.StrankaWithAdressOIB>
  <DomainObject.Predmet.StrankaNazivFormated>
    <izvorni_sadrzaj>FINA Regionalni centar Zagreb,Snježana Ferenček</izvorni_sadrzaj>
    <derivirana_varijabla naziv="DomainObject.Predmet.StrankaNazivFormated_1">FINA Regionalni centar Zagreb,Snježana Ferenček</derivirana_varijabla>
  </DomainObject.Predmet.StrankaNazivFormated>
  <DomainObject.Predmet.StrankaNazivFormatedOIB>
    <izvorni_sadrzaj>FINA Regionalni centar Zagreb, OIB 85821130368,Snježana Ferenček, OIB 49848625784</izvorni_sadrzaj>
    <derivirana_varijabla naziv="DomainObject.Predmet.StrankaNazivFormatedOIB_1">FINA Regionalni centar Zagreb, OIB 85821130368,Snježana Ferenček, OIB 49848625784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Snježana Ferenček</item>
    </izvorni_sadrzaj>
    <derivirana_varijabla naziv="DomainObject.Predmet.StrankaListFormated_1">
      <item>FINA Regionalni centar Zagreb</item>
      <item>Snježana Ferenček</item>
    </derivirana_varijabla>
  </DomainObject.Predmet.StrankaListFormated>
  <DomainObject.Predmet.StrankaListFormatedOIB>
    <izvorni_sadrzaj>
      <item>FINA Regionalni centar Zagreb, OIB 85821130368</item>
      <item>Snježana Ferenček, OIB 49848625784</item>
    </izvorni_sadrzaj>
    <derivirana_varijabla naziv="DomainObject.Predmet.StrankaListFormatedOIB_1">
      <item>FINA Regionalni centar Zagreb, OIB 85821130368</item>
      <item>Snježana Ferenček, OIB 49848625784</item>
    </derivirana_varijabla>
  </DomainObject.Predmet.StrankaListFormatedOIB>
  <DomainObject.Predmet.StrankaListFormatedWithAdress>
    <izvorni_sadrzaj>
      <item>FINA Regionalni centar Zagreb, Trg svibanjskih žrtava 1995. 1, 10000 Zagreb</item>
      <item>Snježana Ferenček, Ninska 5a, 10360 Sesvete</item>
    </izvorni_sadrzaj>
    <derivirana_varijabla naziv="DomainObject.Predmet.StrankaListFormatedWithAdress_1">
      <item>FINA Regionalni centar Zagreb, Trg svibanjskih žrtava 1995. 1, 10000 Zagreb</item>
      <item>Snježana Ferenček, Ninska 5a,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Snježana Ferenček, OIB 49848625784, Ninska 5a, 10360 Sesvete</item>
    </izvorni_sadrzaj>
    <derivirana_varijabla naziv="DomainObject.Predmet.StrankaListFormatedWithAdressOIB_1">
      <item>FINA Regionalni centar Zagreb, OIB 85821130368, Trg svibanjskih žrtava 1995. 1, 10000 Zagreb</item>
      <item>Snježana Ferenček, OIB 49848625784, Ninska 5a, 10360 Sesvete</item>
    </derivirana_varijabla>
  </DomainObject.Predmet.StrankaListFormatedWithAdressOIB>
  <DomainObject.Predmet.StrankaListNazivFormated>
    <izvorni_sadrzaj>
      <item>FINA Regionalni centar Zagreb</item>
      <item>Snježana Ferenček</item>
    </izvorni_sadrzaj>
    <derivirana_varijabla naziv="DomainObject.Predmet.StrankaListNazivFormated_1">
      <item>FINA Regionalni centar Zagreb</item>
      <item>Snježana Ferenček</item>
    </derivirana_varijabla>
  </DomainObject.Predmet.StrankaListNazivFormated>
  <DomainObject.Predmet.StrankaListNazivFormatedOIB>
    <izvorni_sadrzaj>
      <item>FINA Regionalni centar Zagreb, OIB 85821130368</item>
      <item>Snježana Ferenček, OIB 49848625784</item>
    </izvorni_sadrzaj>
    <derivirana_varijabla naziv="DomainObject.Predmet.StrankaListNazivFormatedOIB_1">
      <item>FINA Regionalni centar Zagreb, OIB 85821130368</item>
      <item>Snježana Ferenček, OIB 49848625784</item>
    </derivirana_varijabla>
  </DomainObject.Predmet.StrankaListNazivFormatedOIB>
  <DomainObject.Predmet.ProtuStrankaListFormated>
    <izvorni_sadrzaj>
      <item>FRIZER ZA MUŠKARCE MEN j.d.o.o. zastupanog po punomoćniku ZORAN GALIĆ</item>
    </izvorni_sadrzaj>
    <derivirana_varijabla naziv="DomainObject.Predmet.ProtuStrankaListFormated_1">
      <item>FRIZER ZA MUŠKARCE MEN j.d.o.o. zastupanog po punomoćniku ZORAN GALIĆ</item>
    </derivirana_varijabla>
  </DomainObject.Predmet.ProtuStrankaListFormated>
  <DomainObject.Predmet.ProtuStrankaListFormatedOIB>
    <izvorni_sadrzaj>
      <item>FRIZER ZA MUŠKARCE MEN j.d.o.o., OIB 88555578337 zastupanog po punomoćniku ZORAN GALIĆ</item>
    </izvorni_sadrzaj>
    <derivirana_varijabla naziv="DomainObject.Predmet.ProtuStrankaListFormatedOIB_1">
      <item>FRIZER ZA MUŠKARCE MEN j.d.o.o., OIB 88555578337 zastupanog po punomoćniku ZORAN GALIĆ</item>
    </derivirana_varijabla>
  </DomainObject.Predmet.ProtuStrankaListFormatedOIB>
  <DomainObject.Predmet.ProtuStrankaListFormatedWithAdress>
    <izvorni_sadrzaj>
      <item>FRIZER ZA MUŠKARCE MEN j.d.o.o., Ninska 5 A, 10360 Sesvete zastupanog po punomoćniku ZORAN GALIĆ</item>
    </izvorni_sadrzaj>
    <derivirana_varijabla naziv="DomainObject.Predmet.ProtuStrankaListFormatedWithAdress_1">
      <item>FRIZER ZA MUŠKARCE MEN j.d.o.o., Ninska 5 A, 10360 Sesvete zastupanog po punomoćniku ZORAN GALIĆ</item>
    </derivirana_varijabla>
  </DomainObject.Predmet.ProtuStrankaListFormatedWithAdress>
  <DomainObject.Predmet.ProtuStrankaListFormatedWithAdressOIB>
    <izvorni_sadrzaj>
      <item>FRIZER ZA MUŠKARCE MEN j.d.o.o., OIB 88555578337, Ninska 5 A, 10360 Sesvete zastupanog po punomoćniku ZORAN GALIĆ</item>
    </izvorni_sadrzaj>
    <derivirana_varijabla naziv="DomainObject.Predmet.ProtuStrankaListFormatedWithAdressOIB_1">
      <item>FRIZER ZA MUŠKARCE MEN j.d.o.o., OIB 88555578337, Ninska 5 A, 10360 Sesvete zastupanog po punomoćniku ZORAN GALIĆ</item>
    </derivirana_varijabla>
  </DomainObject.Predmet.ProtuStrankaListFormatedWithAdressOIB>
  <DomainObject.Predmet.ProtuStrankaListNazivFormated>
    <izvorni_sadrzaj>
      <item>FRIZER ZA MUŠKARCE MEN j.d.o.o.</item>
    </izvorni_sadrzaj>
    <derivirana_varijabla naziv="DomainObject.Predmet.ProtuStrankaListNazivFormated_1">
      <item>FRIZER ZA MUŠKARCE MEN j.d.o.o.</item>
    </derivirana_varijabla>
  </DomainObject.Predmet.ProtuStrankaListNazivFormated>
  <DomainObject.Predmet.ProtuStrankaListNazivFormatedOIB>
    <izvorni_sadrzaj>
      <item>FRIZER ZA MUŠKARCE MEN j.d.o.o., OIB 88555578337</item>
    </izvorni_sadrzaj>
    <derivirana_varijabla naziv="DomainObject.Predmet.ProtuStrankaListNazivFormatedOIB_1">
      <item>FRIZER ZA MUŠKARCE MEN j.d.o.o., OIB 88555578337</item>
    </derivirana_varijabla>
  </DomainObject.Predmet.ProtuStrankaListNazivFormatedOIB>
  <DomainObject.Predmet.OstaliListFormated>
    <izvorni_sadrzaj>
      <item>Snježana Ferenček</item>
      <item>ZORAN GALIĆ punomoćnik sudionika u postupku FRIZER ZA MUŠKARCE MEN j.d.o.o.</item>
    </izvorni_sadrzaj>
    <derivirana_varijabla naziv="DomainObject.Predmet.OstaliListFormated_1">
      <item>Snježana Ferenček</item>
      <item>ZORAN GALIĆ punomoćnik sudionika u postupku FRIZER ZA MUŠKARCE MEN j.d.o.o.</item>
    </derivirana_varijabla>
  </DomainObject.Predmet.OstaliListFormated>
  <DomainObject.Predmet.OstaliListFormatedOIB>
    <izvorni_sadrzaj>
      <item>Snježana Ferenček, OIB 49848625784</item>
      <item>ZORAN GALIĆ punomoćnik sudionika u postupku FRIZER ZA MUŠKARCE MEN j.d.o.o.</item>
    </izvorni_sadrzaj>
    <derivirana_varijabla naziv="DomainObject.Predmet.OstaliListFormatedOIB_1">
      <item>Snježana Ferenček, OIB 49848625784</item>
      <item>ZORAN GALIĆ punomoćnik sudionika u postupku FRIZER ZA MUŠKARCE MEN j.d.o.o.</item>
    </derivirana_varijabla>
  </DomainObject.Predmet.OstaliListFormatedOIB>
  <DomainObject.Predmet.OstaliListFormatedWithAdress>
    <izvorni_sadrzaj>
      <item>Snježana Ferenček, Ninska 5a, 10360 Sesvete</item>
      <item>ZORAN GALIĆ, Selska c. 90/B - Hruševečka 3, 10000 Zagreb punomoćnik sudionika u postupku FRIZER ZA MUŠKARCE MEN j.d.o.o.</item>
    </izvorni_sadrzaj>
    <derivirana_varijabla naziv="DomainObject.Predmet.OstaliListFormatedWithAdress_1">
      <item>Snježana Ferenček, Ninska 5a, 10360 Sesvete</item>
      <item>ZORAN GALIĆ, Selska c. 90/B - Hruševečka 3, 10000 Zagreb punomoćnik sudionika u postupku FRIZER ZA MUŠKARCE MEN j.d.o.o.</item>
    </derivirana_varijabla>
  </DomainObject.Predmet.OstaliListFormatedWithAdress>
  <DomainObject.Predmet.OstaliListFormatedWithAdressOIB>
    <izvorni_sadrzaj>
      <item>Snježana Ferenček, OIB 49848625784, Ninska 5a, 10360 Sesvete</item>
      <item>ZORAN GALIĆ, Selska c. 90/B - Hruševečka 3, 10000 Zagreb punomoćnik sudionika u postupku FRIZER ZA MUŠKARCE MEN j.d.o.o.</item>
    </izvorni_sadrzaj>
    <derivirana_varijabla naziv="DomainObject.Predmet.OstaliListFormatedWithAdressOIB_1">
      <item>Snježana Ferenček, OIB 49848625784, Ninska 5a, 10360 Sesvete</item>
      <item>ZORAN GALIĆ, Selska c. 90/B - Hruševečka 3, 10000 Zagreb punomoćnik sudionika u postupku FRIZER ZA MUŠKARCE MEN j.d.o.o.</item>
    </derivirana_varijabla>
  </DomainObject.Predmet.OstaliListFormatedWithAdressOIB>
  <DomainObject.Predmet.OstaliListNazivFormated>
    <izvorni_sadrzaj>
      <item>Snježana Ferenček</item>
      <item>ZORAN GALIĆ</item>
    </izvorni_sadrzaj>
    <derivirana_varijabla naziv="DomainObject.Predmet.OstaliListNazivFormated_1">
      <item>Snježana Ferenček</item>
      <item>ZORAN GALIĆ</item>
    </derivirana_varijabla>
  </DomainObject.Predmet.OstaliListNazivFormated>
  <DomainObject.Predmet.OstaliListNazivFormatedOIB>
    <izvorni_sadrzaj>
      <item>Snježana Ferenček, OIB 49848625784</item>
      <item>ZORAN GALIĆ</item>
    </izvorni_sadrzaj>
    <derivirana_varijabla naziv="DomainObject.Predmet.OstaliListNazivFormatedOIB_1">
      <item>Snježana Ferenček, OIB 49848625784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FRIZER ZA MUŠKARCE MEN j.d.o.o.</izvorni_sadrzaj>
    <derivirana_varijabla naziv="DomainObject.Predmet.ProtustrankaIDrugi_1">FRIZER ZA MUŠKARCE MEN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FRIZER ZA MUŠKARCE MEN j.d.o.o., OIB 88555578337, Ninska 5 A, 10360 Sesvete</izvorni_sadrzaj>
    <derivirana_varijabla naziv="DomainObject.Predmet.ProtustrankaIDrugiAdressOIB_1">FRIZER ZA MUŠKARCE MEN j.d.o.o., OIB 88555578337, Ninska 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FRIZER ZA MUŠKARCE MEN j.d.o.o.</item>
      <item>Snježana Ferenček</item>
      <item>Snježana Ferenček</item>
      <item>ZORAN GALIĆ</item>
    </izvorni_sadrzaj>
    <derivirana_varijabla naziv="DomainObject.Predmet.SudioniciListNaziv_1">
      <item>FINA Regionalni centar Zagreb</item>
      <item>FRIZER ZA MUŠKARCE MEN j.d.o.o.</item>
      <item>Snježana Ferenček</item>
      <item>Snježana Ferenček</item>
      <item>ZORAN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FRIZER ZA MUŠKARCE MEN j.d.o.o., OIB 88555578337, Ninska 5 A,10360 Sesvete</item>
      <item>Snježana Ferenček, OIB 49848625784, Ninska 5a,10360 Sesvete</item>
      <item>Snježana Ferenček, OIB 49848625784, Ninska 5a,10360 Sesvete</item>
      <item>ZORAN GALIĆ, Selska c. 90/B - Hruševečka 3,10000 Zagreb</item>
    </izvorni_sadrzaj>
    <derivirana_varijabla naziv="DomainObject.Predmet.SudioniciListAdressOIB_1">
      <item>FINA Regionalni centar Zagreb, OIB 85821130368, Trg svibanjskih žrtava 1995. 1,10000 Zagreb</item>
      <item>FRIZER ZA MUŠKARCE MEN j.d.o.o., OIB 88555578337, Ninska 5 A,10360 Sesvete</item>
      <item>Snježana Ferenček, OIB 49848625784, Ninska 5a,10360 Sesvete</item>
      <item>Snježana Ferenček, OIB 49848625784, Ninska 5a,10360 Sesvete</item>
      <item>ZORAN GALIĆ, Selska c. 90/B - Hruševečka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88555578337</item>
      <item>, OIB 49848625784</item>
      <item>, OIB 49848625784</item>
      <item>, OIB null</item>
    </izvorni_sadrzaj>
    <derivirana_varijabla naziv="DomainObject.Predmet.SudioniciListNazivOIB_1">
      <item>, OIB 85821130368</item>
      <item>, OIB 88555578337</item>
      <item>, OIB 49848625784</item>
      <item>, OIB 49848625784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750</properties:Words>
  <properties:Characters>4029</properties:Characters>
  <properties:Lines>87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2017-09-11T11:49:00Z</dcterms:created>
  <dc:creator>MINISTARSTVO PRAVOSUĐA</dc:creator>
  <cp:lastModifiedBy>Kristina Švajger</cp:lastModifiedBy>
  <cp:lastPrinted>2017-09-11T12:14:00Z</cp:lastPrinted>
  <dcterms:modified xmlns:xsi="http://www.w3.org/2001/XMLSchema-instance" xsi:type="dcterms:W3CDTF">2017-09-11T12:14:00Z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