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ee0fa" w14:paraId="7fee0fa" w:rsidRDefault="00663FE9" w:rsidR="00663FE9" w:rsidRPr="00E80E8A">
      <w:pPr>
        <w15:collapsed w:val="false"/>
      </w:pPr>
      <w:bookmarkStart w:name="_GoBack" w:id="0"/>
      <w:bookmarkEnd w:id="0"/>
    </w:p>
    <w:p w:rsidRDefault="00A2466D" w:rsidR="00A2466D" w:rsidRPr="00E80E8A"/>
    <w:p w:rsidRDefault="00A2466D" w:rsidR="00A2466D" w:rsidRPr="00E80E8A"/>
    <w:p w:rsidRDefault="00A30C8D" w:rsidR="003618AE" w:rsidRPr="00E80E8A">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618AE" w:rsidR="003618AE" w:rsidRPr="00E80E8A"/>
    <w:p w:rsidRDefault="003618AE" w:rsidR="003618AE" w:rsidRPr="00E80E8A">
      <w:r w:rsidRPr="00E80E8A">
        <w:t xml:space="preserve">   REPUBLIKA HRVATSKA </w:t>
      </w:r>
    </w:p>
    <w:p w:rsidRDefault="003618AE" w:rsidR="0027404F" w:rsidRPr="00E80E8A">
      <w:r w:rsidRPr="00E80E8A">
        <w:t>TRGOVAČKI SUD U ZAGREBU</w:t>
      </w:r>
    </w:p>
    <w:p w:rsidRDefault="0027404F" w:rsidR="003618AE" w:rsidRPr="00E80E8A">
      <w:r w:rsidRPr="00E80E8A">
        <w:t>Zagreb, Amruševa 2/II</w:t>
      </w:r>
      <w:r w:rsidR="003618AE" w:rsidRPr="00E80E8A">
        <w:tab/>
      </w:r>
      <w:r w:rsidR="003618AE" w:rsidRPr="00E80E8A">
        <w:tab/>
      </w:r>
      <w:r w:rsidR="003618AE" w:rsidRPr="00E80E8A">
        <w:tab/>
      </w:r>
      <w:r w:rsidR="003618AE" w:rsidRPr="00E80E8A">
        <w:tab/>
      </w:r>
      <w:r w:rsidR="003618AE" w:rsidRPr="00E80E8A">
        <w:tab/>
      </w:r>
      <w:r w:rsidRPr="00E80E8A">
        <w:t>31-ST-</w:t>
      </w:r>
      <w:r w:rsidR="00E079EF">
        <w:t>1549/13-</w:t>
      </w:r>
      <w:r w:rsidR="00483DFE">
        <w:t>170</w:t>
      </w:r>
    </w:p>
    <w:p w:rsidRDefault="003618AE" w:rsidR="003618AE" w:rsidRPr="00E80E8A"/>
    <w:p w:rsidRDefault="00E80E8A" w:rsidP="00E80E8A" w:rsidR="003618AE" w:rsidRPr="00E80E8A">
      <w:pPr>
        <w:jc w:val="center"/>
      </w:pPr>
      <w:r>
        <w:t xml:space="preserve">R E P U B L I K A   H R V A T S K A </w:t>
      </w:r>
    </w:p>
    <w:p w:rsidRDefault="003618AE" w:rsidP="003618AE" w:rsidR="003618AE" w:rsidRPr="00E80E8A">
      <w:pPr>
        <w:jc w:val="center"/>
      </w:pPr>
      <w:r w:rsidRPr="00E80E8A">
        <w:t xml:space="preserve">R J E Š E N J E </w:t>
      </w:r>
    </w:p>
    <w:p w:rsidRDefault="003618AE" w:rsidP="003618AE" w:rsidR="003618AE" w:rsidRPr="00E80E8A">
      <w:pPr>
        <w:jc w:val="center"/>
      </w:pPr>
    </w:p>
    <w:p w:rsidRDefault="003618AE" w:rsidP="003618AE" w:rsidR="003618AE" w:rsidRPr="00E80E8A">
      <w:r w:rsidRPr="00E80E8A">
        <w:tab/>
        <w:t>TRGOVAČKI SUD U ZAGREBU po stečajnom sucu Nadi Kraljić u stečajnom postupku nad stečajnim dužnikom</w:t>
      </w:r>
      <w:r w:rsidR="00920D12" w:rsidRPr="00E80E8A">
        <w:t xml:space="preserve"> </w:t>
      </w:r>
      <w:r w:rsidR="00E079EF" w:rsidRPr="00EA4A48">
        <w:t xml:space="preserve">OBRTNIČKA ZADRUGA KARLOVAC – u stečaju,  Karlovac, Haulikova 14, OIB 04001535527 </w:t>
      </w:r>
      <w:r w:rsidR="00920D12" w:rsidRPr="00E80E8A">
        <w:t xml:space="preserve">dana </w:t>
      </w:r>
      <w:r w:rsidR="00483DFE">
        <w:t>14</w:t>
      </w:r>
      <w:r w:rsidR="00E079EF">
        <w:t>. rujna</w:t>
      </w:r>
      <w:r w:rsidR="0079476E">
        <w:t xml:space="preserve"> </w:t>
      </w:r>
      <w:r w:rsidR="00E80E8A">
        <w:t xml:space="preserve"> 2015. </w:t>
      </w:r>
      <w:r w:rsidR="0030253B" w:rsidRPr="00E80E8A">
        <w:t xml:space="preserve"> </w:t>
      </w:r>
      <w:r w:rsidRPr="00E80E8A">
        <w:t xml:space="preserve">godine </w:t>
      </w:r>
    </w:p>
    <w:p w:rsidRDefault="003618AE" w:rsidP="003618AE" w:rsidR="003618AE" w:rsidRPr="00E80E8A"/>
    <w:p w:rsidRDefault="003618AE" w:rsidP="003618AE" w:rsidR="003618AE" w:rsidRPr="00E80E8A">
      <w:pPr>
        <w:jc w:val="center"/>
      </w:pPr>
      <w:r w:rsidRPr="00E80E8A">
        <w:t xml:space="preserve">r i j e š i o   j e </w:t>
      </w:r>
    </w:p>
    <w:p w:rsidRDefault="003618AE" w:rsidP="003618AE" w:rsidR="003618AE" w:rsidRPr="00E80E8A"/>
    <w:p w:rsidRDefault="003618AE" w:rsidP="003618AE" w:rsidR="00333C55" w:rsidRPr="00E80E8A">
      <w:r w:rsidRPr="00E80E8A">
        <w:tab/>
      </w:r>
      <w:r w:rsidR="00A2466D" w:rsidRPr="00E80E8A">
        <w:t>I</w:t>
      </w:r>
      <w:r w:rsidR="00A2466D" w:rsidRPr="00E80E8A">
        <w:tab/>
      </w:r>
      <w:r w:rsidR="00333C55" w:rsidRPr="00E80E8A">
        <w:t>Određuje se završno ročište</w:t>
      </w:r>
      <w:r w:rsidR="00116AEF" w:rsidRPr="00E80E8A">
        <w:t xml:space="preserve"> vjero</w:t>
      </w:r>
      <w:r w:rsidR="001954DD" w:rsidRPr="00E80E8A">
        <w:t>v</w:t>
      </w:r>
      <w:r w:rsidR="00116AEF" w:rsidRPr="00E80E8A">
        <w:t>nika</w:t>
      </w:r>
      <w:r w:rsidR="00333C55" w:rsidRPr="00E80E8A">
        <w:t xml:space="preserve"> za dan </w:t>
      </w:r>
      <w:r w:rsidR="00E079EF">
        <w:t>15. listopada</w:t>
      </w:r>
      <w:r w:rsidR="00E80E8A">
        <w:t xml:space="preserve"> 2015.</w:t>
      </w:r>
      <w:r w:rsidR="0030253B" w:rsidRPr="00E80E8A">
        <w:t xml:space="preserve"> godine u </w:t>
      </w:r>
      <w:r w:rsidR="00E079EF">
        <w:t>10,00</w:t>
      </w:r>
      <w:r w:rsidR="00920D12" w:rsidRPr="00E80E8A">
        <w:t xml:space="preserve"> sati </w:t>
      </w:r>
      <w:r w:rsidR="00333C55" w:rsidRPr="00E80E8A">
        <w:t xml:space="preserve">u prostorijama Trgovačkog suda u Zagrebu, Petrinjska 8, soba 89/II (ulična zgrada). </w:t>
      </w:r>
    </w:p>
    <w:p w:rsidRDefault="00333C55" w:rsidP="003618AE" w:rsidR="00333C55" w:rsidRPr="00E80E8A">
      <w:r w:rsidRPr="00E80E8A">
        <w:tab/>
      </w:r>
      <w:r w:rsidR="00A2466D" w:rsidRPr="00E80E8A">
        <w:t>II</w:t>
      </w:r>
      <w:r w:rsidR="00A2466D" w:rsidRPr="00E80E8A">
        <w:tab/>
      </w:r>
      <w:r w:rsidRPr="00E80E8A">
        <w:t xml:space="preserve">Završno ročište zakazuje se sa slijedećim dnevnim redom: </w:t>
      </w:r>
    </w:p>
    <w:p w:rsidRDefault="00333C55" w:rsidP="00333C55" w:rsidR="00333C55" w:rsidRPr="00E80E8A">
      <w:pPr>
        <w:numPr>
          <w:ilvl w:val="0"/>
          <w:numId w:val="2"/>
        </w:numPr>
      </w:pPr>
      <w:r w:rsidRPr="00E80E8A">
        <w:t xml:space="preserve">Rasprava o završnom računu stečajnog upravitelja </w:t>
      </w:r>
    </w:p>
    <w:p w:rsidRDefault="00116AEF" w:rsidP="0079476E" w:rsidR="00116AEF" w:rsidRPr="00E80E8A">
      <w:pPr>
        <w:ind w:left="1416"/>
      </w:pPr>
    </w:p>
    <w:p w:rsidRDefault="00116AEF" w:rsidP="00116AEF" w:rsidR="00116AEF" w:rsidRPr="00E80E8A">
      <w:pPr>
        <w:jc w:val="center"/>
      </w:pPr>
      <w:r w:rsidRPr="00E80E8A">
        <w:t xml:space="preserve">Obrazloženje </w:t>
      </w:r>
    </w:p>
    <w:p w:rsidRDefault="00116AEF" w:rsidP="00116AEF" w:rsidR="00116AEF" w:rsidRPr="00E80E8A">
      <w:pPr>
        <w:jc w:val="center"/>
      </w:pPr>
    </w:p>
    <w:p w:rsidRDefault="00116AEF" w:rsidP="00116AEF" w:rsidR="00116AEF" w:rsidRPr="00E80E8A">
      <w:r w:rsidRPr="00E80E8A">
        <w:tab/>
        <w:t xml:space="preserve">Nakon što </w:t>
      </w:r>
      <w:r w:rsidR="00483DFE">
        <w:t xml:space="preserve">je stečajni sudac pregledao završni račun stečajnog dužnika, </w:t>
      </w:r>
      <w:r w:rsidRPr="00E80E8A">
        <w:t xml:space="preserve">stečajni sudac je temeljem čl. 193 Stečajnog zakona odredio završno ročište vjerovnika. </w:t>
      </w:r>
    </w:p>
    <w:p w:rsidRDefault="003618AE" w:rsidP="003618AE" w:rsidR="003618AE" w:rsidRPr="00E80E8A"/>
    <w:p w:rsidRDefault="00A17DCF" w:rsidP="003618AE" w:rsidR="003618AE" w:rsidRPr="00E80E8A">
      <w:pPr>
        <w:jc w:val="center"/>
      </w:pPr>
      <w:r w:rsidRPr="00E80E8A">
        <w:t xml:space="preserve">U Zagrebu, </w:t>
      </w:r>
      <w:r w:rsidR="00483DFE">
        <w:t xml:space="preserve">14. rujna </w:t>
      </w:r>
      <w:r w:rsidR="00E80E8A">
        <w:t xml:space="preserve"> 2015. </w:t>
      </w:r>
    </w:p>
    <w:p w:rsidRDefault="003618AE" w:rsidP="003618AE" w:rsidR="003618AE" w:rsidRPr="00E80E8A"/>
    <w:p w:rsidRDefault="003618AE" w:rsidP="003618AE" w:rsidR="003618AE" w:rsidRPr="00E80E8A"/>
    <w:p w:rsidRDefault="003618AE" w:rsidP="003618AE" w:rsidR="003618AE" w:rsidRPr="00E80E8A">
      <w:r w:rsidRPr="00E80E8A">
        <w:tab/>
      </w:r>
      <w:r w:rsidRPr="00E80E8A">
        <w:tab/>
      </w:r>
      <w:r w:rsidRPr="00E80E8A">
        <w:tab/>
      </w:r>
      <w:r w:rsidRPr="00E80E8A">
        <w:tab/>
      </w:r>
      <w:r w:rsidRPr="00E80E8A">
        <w:tab/>
      </w:r>
      <w:r w:rsidRPr="00E80E8A">
        <w:tab/>
      </w:r>
      <w:r w:rsidRPr="00E80E8A">
        <w:tab/>
      </w:r>
      <w:r w:rsidRPr="00E80E8A">
        <w:tab/>
      </w:r>
      <w:r w:rsidRPr="00E80E8A">
        <w:tab/>
        <w:t xml:space="preserve">STEČAJNI SUDAC </w:t>
      </w:r>
    </w:p>
    <w:p w:rsidRDefault="00426062" w:rsidP="003618AE" w:rsidR="003618AE" w:rsidRPr="00E80E8A">
      <w:r>
        <w:tab/>
      </w:r>
      <w:r>
        <w:tab/>
      </w:r>
      <w:r>
        <w:tab/>
      </w:r>
      <w:r>
        <w:tab/>
      </w:r>
      <w:r>
        <w:tab/>
      </w:r>
      <w:r>
        <w:tab/>
      </w:r>
      <w:r>
        <w:tab/>
      </w:r>
      <w:r>
        <w:tab/>
      </w:r>
      <w:r>
        <w:tab/>
        <w:t>Nada Kraljić,v.r.</w:t>
      </w:r>
    </w:p>
    <w:p w:rsidRDefault="003618AE" w:rsidP="003618AE" w:rsidR="003618AE" w:rsidRPr="00E80E8A"/>
    <w:p w:rsidRDefault="00426062" w:rsidR="00426062">
      <w:r>
        <w:tab/>
      </w:r>
      <w:r>
        <w:tab/>
      </w:r>
      <w:r>
        <w:tab/>
      </w:r>
      <w:r>
        <w:tab/>
      </w:r>
      <w:r>
        <w:tab/>
      </w:r>
      <w:r>
        <w:tab/>
      </w:r>
      <w:r>
        <w:tab/>
      </w:r>
      <w:r>
        <w:tab/>
        <w:t>Za točnost otpravka-ovl.službenik</w:t>
      </w:r>
    </w:p>
    <w:p w:rsidRDefault="00426062" w:rsidP="00426062" w:rsidR="00426062">
      <w:pPr>
        <w:ind w:firstLine="708" w:left="5664"/>
      </w:pPr>
      <w:r>
        <w:t>Vinka Mihalinčić</w:t>
      </w:r>
    </w:p>
    <w:p w:rsidRDefault="00A2466D" w:rsidP="00920D12" w:rsidR="00A2466D" w:rsidRPr="00E80E8A">
      <w:pPr>
        <w:ind w:left="360"/>
      </w:pPr>
    </w:p>
    <w:sectPr w:rsidR="00A2466D" w:rsidRPr="00E80E8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8707BA"/>
    <w:multiLevelType w:val="hybridMultilevel"/>
    <w:tmpl w:val="98EE606E"/>
    <w:lvl w:tplc="ABECFF6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A0E668A"/>
    <w:multiLevelType w:val="hybridMultilevel"/>
    <w:tmpl w:val="20EA24F4"/>
    <w:lvl w:tplc="57B63268" w:ilvl="0">
      <w:start w:val="1"/>
      <w:numFmt w:val="decimal"/>
      <w:lvlText w:val="%1."/>
      <w:lvlJc w:val="left"/>
      <w:pPr>
        <w:tabs>
          <w:tab w:pos="1851" w:val="num"/>
        </w:tabs>
        <w:ind w:hanging="435" w:left="1851"/>
      </w:pPr>
      <w:rPr>
        <w:rFonts w:hint="default"/>
      </w:rPr>
    </w:lvl>
    <w:lvl w:tentative="true" w:tplc="041A0019" w:ilvl="1">
      <w:start w:val="1"/>
      <w:numFmt w:val="lowerLetter"/>
      <w:lvlText w:val="%2."/>
      <w:lvlJc w:val="left"/>
      <w:pPr>
        <w:tabs>
          <w:tab w:pos="2496" w:val="num"/>
        </w:tabs>
        <w:ind w:hanging="360" w:left="2496"/>
      </w:pPr>
    </w:lvl>
    <w:lvl w:tentative="true" w:tplc="041A001B" w:ilvl="2">
      <w:start w:val="1"/>
      <w:numFmt w:val="lowerRoman"/>
      <w:lvlText w:val="%3."/>
      <w:lvlJc w:val="right"/>
      <w:pPr>
        <w:tabs>
          <w:tab w:pos="3216" w:val="num"/>
        </w:tabs>
        <w:ind w:hanging="180" w:left="3216"/>
      </w:pPr>
    </w:lvl>
    <w:lvl w:tentative="true" w:tplc="041A000F" w:ilvl="3">
      <w:start w:val="1"/>
      <w:numFmt w:val="decimal"/>
      <w:lvlText w:val="%4."/>
      <w:lvlJc w:val="left"/>
      <w:pPr>
        <w:tabs>
          <w:tab w:pos="3936" w:val="num"/>
        </w:tabs>
        <w:ind w:hanging="360" w:left="3936"/>
      </w:pPr>
    </w:lvl>
    <w:lvl w:tentative="true" w:tplc="041A0019" w:ilvl="4">
      <w:start w:val="1"/>
      <w:numFmt w:val="lowerLetter"/>
      <w:lvlText w:val="%5."/>
      <w:lvlJc w:val="left"/>
      <w:pPr>
        <w:tabs>
          <w:tab w:pos="4656" w:val="num"/>
        </w:tabs>
        <w:ind w:hanging="360" w:left="4656"/>
      </w:pPr>
    </w:lvl>
    <w:lvl w:tentative="true" w:tplc="041A001B" w:ilvl="5">
      <w:start w:val="1"/>
      <w:numFmt w:val="lowerRoman"/>
      <w:lvlText w:val="%6."/>
      <w:lvlJc w:val="right"/>
      <w:pPr>
        <w:tabs>
          <w:tab w:pos="5376" w:val="num"/>
        </w:tabs>
        <w:ind w:hanging="180" w:left="5376"/>
      </w:pPr>
    </w:lvl>
    <w:lvl w:tentative="true" w:tplc="041A000F" w:ilvl="6">
      <w:start w:val="1"/>
      <w:numFmt w:val="decimal"/>
      <w:lvlText w:val="%7."/>
      <w:lvlJc w:val="left"/>
      <w:pPr>
        <w:tabs>
          <w:tab w:pos="6096" w:val="num"/>
        </w:tabs>
        <w:ind w:hanging="360" w:left="6096"/>
      </w:pPr>
    </w:lvl>
    <w:lvl w:tentative="true" w:tplc="041A0019" w:ilvl="7">
      <w:start w:val="1"/>
      <w:numFmt w:val="lowerLetter"/>
      <w:lvlText w:val="%8."/>
      <w:lvlJc w:val="left"/>
      <w:pPr>
        <w:tabs>
          <w:tab w:pos="6816" w:val="num"/>
        </w:tabs>
        <w:ind w:hanging="360" w:left="6816"/>
      </w:pPr>
    </w:lvl>
    <w:lvl w:tentative="true" w:tplc="041A001B" w:ilvl="8">
      <w:start w:val="1"/>
      <w:numFmt w:val="lowerRoman"/>
      <w:lvlText w:val="%9."/>
      <w:lvlJc w:val="right"/>
      <w:pPr>
        <w:tabs>
          <w:tab w:pos="7536" w:val="num"/>
        </w:tabs>
        <w:ind w:hanging="180" w:left="7536"/>
      </w:pPr>
    </w:lvl>
  </w:abstractNum>
  <w:abstractNum w:abstractNumId="2">
    <w:nsid w:val="3EFC1280"/>
    <w:multiLevelType w:val="hybridMultilevel"/>
    <w:tmpl w:val="E0C6C798"/>
    <w:lvl w:tplc="355C7AA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0F07"/>
    <w:rsid w:val="000225AC"/>
    <w:rsid w:val="00027B40"/>
    <w:rsid w:val="00035E93"/>
    <w:rsid w:val="00040D47"/>
    <w:rsid w:val="00041213"/>
    <w:rsid w:val="000C0E26"/>
    <w:rsid w:val="000C3D74"/>
    <w:rsid w:val="000D1C33"/>
    <w:rsid w:val="00111909"/>
    <w:rsid w:val="00111B95"/>
    <w:rsid w:val="00116AEF"/>
    <w:rsid w:val="00122BC6"/>
    <w:rsid w:val="00126425"/>
    <w:rsid w:val="00130436"/>
    <w:rsid w:val="0014142F"/>
    <w:rsid w:val="0014697C"/>
    <w:rsid w:val="00170B99"/>
    <w:rsid w:val="00170F2A"/>
    <w:rsid w:val="001724BE"/>
    <w:rsid w:val="00181F36"/>
    <w:rsid w:val="00192FDC"/>
    <w:rsid w:val="001954DD"/>
    <w:rsid w:val="001A1CFD"/>
    <w:rsid w:val="001A3FB5"/>
    <w:rsid w:val="001B51F5"/>
    <w:rsid w:val="001C0371"/>
    <w:rsid w:val="001C17FF"/>
    <w:rsid w:val="001D1A7D"/>
    <w:rsid w:val="001D328C"/>
    <w:rsid w:val="001D76A9"/>
    <w:rsid w:val="001E7F01"/>
    <w:rsid w:val="0020298B"/>
    <w:rsid w:val="00202AE7"/>
    <w:rsid w:val="00206A55"/>
    <w:rsid w:val="002265B7"/>
    <w:rsid w:val="00231261"/>
    <w:rsid w:val="00235B9E"/>
    <w:rsid w:val="00245D64"/>
    <w:rsid w:val="002638BA"/>
    <w:rsid w:val="0027021A"/>
    <w:rsid w:val="00271BAB"/>
    <w:rsid w:val="0027404F"/>
    <w:rsid w:val="0027567A"/>
    <w:rsid w:val="0028723B"/>
    <w:rsid w:val="00290D55"/>
    <w:rsid w:val="002A660B"/>
    <w:rsid w:val="002A6699"/>
    <w:rsid w:val="002C4516"/>
    <w:rsid w:val="002C46B2"/>
    <w:rsid w:val="002D1239"/>
    <w:rsid w:val="002F1045"/>
    <w:rsid w:val="002F290E"/>
    <w:rsid w:val="002F3BC7"/>
    <w:rsid w:val="0030253B"/>
    <w:rsid w:val="00333C55"/>
    <w:rsid w:val="00336C05"/>
    <w:rsid w:val="00340B1A"/>
    <w:rsid w:val="00341FC8"/>
    <w:rsid w:val="003453C8"/>
    <w:rsid w:val="003618AE"/>
    <w:rsid w:val="00367BB9"/>
    <w:rsid w:val="0037223E"/>
    <w:rsid w:val="00375EAD"/>
    <w:rsid w:val="00390F40"/>
    <w:rsid w:val="00397A6F"/>
    <w:rsid w:val="003A1305"/>
    <w:rsid w:val="003E14B6"/>
    <w:rsid w:val="00403A0C"/>
    <w:rsid w:val="00426062"/>
    <w:rsid w:val="0043554B"/>
    <w:rsid w:val="00442DF4"/>
    <w:rsid w:val="004700AF"/>
    <w:rsid w:val="00470FAC"/>
    <w:rsid w:val="004721E6"/>
    <w:rsid w:val="004741F1"/>
    <w:rsid w:val="00480E7A"/>
    <w:rsid w:val="00481000"/>
    <w:rsid w:val="00482BA7"/>
    <w:rsid w:val="00483DFE"/>
    <w:rsid w:val="00485538"/>
    <w:rsid w:val="004C65B1"/>
    <w:rsid w:val="004D2539"/>
    <w:rsid w:val="00513B56"/>
    <w:rsid w:val="00525B5D"/>
    <w:rsid w:val="005326D2"/>
    <w:rsid w:val="0054417F"/>
    <w:rsid w:val="00550B1A"/>
    <w:rsid w:val="00553904"/>
    <w:rsid w:val="0055587D"/>
    <w:rsid w:val="00580F5B"/>
    <w:rsid w:val="005860C4"/>
    <w:rsid w:val="005B2B1A"/>
    <w:rsid w:val="005B45D1"/>
    <w:rsid w:val="005C3929"/>
    <w:rsid w:val="005E5E2A"/>
    <w:rsid w:val="005E6BEE"/>
    <w:rsid w:val="005E6F36"/>
    <w:rsid w:val="005F08FD"/>
    <w:rsid w:val="00622641"/>
    <w:rsid w:val="00624C1B"/>
    <w:rsid w:val="00657BCA"/>
    <w:rsid w:val="006611E0"/>
    <w:rsid w:val="00663850"/>
    <w:rsid w:val="00663FE9"/>
    <w:rsid w:val="00674441"/>
    <w:rsid w:val="00674CEF"/>
    <w:rsid w:val="006B6770"/>
    <w:rsid w:val="006C1755"/>
    <w:rsid w:val="006E65A1"/>
    <w:rsid w:val="006F15D5"/>
    <w:rsid w:val="006F4760"/>
    <w:rsid w:val="00711433"/>
    <w:rsid w:val="00721F26"/>
    <w:rsid w:val="00730147"/>
    <w:rsid w:val="00770DC0"/>
    <w:rsid w:val="00774428"/>
    <w:rsid w:val="0077520A"/>
    <w:rsid w:val="007825FC"/>
    <w:rsid w:val="00783D65"/>
    <w:rsid w:val="00787F10"/>
    <w:rsid w:val="007910D0"/>
    <w:rsid w:val="00793B9B"/>
    <w:rsid w:val="0079476E"/>
    <w:rsid w:val="007A42C8"/>
    <w:rsid w:val="007B1EFF"/>
    <w:rsid w:val="007B475E"/>
    <w:rsid w:val="007B6FF9"/>
    <w:rsid w:val="007E2E5E"/>
    <w:rsid w:val="007E31AF"/>
    <w:rsid w:val="00832BB0"/>
    <w:rsid w:val="008552D8"/>
    <w:rsid w:val="008672B7"/>
    <w:rsid w:val="00893E1F"/>
    <w:rsid w:val="008C6230"/>
    <w:rsid w:val="008E10AB"/>
    <w:rsid w:val="008E53D7"/>
    <w:rsid w:val="009003AA"/>
    <w:rsid w:val="00920D12"/>
    <w:rsid w:val="009300D1"/>
    <w:rsid w:val="009329E7"/>
    <w:rsid w:val="009361E7"/>
    <w:rsid w:val="00951FE9"/>
    <w:rsid w:val="00985634"/>
    <w:rsid w:val="0099101E"/>
    <w:rsid w:val="009B22C5"/>
    <w:rsid w:val="009B557C"/>
    <w:rsid w:val="009C7E47"/>
    <w:rsid w:val="009F335A"/>
    <w:rsid w:val="00A018FC"/>
    <w:rsid w:val="00A1172A"/>
    <w:rsid w:val="00A17DCF"/>
    <w:rsid w:val="00A22EF4"/>
    <w:rsid w:val="00A2466D"/>
    <w:rsid w:val="00A30C8D"/>
    <w:rsid w:val="00A53241"/>
    <w:rsid w:val="00AB386F"/>
    <w:rsid w:val="00AB516A"/>
    <w:rsid w:val="00AB7CE1"/>
    <w:rsid w:val="00AF21A8"/>
    <w:rsid w:val="00B017EB"/>
    <w:rsid w:val="00B1471E"/>
    <w:rsid w:val="00B226C6"/>
    <w:rsid w:val="00B251FE"/>
    <w:rsid w:val="00B27198"/>
    <w:rsid w:val="00B56BC8"/>
    <w:rsid w:val="00BB13B8"/>
    <w:rsid w:val="00BB254B"/>
    <w:rsid w:val="00BB5ECD"/>
    <w:rsid w:val="00BB7EE2"/>
    <w:rsid w:val="00BC1EEE"/>
    <w:rsid w:val="00BC577E"/>
    <w:rsid w:val="00BC61E3"/>
    <w:rsid w:val="00BD6A1A"/>
    <w:rsid w:val="00BE0921"/>
    <w:rsid w:val="00BE7CB5"/>
    <w:rsid w:val="00BF7763"/>
    <w:rsid w:val="00C01742"/>
    <w:rsid w:val="00C25D08"/>
    <w:rsid w:val="00C537AC"/>
    <w:rsid w:val="00C54D86"/>
    <w:rsid w:val="00C6177B"/>
    <w:rsid w:val="00CA6282"/>
    <w:rsid w:val="00CB607C"/>
    <w:rsid w:val="00CC7576"/>
    <w:rsid w:val="00CD391F"/>
    <w:rsid w:val="00CE059C"/>
    <w:rsid w:val="00CE77F7"/>
    <w:rsid w:val="00D018C9"/>
    <w:rsid w:val="00D07441"/>
    <w:rsid w:val="00D10855"/>
    <w:rsid w:val="00D227DA"/>
    <w:rsid w:val="00D329D4"/>
    <w:rsid w:val="00D40209"/>
    <w:rsid w:val="00D4477C"/>
    <w:rsid w:val="00D67074"/>
    <w:rsid w:val="00D7703D"/>
    <w:rsid w:val="00D83677"/>
    <w:rsid w:val="00D972CD"/>
    <w:rsid w:val="00DA1A07"/>
    <w:rsid w:val="00DA3A98"/>
    <w:rsid w:val="00DB41A4"/>
    <w:rsid w:val="00DB421B"/>
    <w:rsid w:val="00DB5316"/>
    <w:rsid w:val="00DC2695"/>
    <w:rsid w:val="00E02E10"/>
    <w:rsid w:val="00E079EF"/>
    <w:rsid w:val="00E101B9"/>
    <w:rsid w:val="00E2774C"/>
    <w:rsid w:val="00E311FB"/>
    <w:rsid w:val="00E31235"/>
    <w:rsid w:val="00E40CB9"/>
    <w:rsid w:val="00E417BA"/>
    <w:rsid w:val="00E65FFB"/>
    <w:rsid w:val="00E80E8A"/>
    <w:rsid w:val="00E93CE1"/>
    <w:rsid w:val="00EA7770"/>
    <w:rsid w:val="00EB7C63"/>
    <w:rsid w:val="00EF143C"/>
    <w:rsid w:val="00F10FD8"/>
    <w:rsid w:val="00F1325E"/>
    <w:rsid w:val="00F32408"/>
    <w:rsid w:val="00F45805"/>
    <w:rsid w:val="00F515D1"/>
    <w:rsid w:val="00F557BF"/>
    <w:rsid w:val="00F758EA"/>
    <w:rsid w:val="00F773F5"/>
    <w:rsid w:val="00F949F7"/>
    <w:rsid w:val="00FD0337"/>
    <w:rsid w:val="00FD2F4C"/>
    <w:rsid w:val="00FE5EBA"/>
    <w:rsid w:val="00FF05D8"/>
    <w:rsid w:val="00FF29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226C6"/>
    <w:rPr>
      <w:rFonts w:cs="Tahoma" w:hAnsi="Tahoma" w:ascii="Tahoma"/>
      <w:sz w:val="16"/>
      <w:szCs w:val="16"/>
    </w:rPr>
  </w:style>
  <w:style w:styleId="Tekstrezerviranogmjesta" w:type="character">
    <w:name w:val="Placeholder Text"/>
    <w:basedOn w:val="Zadanifontodlomka"/>
    <w:uiPriority w:val="99"/>
    <w:semiHidden/>
    <w:rsid w:val="00426062"/>
    <w:rPr>
      <w:color w:val="808080"/>
      <w:bdr w:space="0" w:sz="0" w:color="auto" w:val="none"/>
      <w:shd w:fill="auto" w:color="auto" w:val="clear"/>
    </w:rPr>
  </w:style>
  <w:style w:customStyle="true" w:styleId="eSPISCCParagraphDefaultFont" w:type="character">
    <w:name w:val="eSPIS_CC_Paragraph Default Font"/>
    <w:basedOn w:val="Zadanifontodlomka"/>
    <w:rsid w:val="004260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6062"/>
    <w:rPr>
      <w:bdr w:space="0" w:sz="0" w:color="auto" w:val="none"/>
      <w:shd w:fill="FFFFCC" w:color="auto" w:val="clear"/>
      <w:lang w:val="hr-HR"/>
    </w:rPr>
  </w:style>
  <w:style w:customStyle="true" w:styleId="PozadinaSvijetloCrvena" w:type="character">
    <w:name w:val="Pozadina_SvijetloCrvena"/>
    <w:basedOn w:val="eSPISCCParagraphDefaultFont"/>
    <w:rsid w:val="004260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60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26C6"/>
    <w:rPr>
      <w:rFonts w:ascii="Tahoma" w:cs="Tahoma" w:hAnsi="Tahoma"/>
      <w:sz w:val="16"/>
      <w:szCs w:val="16"/>
    </w:rPr>
  </w:style>
  <w:style w:styleId="Tekstrezerviranogmjesta" w:type="character">
    <w:name w:val="Placeholder Text"/>
    <w:basedOn w:val="Zadanifontodlomka"/>
    <w:uiPriority w:val="99"/>
    <w:semiHidden/>
    <w:rsid w:val="00426062"/>
    <w:rPr>
      <w:color w:val="808080"/>
      <w:bdr w:color="auto" w:space="0" w:sz="0" w:val="none"/>
      <w:shd w:color="auto" w:fill="auto" w:val="clear"/>
    </w:rPr>
  </w:style>
  <w:style w:customStyle="1" w:styleId="eSPISCCParagraphDefaultFont" w:type="character">
    <w:name w:val="eSPIS_CC_Paragraph Default Font"/>
    <w:basedOn w:val="Zadanifontodlomka"/>
    <w:rsid w:val="004260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6062"/>
    <w:rPr>
      <w:bdr w:color="auto" w:space="0" w:sz="0" w:val="none"/>
      <w:shd w:color="auto" w:fill="FFFFCC" w:val="clear"/>
      <w:lang w:val="hr-HR"/>
    </w:rPr>
  </w:style>
  <w:style w:customStyle="1" w:styleId="PozadinaSvijetloCrvena" w:type="character">
    <w:name w:val="Pozadina_SvijetloCrvena"/>
    <w:basedOn w:val="eSPISCCParagraphDefaultFont"/>
    <w:rsid w:val="004260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60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2015.</izvorni_sadrzaj>
    <derivirana_varijabla naziv="DomainObject.DatumDonosenjaOdluke_1">14.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1549</izvorni_sadrzaj>
    <derivirana_varijabla naziv="DomainObject.Predmet.Broj_1">1549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2013.</izvorni_sadrzaj>
    <derivirana_varijabla naziv="DomainObject.Predmet.DatumOsnivanja_1">4.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St-1549/2013</izvorni_sadrzaj>
    <derivirana_varijabla naziv="DomainObject.Predmet.OznakaBroj_1">St-1549/2013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OBRTNIČKA ZADRUGA KARLOVAC</izvorni_sadrzaj>
    <derivirana_varijabla naziv="DomainObject.Predmet.ProtustrankaFormated_1">  OBRTNIČKA ZADRUGA KARLOVAC</derivirana_varijabla>
  </DomainObject.Predmet.ProtustrankaFormated>
  <DomainObject.Predmet.ProtustrankaFormatedOIB>
    <izvorni_sadrzaj>  OBRTNIČKA ZADRUGA KARLOVAC, OIB 04001535527</izvorni_sadrzaj>
    <derivirana_varijabla naziv="DomainObject.Predmet.ProtustrankaFormatedOIB_1">  OBRTNIČKA ZADRUGA KARLOVAC, OIB 04001535527</derivirana_varijabla>
  </DomainObject.Predmet.ProtustrankaFormatedOIB>
  <DomainObject.Predmet.ProtustrankaFormatedWithAdress>
    <izvorni_sadrzaj> OBRTNIČKA ZADRUGA KARLOVAC, HAULIKOVA 14, 47000 Karlovac</izvorni_sadrzaj>
    <derivirana_varijabla naziv="DomainObject.Predmet.ProtustrankaFormatedWithAdress_1"> OBRTNIČKA ZADRUGA KARLOVAC, HAULIKOVA 14, 47000 Karlovac</derivirana_varijabla>
  </DomainObject.Predmet.ProtustrankaFormatedWithAdress>
  <DomainObject.Predmet.ProtustrankaFormatedWithAdressOIB>
    <izvorni_sadrzaj> OBRTNIČKA ZADRUGA KARLOVAC, OIB 04001535527, HAULIKOVA 14, 47000 Karlovac</izvorni_sadrzaj>
    <derivirana_varijabla naziv="DomainObject.Predmet.ProtustrankaFormatedWithAdressOIB_1"> OBRTNIČKA ZADRUGA KARLOVAC, OIB 04001535527, HAULIKOVA 14, 47000 Karlovac</derivirana_varijabla>
  </DomainObject.Predmet.ProtustrankaFormatedWithAdressOIB>
  <DomainObject.Predmet.ProtustrankaWithAdress>
    <izvorni_sadrzaj>OBRTNIČKA ZADRUGA KARLOVAC HAULIKOVA 14, 47000 Karlovac</izvorni_sadrzaj>
    <derivirana_varijabla naziv="DomainObject.Predmet.ProtustrankaWithAdress_1">OBRTNIČKA ZADRUGA KARLOVAC HAULIKOVA 14, 47000 Karlovac</derivirana_varijabla>
  </DomainObject.Predmet.ProtustrankaWithAdress>
  <DomainObject.Predmet.ProtustrankaWithAdressOIB>
    <izvorni_sadrzaj>OBRTNIČKA ZADRUGA KARLOVAC, OIB 04001535527, HAULIKOVA 14, 47000 Karlovac</izvorni_sadrzaj>
    <derivirana_varijabla naziv="DomainObject.Predmet.ProtustrankaWithAdressOIB_1">OBRTNIČKA ZADRUGA KARLOVAC, OIB 04001535527, HAULIKOVA 14, 47000 Karlovac</derivirana_varijabla>
  </DomainObject.Predmet.ProtustrankaWithAdressOIB>
  <DomainObject.Predmet.ProtustrankaNazivFormated>
    <izvorni_sadrzaj>OBRTNIČKA ZADRUGA KARLOVAC</izvorni_sadrzaj>
    <derivirana_varijabla naziv="DomainObject.Predmet.ProtustrankaNazivFormated_1">OBRTNIČKA ZADRUGA KARLOVAC</derivirana_varijabla>
  </DomainObject.Predmet.ProtustrankaNazivFormated>
  <DomainObject.Predmet.ProtustrankaNazivFormatedOIB>
    <izvorni_sadrzaj>OBRTNIČKA ZADRUGA KARLOVAC, OIB 04001535527</izvorni_sadrzaj>
    <derivirana_varijabla naziv="DomainObject.Predmet.ProtustrankaNazivFormatedOIB_1">OBRTNIČKA ZADRUGA KARLOVAC, OIB 04001535527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ZDRAVKO STANIŠIĆ; IVICA TOMLJENOVIĆ; BARBARA NAGLIĆ; NADA HITREC; VJEROVNICI; VINKO VRANIĆ; KARLOVAČKA ŽUPANIJA; KRUNOSLAV JAGATIĆ; GORDANA VRANIĆ; ŠEMSO KURDIĆ</izvorni_sadrzaj>
    <derivirana_varijabla naziv="DomainObject.Predmet.StrankaFormated_1">  ZDRAVKO STANIŠIĆ; IVICA TOMLJENOVIĆ; BARBARA NAGLIĆ; NADA HITREC; VJEROVNICI; VINKO VRANIĆ; KARLOVAČKA ŽUPANIJA; KRUNOSLAV JAGATIĆ; GORDANA VRANIĆ; ŠEMSO KURDIĆ</derivirana_varijabla>
  </DomainObject.Predmet.StrankaFormated>
  <DomainObject.Predmet.StrankaFormatedOIB>
    <izvorni_sadrzaj>  ZDRAVKO STANIŠIĆ, OIB 65049499722; IVICA TOMLJENOVIĆ, OIB 85983105633; BARBARA NAGLIĆ, OIB 76588573521; NADA HITREC, OIB 53312358169; VJEROVNICI; VINKO VRANIĆ; KARLOVAČKA ŽUPANIJA; KRUNOSLAV JAGATIĆ; GORDANA VRANIĆ; ŠEMSO KURDIĆ, OIB </izvorni_sadrzaj>
    <derivirana_varijabla naziv="DomainObject.Predmet.StrankaFormatedOIB_1">  ZDRAVKO STANIŠIĆ, OIB 65049499722; IVICA TOMLJENOVIĆ, OIB 85983105633; BARBARA NAGLIĆ, OIB 76588573521; NADA HITREC, OIB 53312358169; VJEROVNICI; VINKO VRANIĆ; KARLOVAČKA ŽUPANIJA; KRUNOSLAV JAGATIĆ; GORDANA VRANIĆ; ŠEMSO KURDIĆ, OIB </derivirana_varijabla>
  </DomainObject.Predmet.StrankaFormatedOIB>
  <DomainObject.Predmet.StrankaFormatedWithAdress>
    <izvorni_sadrzaj> ZDRAVKO STANIŠIĆ, KNEZA BRANIMIRA 1, 47000 Karlovac; IVICA TOMLJENOVIĆ, M.DRŽIĆA 11, 47000 Karlovac; BARBARA NAGLIĆ, UL.DR.M.NEMIČIĆA 21, 47000 Karlovac; NADA HITREC, N.TESLE 1, 47000 Karlovac; VJEROVNICI; VINKO VRANIĆ, Jurija Haulika 14, 47000 Karlovac; KARLOVAČKA ŽUPANIJA; KRUNOSLAV JAGATIĆ; GORDANA VRANIĆ, Jurija Haulika 14, 47000 Karlovac; ŠEMSO KURDIĆ, DUBROVAČKA 13, 47000 Karlovac</izvorni_sadrzaj>
    <derivirana_varijabla naziv="DomainObject.Predmet.StrankaFormatedWithAdress_1"> ZDRAVKO STANIŠIĆ, KNEZA BRANIMIRA 1, 47000 Karlovac; IVICA TOMLJENOVIĆ, M.DRŽIĆA 11, 47000 Karlovac; BARBARA NAGLIĆ, UL.DR.M.NEMIČIĆA 21, 47000 Karlovac; NADA HITREC, N.TESLE 1, 47000 Karlovac; VJEROVNICI; VINKO VRANIĆ, Jurija Haulika 14, 47000 Karlovac; KARLOVAČKA ŽUPANIJA; KRUNOSLAV JAGATIĆ; GORDANA VRANIĆ, Jurija Haulika 14, 47000 Karlovac; ŠEMSO KURDIĆ, DUBROVAČKA 13, 47000 Karlovac</derivirana_varijabla>
  </DomainObject.Predmet.StrankaFormatedWithAdress>
  <DomainObject.Predmet.StrankaFormatedWithAdressOIB>
    <izvorni_sadrzaj> ZDRAVKO STANIŠIĆ, OIB 65049499722, KNEZA BRANIMIRA 1, 47000 Karlovac; IVICA TOMLJENOVIĆ, OIB 85983105633, M.DRŽIĆA 11, 47000 Karlovac; BARBARA NAGLIĆ, OIB 76588573521, UL.DR.M.NEMIČIĆA 21, 47000 Karlovac; NADA HITREC, OIB 53312358169, N.TESLE 1, 47000 Karlovac; VJEROVNICI; VINKO VRANIĆ, Jurija Haulika 14, 47000 Karlovac; KARLOVAČKA ŽUPANIJA; KRUNOSLAV JAGATIĆ; GORDANA VRANIĆ, Jurija Haulika 14, 47000 Karlovac; ŠEMSO KURDIĆ, OIB , DUBROVAČKA 13, 47000 Karlovac</izvorni_sadrzaj>
    <derivirana_varijabla naziv="DomainObject.Predmet.StrankaFormatedWithAdressOIB_1"> ZDRAVKO STANIŠIĆ, OIB 65049499722, KNEZA BRANIMIRA 1, 47000 Karlovac; IVICA TOMLJENOVIĆ, OIB 85983105633, M.DRŽIĆA 11, 47000 Karlovac; BARBARA NAGLIĆ, OIB 76588573521, UL.DR.M.NEMIČIĆA 21, 47000 Karlovac; NADA HITREC, OIB 53312358169, N.TESLE 1, 47000 Karlovac; VJEROVNICI; VINKO VRANIĆ, Jurija Haulika 14, 47000 Karlovac; KARLOVAČKA ŽUPANIJA; KRUNOSLAV JAGATIĆ; GORDANA VRANIĆ, Jurija Haulika 14, 47000 Karlovac; ŠEMSO KURDIĆ, OIB , DUBROVAČKA 13, 47000 Karlovac</derivirana_varijabla>
  </DomainObject.Predmet.StrankaFormatedWithAdressOIB>
  <DomainObject.Predmet.StrankaWithAdress>
    <izvorni_sadrzaj>ZDRAVKO STANIŠIĆ KNEZA BRANIMIRA 1,47000 Karlovac,IVICA TOMLJENOVIĆ M.DRŽIĆA 11,47000 Karlovac,BARBARA NAGLIĆ UL.DR.M.NEMIČIĆA 21,47000 Karlovac,NADA HITREC N.TESLE 1,47000 Karlovac,VJEROVNICI ,VINKO VRANIĆ Jurija Haulika 14,47000 Karlovac,KARLOVAČKA ŽUPANIJA ,KRUNOSLAV JAGATIĆ ,GORDANA VRANIĆ Jurija Haulika 14,47000 Karlovac,ŠEMSO KURDIĆ DUBROVAČKA 13,47000 Karlovac</izvorni_sadrzaj>
    <derivirana_varijabla naziv="DomainObject.Predmet.StrankaWithAdress_1">ZDRAVKO STANIŠIĆ KNEZA BRANIMIRA 1,47000 Karlovac,IVICA TOMLJENOVIĆ M.DRŽIĆA 11,47000 Karlovac,BARBARA NAGLIĆ UL.DR.M.NEMIČIĆA 21,47000 Karlovac,NADA HITREC N.TESLE 1,47000 Karlovac,VJEROVNICI ,VINKO VRANIĆ Jurija Haulika 14,47000 Karlovac,KARLOVAČKA ŽUPANIJA ,KRUNOSLAV JAGATIĆ ,GORDANA VRANIĆ Jurija Haulika 14,47000 Karlovac,ŠEMSO KURDIĆ DUBROVAČKA 13,47000 Karlovac</derivirana_varijabla>
  </DomainObject.Predmet.StrankaWithAdress>
  <DomainObject.Predmet.StrankaWithAdressOIB>
    <izvorni_sadrzaj>ZDRAVKO STANIŠIĆ, OIB 65049499722, KNEZA BRANIMIRA 1,47000 Karlovac,IVICA TOMLJENOVIĆ, OIB 85983105633, M.DRŽIĆA 11,47000 Karlovac,BARBARA NAGLIĆ, OIB 76588573521, UL.DR.M.NEMIČIĆA 21,47000 Karlovac,NADA HITREC, OIB 53312358169, N.TESLE 1,47000 Karlovac,VJEROVNICI,VINKO VRANIĆ, Jurija Haulika 14,47000 Karlovac,KARLOVAČKA ŽUPANIJA,KRUNOSLAV JAGATIĆ,GORDANA VRANIĆ, Jurija Haulika 14,47000 Karlovac,ŠEMSO KURDIĆ, OIB , DUBROVAČKA 13,47000 Karlovac</izvorni_sadrzaj>
    <derivirana_varijabla naziv="DomainObject.Predmet.StrankaWithAdressOIB_1">ZDRAVKO STANIŠIĆ, OIB 65049499722, KNEZA BRANIMIRA 1,47000 Karlovac,IVICA TOMLJENOVIĆ, OIB 85983105633, M.DRŽIĆA 11,47000 Karlovac,BARBARA NAGLIĆ, OIB 76588573521, UL.DR.M.NEMIČIĆA 21,47000 Karlovac,NADA HITREC, OIB 53312358169, N.TESLE 1,47000 Karlovac,VJEROVNICI,VINKO VRANIĆ, Jurija Haulika 14,47000 Karlovac,KARLOVAČKA ŽUPANIJA,KRUNOSLAV JAGATIĆ,GORDANA VRANIĆ, Jurija Haulika 14,47000 Karlovac,ŠEMSO KURDIĆ, OIB , DUBROVAČKA 13,47000 Karlovac</derivirana_varijabla>
  </DomainObject.Predmet.StrankaWithAdressOIB>
  <DomainObject.Predmet.StrankaNazivFormated>
    <izvorni_sadrzaj>ZDRAVKO STANIŠIĆ,IVICA TOMLJENOVIĆ,BARBARA NAGLIĆ,NADA HITREC,VJEROVNICI,VINKO VRANIĆ,KARLOVAČKA ŽUPANIJA,KRUNOSLAV JAGATIĆ,GORDANA VRANIĆ,ŠEMSO KURDIĆ</izvorni_sadrzaj>
    <derivirana_varijabla naziv="DomainObject.Predmet.StrankaNazivFormated_1">ZDRAVKO STANIŠIĆ,IVICA TOMLJENOVIĆ,BARBARA NAGLIĆ,NADA HITREC,VJEROVNICI,VINKO VRANIĆ,KARLOVAČKA ŽUPANIJA,KRUNOSLAV JAGATIĆ,GORDANA VRANIĆ,ŠEMSO KURDIĆ</derivirana_varijabla>
  </DomainObject.Predmet.StrankaNazivFormated>
  <DomainObject.Predmet.StrankaNazivFormatedOIB>
    <izvorni_sadrzaj>ZDRAVKO STANIŠIĆ, OIB 65049499722,IVICA TOMLJENOVIĆ, OIB 85983105633,BARBARA NAGLIĆ, OIB 76588573521,NADA HITREC, OIB 53312358169,VJEROVNICI,VINKO VRANIĆ,KARLOVAČKA ŽUPANIJA,KRUNOSLAV JAGATIĆ,GORDANA VRANIĆ,ŠEMSO KURDIĆ, OIB </izvorni_sadrzaj>
    <derivirana_varijabla naziv="DomainObject.Predmet.StrankaNazivFormatedOIB_1">ZDRAVKO STANIŠIĆ, OIB 65049499722,IVICA TOMLJENOVIĆ, OIB 85983105633,BARBARA NAGLIĆ, OIB 76588573521,NADA HITREC, OIB 53312358169,VJEROVNICI,VINKO VRANIĆ,KARLOVAČKA ŽUPANIJA,KRUNOSLAV JAGATIĆ,GORDANA VRANIĆ,ŠEMSO KURDIĆ, OIB </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ZDRAVKO STANIŠIĆ</item>
      <item>IVICA TOMLJENOVIĆ</item>
      <item>BARBARA NAGLIĆ</item>
      <item>NADA HITREC</item>
      <item>VJEROVNICI</item>
      <item>VINKO VRANIĆ</item>
      <item>KARLOVAČKA ŽUPANIJA</item>
      <item>KRUNOSLAV JAGATIĆ</item>
      <item>GORDANA VRANIĆ</item>
      <item>ŠEMSO KURDIĆ</item>
    </izvorni_sadrzaj>
    <derivirana_varijabla naziv="DomainObject.Predmet.StrankaListFormated_1">
      <item>ZDRAVKO STANIŠIĆ</item>
      <item>IVICA TOMLJENOVIĆ</item>
      <item>BARBARA NAGLIĆ</item>
      <item>NADA HITREC</item>
      <item>VJEROVNICI</item>
      <item>VINKO VRANIĆ</item>
      <item>KARLOVAČKA ŽUPANIJA</item>
      <item>KRUNOSLAV JAGATIĆ</item>
      <item>GORDANA VRANIĆ</item>
      <item>ŠEMSO KURDIĆ</item>
    </derivirana_varijabla>
  </DomainObject.Predmet.StrankaListFormated>
  <DomainObject.Predmet.StrankaListFormatedOIB>
    <izvorni_sadrzaj>
      <item>ZDRAVKO STANIŠIĆ, OIB 65049499722</item>
      <item>IVICA TOMLJENOVIĆ, OIB 85983105633</item>
      <item>BARBARA NAGLIĆ, OIB 76588573521</item>
      <item>NADA HITREC, OIB 53312358169</item>
      <item>VJEROVNICI</item>
      <item>VINKO VRANIĆ</item>
      <item>KARLOVAČKA ŽUPANIJA</item>
      <item>KRUNOSLAV JAGATIĆ</item>
      <item>GORDANA VRANIĆ</item>
      <item>ŠEMSO KURDIĆ, OIB </item>
    </izvorni_sadrzaj>
    <derivirana_varijabla naziv="DomainObject.Predmet.StrankaListFormatedOIB_1">
      <item>ZDRAVKO STANIŠIĆ, OIB 65049499722</item>
      <item>IVICA TOMLJENOVIĆ, OIB 85983105633</item>
      <item>BARBARA NAGLIĆ, OIB 76588573521</item>
      <item>NADA HITREC, OIB 53312358169</item>
      <item>VJEROVNICI</item>
      <item>VINKO VRANIĆ</item>
      <item>KARLOVAČKA ŽUPANIJA</item>
      <item>KRUNOSLAV JAGATIĆ</item>
      <item>GORDANA VRANIĆ</item>
      <item>ŠEMSO KURDIĆ, OIB </item>
    </derivirana_varijabla>
  </DomainObject.Predmet.StrankaListFormatedOIB>
  <DomainObject.Predmet.StrankaListFormatedWithAdress>
    <izvorni_sadrzaj>
      <item>ZDRAVKO STANIŠIĆ, KNEZA BRANIMIRA 1, 47000 Karlovac</item>
      <item>IVICA TOMLJENOVIĆ, M.DRŽIĆA 11, 47000 Karlovac</item>
      <item>BARBARA NAGLIĆ, UL.DR.M.NEMIČIĆA 21, 47000 Karlovac</item>
      <item>NADA HITREC, N.TESLE 1, 47000 Karlovac</item>
      <item>VJEROVNICI</item>
      <item>VINKO VRANIĆ, Jurija Haulika 14, 47000 Karlovac</item>
      <item>KARLOVAČKA ŽUPANIJA</item>
      <item>KRUNOSLAV JAGATIĆ</item>
      <item>GORDANA VRANIĆ, Jurija Haulika 14, 47000 Karlovac</item>
      <item>ŠEMSO KURDIĆ, DUBROVAČKA 13, 47000 Karlovac</item>
    </izvorni_sadrzaj>
    <derivirana_varijabla naziv="DomainObject.Predmet.StrankaListFormatedWithAdress_1">
      <item>ZDRAVKO STANIŠIĆ, KNEZA BRANIMIRA 1, 47000 Karlovac</item>
      <item>IVICA TOMLJENOVIĆ, M.DRŽIĆA 11, 47000 Karlovac</item>
      <item>BARBARA NAGLIĆ, UL.DR.M.NEMIČIĆA 21, 47000 Karlovac</item>
      <item>NADA HITREC, N.TESLE 1, 47000 Karlovac</item>
      <item>VJEROVNICI</item>
      <item>VINKO VRANIĆ, Jurija Haulika 14, 47000 Karlovac</item>
      <item>KARLOVAČKA ŽUPANIJA</item>
      <item>KRUNOSLAV JAGATIĆ</item>
      <item>GORDANA VRANIĆ, Jurija Haulika 14, 47000 Karlovac</item>
      <item>ŠEMSO KURDIĆ, DUBROVAČKA 13, 47000 Karlovac</item>
    </derivirana_varijabla>
  </DomainObject.Predmet.StrankaListFormatedWithAdress>
  <DomainObject.Predmet.StrankaListFormatedWithAdressOIB>
    <izvorni_sadrzaj>
      <item>ZDRAVKO STANIŠIĆ, OIB 65049499722, KNEZA BRANIMIRA 1, 47000 Karlovac</item>
      <item>IVICA TOMLJENOVIĆ, OIB 85983105633, M.DRŽIĆA 11, 47000 Karlovac</item>
      <item>BARBARA NAGLIĆ, OIB 76588573521, UL.DR.M.NEMIČIĆA 21, 47000 Karlovac</item>
      <item>NADA HITREC, OIB 53312358169, N.TESLE 1, 47000 Karlovac</item>
      <item>VJEROVNICI</item>
      <item>VINKO VRANIĆ, Jurija Haulika 14, 47000 Karlovac</item>
      <item>KARLOVAČKA ŽUPANIJA</item>
      <item>KRUNOSLAV JAGATIĆ</item>
      <item>GORDANA VRANIĆ, Jurija Haulika 14, 47000 Karlovac</item>
      <item>ŠEMSO KURDIĆ, OIB , DUBROVAČKA 13, 47000 Karlovac</item>
    </izvorni_sadrzaj>
    <derivirana_varijabla naziv="DomainObject.Predmet.StrankaListFormatedWithAdressOIB_1">
      <item>ZDRAVKO STANIŠIĆ, OIB 65049499722, KNEZA BRANIMIRA 1, 47000 Karlovac</item>
      <item>IVICA TOMLJENOVIĆ, OIB 85983105633, M.DRŽIĆA 11, 47000 Karlovac</item>
      <item>BARBARA NAGLIĆ, OIB 76588573521, UL.DR.M.NEMIČIĆA 21, 47000 Karlovac</item>
      <item>NADA HITREC, OIB 53312358169, N.TESLE 1, 47000 Karlovac</item>
      <item>VJEROVNICI</item>
      <item>VINKO VRANIĆ, Jurija Haulika 14, 47000 Karlovac</item>
      <item>KARLOVAČKA ŽUPANIJA</item>
      <item>KRUNOSLAV JAGATIĆ</item>
      <item>GORDANA VRANIĆ, Jurija Haulika 14, 47000 Karlovac</item>
      <item>ŠEMSO KURDIĆ, OIB , DUBROVAČKA 13, 47000 Karlovac</item>
    </derivirana_varijabla>
  </DomainObject.Predmet.StrankaListFormatedWithAdressOIB>
  <DomainObject.Predmet.StrankaListNazivFormated>
    <izvorni_sadrzaj>
      <item>ZDRAVKO STANIŠIĆ</item>
      <item>IVICA TOMLJENOVIĆ</item>
      <item>BARBARA NAGLIĆ</item>
      <item>NADA HITREC</item>
      <item>VJEROVNICI</item>
      <item>VINKO VRANIĆ</item>
      <item>KARLOVAČKA ŽUPANIJA</item>
      <item>KRUNOSLAV JAGATIĆ</item>
      <item>GORDANA VRANIĆ</item>
      <item>ŠEMSO KURDIĆ</item>
    </izvorni_sadrzaj>
    <derivirana_varijabla naziv="DomainObject.Predmet.StrankaListNazivFormated_1">
      <item>ZDRAVKO STANIŠIĆ</item>
      <item>IVICA TOMLJENOVIĆ</item>
      <item>BARBARA NAGLIĆ</item>
      <item>NADA HITREC</item>
      <item>VJEROVNICI</item>
      <item>VINKO VRANIĆ</item>
      <item>KARLOVAČKA ŽUPANIJA</item>
      <item>KRUNOSLAV JAGATIĆ</item>
      <item>GORDANA VRANIĆ</item>
      <item>ŠEMSO KURDIĆ</item>
    </derivirana_varijabla>
  </DomainObject.Predmet.StrankaListNazivFormated>
  <DomainObject.Predmet.StrankaListNazivFormatedOIB>
    <izvorni_sadrzaj>
      <item>ZDRAVKO STANIŠIĆ, OIB 65049499722</item>
      <item>IVICA TOMLJENOVIĆ, OIB 85983105633</item>
      <item>BARBARA NAGLIĆ, OIB 76588573521</item>
      <item>NADA HITREC, OIB 53312358169</item>
      <item>VJEROVNICI</item>
      <item>VINKO VRANIĆ</item>
      <item>KARLOVAČKA ŽUPANIJA</item>
      <item>KRUNOSLAV JAGATIĆ</item>
      <item>GORDANA VRANIĆ</item>
      <item>ŠEMSO KURDIĆ, OIB </item>
    </izvorni_sadrzaj>
    <derivirana_varijabla naziv="DomainObject.Predmet.StrankaListNazivFormatedOIB_1">
      <item>ZDRAVKO STANIŠIĆ, OIB 65049499722</item>
      <item>IVICA TOMLJENOVIĆ, OIB 85983105633</item>
      <item>BARBARA NAGLIĆ, OIB 76588573521</item>
      <item>NADA HITREC, OIB 53312358169</item>
      <item>VJEROVNICI</item>
      <item>VINKO VRANIĆ</item>
      <item>KARLOVAČKA ŽUPANIJA</item>
      <item>KRUNOSLAV JAGATIĆ</item>
      <item>GORDANA VRANIĆ</item>
      <item>ŠEMSO KURDIĆ, OIB </item>
    </derivirana_varijabla>
  </DomainObject.Predmet.StrankaListNazivFormatedOIB>
  <DomainObject.Predmet.ProtuStrankaListFormated>
    <izvorni_sadrzaj>
      <item>OBRTNIČKA ZADRUGA KARLOVAC</item>
    </izvorni_sadrzaj>
    <derivirana_varijabla naziv="DomainObject.Predmet.ProtuStrankaListFormated_1">
      <item>OBRTNIČKA ZADRUGA KARLOVAC</item>
    </derivirana_varijabla>
  </DomainObject.Predmet.ProtuStrankaListFormated>
  <DomainObject.Predmet.ProtuStrankaListFormatedOIB>
    <izvorni_sadrzaj>
      <item>OBRTNIČKA ZADRUGA KARLOVAC, OIB 04001535527</item>
    </izvorni_sadrzaj>
    <derivirana_varijabla naziv="DomainObject.Predmet.ProtuStrankaListFormatedOIB_1">
      <item>OBRTNIČKA ZADRUGA KARLOVAC, OIB 04001535527</item>
    </derivirana_varijabla>
  </DomainObject.Predmet.ProtuStrankaListFormatedOIB>
  <DomainObject.Predmet.ProtuStrankaListFormatedWithAdress>
    <izvorni_sadrzaj>
      <item>OBRTNIČKA ZADRUGA KARLOVAC, HAULIKOVA 14, 47000 Karlovac</item>
    </izvorni_sadrzaj>
    <derivirana_varijabla naziv="DomainObject.Predmet.ProtuStrankaListFormatedWithAdress_1">
      <item>OBRTNIČKA ZADRUGA KARLOVAC, HAULIKOVA 14, 47000 Karlovac</item>
    </derivirana_varijabla>
  </DomainObject.Predmet.ProtuStrankaListFormatedWithAdress>
  <DomainObject.Predmet.ProtuStrankaListFormatedWithAdressOIB>
    <izvorni_sadrzaj>
      <item>OBRTNIČKA ZADRUGA KARLOVAC, OIB 04001535527, HAULIKOVA 14, 47000 Karlovac</item>
    </izvorni_sadrzaj>
    <derivirana_varijabla naziv="DomainObject.Predmet.ProtuStrankaListFormatedWithAdressOIB_1">
      <item>OBRTNIČKA ZADRUGA KARLOVAC, OIB 04001535527, HAULIKOVA 14, 47000 Karlovac</item>
    </derivirana_varijabla>
  </DomainObject.Predmet.ProtuStrankaListFormatedWithAdressOIB>
  <DomainObject.Predmet.ProtuStrankaListNazivFormated>
    <izvorni_sadrzaj>
      <item>OBRTNIČKA ZADRUGA KARLOVAC</item>
    </izvorni_sadrzaj>
    <derivirana_varijabla naziv="DomainObject.Predmet.ProtuStrankaListNazivFormated_1">
      <item>OBRTNIČKA ZADRUGA KARLOVAC</item>
    </derivirana_varijabla>
  </DomainObject.Predmet.ProtuStrankaListNazivFormated>
  <DomainObject.Predmet.ProtuStrankaListNazivFormatedOIB>
    <izvorni_sadrzaj>
      <item>OBRTNIČKA ZADRUGA KARLOVAC, OIB 04001535527</item>
    </izvorni_sadrzaj>
    <derivirana_varijabla naziv="DomainObject.Predmet.ProtuStrankaListNazivFormatedOIB_1">
      <item>OBRTNIČKA ZADRUGA KARLOVAC, OIB 04001535527</item>
    </derivirana_varijabla>
  </DomainObject.Predmet.ProtuStrankaListNazivFormatedOIB>
  <DomainObject.Predmet.OstaliListFormated>
    <izvorni_sadrzaj>
      <item>Miroslav Borš</item>
      <item>Privredna banka Zagreb d.d.</item>
      <item>KARLOVAČKA BANKA d.d.</item>
      <item>JELSA d.o.o.</item>
      <item>OD-SUIĆ I ŠKUNCA</item>
      <item>RH, Karlovačka županija</item>
      <item>RH, MF, PU, Područni ured Karlovac</item>
      <item>Krunoslav Jagatić</item>
    </izvorni_sadrzaj>
    <derivirana_varijabla naziv="DomainObject.Predmet.OstaliListFormated_1">
      <item>Miroslav Borš</item>
      <item>Privredna banka Zagreb d.d.</item>
      <item>KARLOVAČKA BANKA d.d.</item>
      <item>JELSA d.o.o.</item>
      <item>OD-SUIĆ I ŠKUNCA</item>
      <item>RH, Karlovačka županija</item>
      <item>RH, MF, PU, Područni ured Karlovac</item>
      <item>Krunoslav Jagatić</item>
    </derivirana_varijabla>
  </DomainObject.Predmet.OstaliListFormated>
  <DomainObject.Predmet.OstaliListFormatedOIB>
    <izvorni_sadrzaj>
      <item>Miroslav Borš, OIB 69665623244</item>
      <item>Privredna banka Zagreb d.d., OIB 02535697732</item>
      <item>KARLOVAČKA BANKA d.d., OIB 08106331075</item>
      <item>JELSA d.o.o., OIB 07933147861</item>
      <item>OD-SUIĆ I ŠKUNCA</item>
      <item>RH, Karlovačka županija</item>
      <item>RH, MF, PU, Područni ured Karlovac</item>
      <item>Krunoslav Jagatić</item>
    </izvorni_sadrzaj>
    <derivirana_varijabla naziv="DomainObject.Predmet.OstaliListFormatedOIB_1">
      <item>Miroslav Borš, OIB 69665623244</item>
      <item>Privredna banka Zagreb d.d., OIB 02535697732</item>
      <item>KARLOVAČKA BANKA d.d., OIB 08106331075</item>
      <item>JELSA d.o.o., OIB 07933147861</item>
      <item>OD-SUIĆ I ŠKUNCA</item>
      <item>RH, Karlovačka županija</item>
      <item>RH, MF, PU, Područni ured Karlovac</item>
      <item>Krunoslav Jagatić</item>
    </derivirana_varijabla>
  </DomainObject.Predmet.OstaliListFormatedOIB>
  <DomainObject.Predmet.OstaliListFormatedWithAdress>
    <izvorni_sadrzaj>
      <item>Miroslav Borš, Plemićeva 2, 10000 Zagreb</item>
      <item>Privredna banka Zagreb d.d., Račkoga 6, 10000 Zagreb</item>
      <item>KARLOVAČKA BANKA d.d., I.G.KOVAČIĆA 1, 47000 Karlovac</item>
      <item>JELSA d.o.o., Gornja Jelsa bb, 47000 Karlovac</item>
      <item>OD-SUIĆ I ŠKUNCA, DOMAGOJEVA 14, 10000 Zagreb</item>
      <item>RH, Karlovačka županija, Ambroza Vraniczanya 2, 47000 Karlovac</item>
      <item>RH, MF, PU, Područni ured Karlovac, m, 47000 Karlovac</item>
      <item>Krunoslav Jagatić, Gradišćanska 2, 47000 Karlovac</item>
    </izvorni_sadrzaj>
    <derivirana_varijabla naziv="DomainObject.Predmet.OstaliListFormatedWithAdress_1">
      <item>Miroslav Borš, Plemićeva 2, 10000 Zagreb</item>
      <item>Privredna banka Zagreb d.d., Račkoga 6, 10000 Zagreb</item>
      <item>KARLOVAČKA BANKA d.d., I.G.KOVAČIĆA 1, 47000 Karlovac</item>
      <item>JELSA d.o.o., Gornja Jelsa bb, 47000 Karlovac</item>
      <item>OD-SUIĆ I ŠKUNCA, DOMAGOJEVA 14, 10000 Zagreb</item>
      <item>RH, Karlovačka županija, Ambroza Vraniczanya 2, 47000 Karlovac</item>
      <item>RH, MF, PU, Područni ured Karlovac, m, 47000 Karlovac</item>
      <item>Krunoslav Jagatić, Gradišćanska 2, 47000 Karlovac</item>
    </derivirana_varijabla>
  </DomainObject.Predmet.OstaliListFormatedWithAdress>
  <DomainObject.Predmet.OstaliListFormatedWithAdressOIB>
    <izvorni_sadrzaj>
      <item>Miroslav Borš, OIB 69665623244, Plemićeva 2, 10000 Zagreb</item>
      <item>Privredna banka Zagreb d.d., OIB 02535697732, Račkoga 6, 10000 Zagreb</item>
      <item>KARLOVAČKA BANKA d.d., OIB 08106331075, I.G.KOVAČIĆA 1, 47000 Karlovac</item>
      <item>JELSA d.o.o., OIB 07933147861, Gornja Jelsa bb, 47000 Karlovac</item>
      <item>OD-SUIĆ I ŠKUNCA, DOMAGOJEVA 14, 10000 Zagreb</item>
      <item>RH, Karlovačka županija, Ambroza Vraniczanya 2, 47000 Karlovac</item>
      <item>RH, MF, PU, Područni ured Karlovac, m, 47000 Karlovac</item>
      <item>Krunoslav Jagatić, Gradišćanska 2, 47000 Karlovac</item>
    </izvorni_sadrzaj>
    <derivirana_varijabla naziv="DomainObject.Predmet.OstaliListFormatedWithAdressOIB_1">
      <item>Miroslav Borš, OIB 69665623244, Plemićeva 2, 10000 Zagreb</item>
      <item>Privredna banka Zagreb d.d., OIB 02535697732, Račkoga 6, 10000 Zagreb</item>
      <item>KARLOVAČKA BANKA d.d., OIB 08106331075, I.G.KOVAČIĆA 1, 47000 Karlovac</item>
      <item>JELSA d.o.o., OIB 07933147861, Gornja Jelsa bb, 47000 Karlovac</item>
      <item>OD-SUIĆ I ŠKUNCA, DOMAGOJEVA 14, 10000 Zagreb</item>
      <item>RH, Karlovačka županija, Ambroza Vraniczanya 2, 47000 Karlovac</item>
      <item>RH, MF, PU, Područni ured Karlovac, m, 47000 Karlovac</item>
      <item>Krunoslav Jagatić, Gradišćanska 2, 47000 Karlovac</item>
    </derivirana_varijabla>
  </DomainObject.Predmet.OstaliListFormatedWithAdressOIB>
  <DomainObject.Predmet.OstaliListNazivFormated>
    <izvorni_sadrzaj>
      <item>Miroslav Borš</item>
      <item>Privredna banka Zagreb d.d.</item>
      <item>KARLOVAČKA BANKA d.d.</item>
      <item>JELSA d.o.o.</item>
      <item>OD-SUIĆ I ŠKUNCA</item>
      <item>RH, Karlovačka županija</item>
      <item>RH, MF, PU, Područni ured Karlovac</item>
      <item>Krunoslav Jagatić</item>
    </izvorni_sadrzaj>
    <derivirana_varijabla naziv="DomainObject.Predmet.OstaliListNazivFormated_1">
      <item>Miroslav Borš</item>
      <item>Privredna banka Zagreb d.d.</item>
      <item>KARLOVAČKA BANKA d.d.</item>
      <item>JELSA d.o.o.</item>
      <item>OD-SUIĆ I ŠKUNCA</item>
      <item>RH, Karlovačka županija</item>
      <item>RH, MF, PU, Područni ured Karlovac</item>
      <item>Krunoslav Jagatić</item>
    </derivirana_varijabla>
  </DomainObject.Predmet.OstaliListNazivFormated>
  <DomainObject.Predmet.OstaliListNazivFormatedOIB>
    <izvorni_sadrzaj>
      <item>Miroslav Borš, OIB 69665623244</item>
      <item>Privredna banka Zagreb d.d., OIB 02535697732</item>
      <item>KARLOVAČKA BANKA d.d., OIB 08106331075</item>
      <item>JELSA d.o.o., OIB 07933147861</item>
      <item>OD-SUIĆ I ŠKUNCA</item>
      <item>RH, Karlovačka županija</item>
      <item>RH, MF, PU, Područni ured Karlovac</item>
      <item>Krunoslav Jagatić</item>
    </izvorni_sadrzaj>
    <derivirana_varijabla naziv="DomainObject.Predmet.OstaliListNazivFormatedOIB_1">
      <item>Miroslav Borš, OIB 69665623244</item>
      <item>Privredna banka Zagreb d.d., OIB 02535697732</item>
      <item>KARLOVAČKA BANKA d.d., OIB 08106331075</item>
      <item>JELSA d.o.o., OIB 07933147861</item>
      <item>OD-SUIĆ I ŠKUNCA</item>
      <item>RH, Karlovačka županija</item>
      <item>RH, MF, PU, Područni ured Karlovac</item>
      <item>Krunoslav Jagatić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2015.</izvorni_sadrzaj>
    <derivirana_varijabla naziv="DomainObject.Datum_1">14. rujna 2015.</derivirana_varijabla>
  </DomainObject.Datum>
  <DomainObject.PoslovniBrojDokumenta>
    <izvorni_sadrzaj/>
    <derivirana_varijabla naziv="DomainObject.PoslovniBrojDokumenta_1"/>
  </DomainObject.PoslovniBrojDokumenta>
  <DomainObject.Predmet.StrankaIDrugi>
    <izvorni_sadrzaj>BARBARA NAGLIĆ i dr.</izvorni_sadrzaj>
    <derivirana_varijabla naziv="DomainObject.Predmet.StrankaIDrugi_1">BARBARA NAGLIĆ i dr.</derivirana_varijabla>
  </DomainObject.Predmet.StrankaIDrugi>
  <DomainObject.Predmet.ProtustrankaIDrugi>
    <izvorni_sadrzaj>OBRTNIČKA ZADRUGA KARLOVAC</izvorni_sadrzaj>
    <derivirana_varijabla naziv="DomainObject.Predmet.ProtustrankaIDrugi_1">OBRTNIČKA ZADRUGA KARLOVAC</derivirana_varijabla>
  </DomainObject.Predmet.ProtustrankaIDrugi>
  <DomainObject.Predmet.StrankaIDrugiAdressOIB>
    <izvorni_sadrzaj>BARBARA NAGLIĆ, OIB 76588573521, UL.DR.M.NEMIČIĆA 21, 47000 Karlovac i dr.</izvorni_sadrzaj>
    <derivirana_varijabla naziv="DomainObject.Predmet.StrankaIDrugiAdressOIB_1">BARBARA NAGLIĆ, OIB 76588573521, UL.DR.M.NEMIČIĆA 21, 47000 Karlovac i dr.</derivirana_varijabla>
  </DomainObject.Predmet.StrankaIDrugiAdressOIB>
  <DomainObject.Predmet.ProtustrankaIDrugiAdressOIB>
    <izvorni_sadrzaj>OBRTNIČKA ZADRUGA KARLOVAC, OIB 04001535527, HAULIKOVA 14, 47000 Karlovac</izvorni_sadrzaj>
    <derivirana_varijabla naziv="DomainObject.Predmet.ProtustrankaIDrugiAdressOIB_1">OBRTNIČKA ZADRUGA KARLOVAC, OIB 04001535527, HAULIKOVA 14,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ZDRAVKO STANIŠIĆ</item>
      <item>IVICA TOMLJENOVIĆ</item>
      <item>BARBARA NAGLIĆ</item>
      <item>NADA HITREC</item>
      <item>OBRTNIČKA ZADRUGA KARLOVAC</item>
      <item>Miroslav Borš</item>
      <item>Privredna banka Zagreb d.d.</item>
      <item>KARLOVAČKA BANKA d.d.</item>
      <item>JELSA d.o.o.</item>
      <item>VJEROVNICI</item>
      <item>OD-SUIĆ I ŠKUNCA</item>
      <item>VINKO VRANIĆ</item>
      <item>KARLOVAČKA ŽUPANIJA</item>
      <item>KRUNOSLAV JAGATIĆ</item>
      <item>RH, Karlovačka županija</item>
      <item>RH, MF, PU, Područni ured Karlovac</item>
      <item>Krunoslav Jagatić</item>
      <item>GORDANA VRANIĆ</item>
      <item>ŠEMSO KURDIĆ</item>
    </izvorni_sadrzaj>
    <derivirana_varijabla naziv="DomainObject.Predmet.SudioniciListNaziv_1">
      <item>ZDRAVKO STANIŠIĆ</item>
      <item>IVICA TOMLJENOVIĆ</item>
      <item>BARBARA NAGLIĆ</item>
      <item>NADA HITREC</item>
      <item>OBRTNIČKA ZADRUGA KARLOVAC</item>
      <item>Miroslav Borš</item>
      <item>Privredna banka Zagreb d.d.</item>
      <item>KARLOVAČKA BANKA d.d.</item>
      <item>JELSA d.o.o.</item>
      <item>VJEROVNICI</item>
      <item>OD-SUIĆ I ŠKUNCA</item>
      <item>VINKO VRANIĆ</item>
      <item>KARLOVAČKA ŽUPANIJA</item>
      <item>KRUNOSLAV JAGATIĆ</item>
      <item>RH, Karlovačka županija</item>
      <item>RH, MF, PU, Područni ured Karlovac</item>
      <item>Krunoslav Jagatić</item>
      <item>GORDANA VRANIĆ</item>
      <item>ŠEMSO KURDIĆ</item>
    </derivirana_varijabla>
  </DomainObject.Predmet.SudioniciListNaziv>
  <DomainObject.Predmet.SudioniciListAdressOIB>
    <izvorni_sadrzaj>
      <item>ZDRAVKO STANIŠIĆ, OIB 65049499722, KNEZA BRANIMIRA 1,47000 Karlovac</item>
      <item>IVICA TOMLJENOVIĆ, OIB 85983105633, M.DRŽIĆA 11,47000 Karlovac</item>
      <item>BARBARA NAGLIĆ, OIB 76588573521, UL.DR.M.NEMIČIĆA 21,47000 Karlovac</item>
      <item>NADA HITREC, OIB 53312358169, N.TESLE 1,47000 Karlovac</item>
      <item>OBRTNIČKA ZADRUGA KARLOVAC, OIB 04001535527, HAULIKOVA 14,47000 Karlovac</item>
      <item>Miroslav Borš, OIB 69665623244, Plemićeva 2,10000 Zagreb</item>
      <item>Privredna banka Zagreb d.d., OIB 02535697732, Račkoga 6,10000 Zagreb</item>
      <item>KARLOVAČKA BANKA d.d., OIB 08106331075, I.G.KOVAČIĆA 1,47000 Karlovac</item>
      <item>JELSA d.o.o., OIB 07933147861, Gornja Jelsa bb,47000 Karlovac</item>
      <item>VJEROVNICI</item>
      <item>OD-SUIĆ I ŠKUNCA, DOMAGOJEVA 14,10000 Zagreb</item>
      <item>VINKO VRANIĆ, Jurija Haulika 14,47000 Karlovac</item>
      <item>KARLOVAČKA ŽUPANIJA</item>
      <item>KRUNOSLAV JAGATIĆ</item>
      <item>RH, Karlovačka županija, Ambroza Vraniczanya 2,47000 Karlovac</item>
      <item>RH, MF, PU, Područni ured Karlovac, m,47000 Karlovac</item>
      <item>Krunoslav Jagatić, Gradišćanska 2,47000 Karlovac</item>
      <item>GORDANA VRANIĆ, Jurija Haulika 14,47000 Karlovac</item>
      <item>ŠEMSO KURDIĆ, OIB , DUBROVAČKA 13,47000 Karlovac</item>
    </izvorni_sadrzaj>
    <derivirana_varijabla naziv="DomainObject.Predmet.SudioniciListAdressOIB_1">
      <item>ZDRAVKO STANIŠIĆ, OIB 65049499722, KNEZA BRANIMIRA 1,47000 Karlovac</item>
      <item>IVICA TOMLJENOVIĆ, OIB 85983105633, M.DRŽIĆA 11,47000 Karlovac</item>
      <item>BARBARA NAGLIĆ, OIB 76588573521, UL.DR.M.NEMIČIĆA 21,47000 Karlovac</item>
      <item>NADA HITREC, OIB 53312358169, N.TESLE 1,47000 Karlovac</item>
      <item>OBRTNIČKA ZADRUGA KARLOVAC, OIB 04001535527, HAULIKOVA 14,47000 Karlovac</item>
      <item>Miroslav Borš, OIB 69665623244, Plemićeva 2,10000 Zagreb</item>
      <item>Privredna banka Zagreb d.d., OIB 02535697732, Račkoga 6,10000 Zagreb</item>
      <item>KARLOVAČKA BANKA d.d., OIB 08106331075, I.G.KOVAČIĆA 1,47000 Karlovac</item>
      <item>JELSA d.o.o., OIB 07933147861, Gornja Jelsa bb,47000 Karlovac</item>
      <item>VJEROVNICI</item>
      <item>OD-SUIĆ I ŠKUNCA, DOMAGOJEVA 14,10000 Zagreb</item>
      <item>VINKO VRANIĆ, Jurija Haulika 14,47000 Karlovac</item>
      <item>KARLOVAČKA ŽUPANIJA</item>
      <item>KRUNOSLAV JAGATIĆ</item>
      <item>RH, Karlovačka županija, Ambroza Vraniczanya 2,47000 Karlovac</item>
      <item>RH, MF, PU, Područni ured Karlovac, m,47000 Karlovac</item>
      <item>Krunoslav Jagatić, Gradišćanska 2,47000 Karlovac</item>
      <item>GORDANA VRANIĆ, Jurija Haulika 14,47000 Karlovac</item>
      <item>ŠEMSO KURDIĆ, OIB , DUBROVAČKA 13,47000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65049499722</item>
      <item>, OIB 85983105633</item>
      <item>, OIB 76588573521</item>
      <item>, OIB 53312358169</item>
      <item>, OIB 04001535527</item>
      <item>, OIB 69665623244</item>
      <item>, OIB 02535697732</item>
      <item>, OIB 08106331075</item>
      <item>, OIB 07933147861</item>
      <item>, OIB null</item>
      <item>, OIB null</item>
      <item>, OIB null</item>
      <item>, OIB null</item>
      <item>, OIB null</item>
      <item>, OIB null</item>
      <item>, OIB null</item>
      <item>, OIB null</item>
      <item>, OIB null</item>
      <item>, OIB </item>
    </izvorni_sadrzaj>
    <derivirana_varijabla naziv="DomainObject.Predmet.SudioniciListNazivOIB_1">
      <item>, OIB 65049499722</item>
      <item>, OIB 85983105633</item>
      <item>, OIB 76588573521</item>
      <item>, OIB 53312358169</item>
      <item>, OIB 04001535527</item>
      <item>, OIB 69665623244</item>
      <item>, OIB 02535697732</item>
      <item>, OIB 08106331075</item>
      <item>, OIB 07933147861</item>
      <item>, OIB null</item>
      <item>, OIB null</item>
      <item>, OIB null</item>
      <item>, OIB null</item>
      <item>, OIB null</item>
      <item>, OIB null</item>
      <item>, OIB null</item>
      <item>, OIB null</item>
      <item>, OIB null</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154</properties:Words>
  <properties:Characters>770</properties:Characters>
  <properties:Lines>36</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2015-09-11T12:34:00Z</dcterms:created>
  <dc:creator>kraljicn</dc:creator>
  <cp:lastModifiedBy>Vinka Mihalinčić</cp:lastModifiedBy>
  <cp:lastPrinted>2009-12-23T09:56:00Z</cp:lastPrinted>
  <dcterms:modified xmlns:xsi="http://www.w3.org/2001/XMLSchema-instance" xsi:type="dcterms:W3CDTF">2015-09-14T07:48:00Z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