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6991" w14:paraId="89a6991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E864FE">
        <w:rPr>
          <w:b/>
        </w:rPr>
        <w:t>1810</w:t>
      </w:r>
      <w:r w:rsidR="007944CD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7B1E4C">
        <w:t>SMALL HILL j.d.o.o., Split, Kralja Zvonimira 19, OIB: 59916609891</w:t>
      </w:r>
      <w:r w:rsidR="004103BD">
        <w:t xml:space="preserve">, </w:t>
      </w:r>
      <w:r w:rsidR="007F41AD">
        <w:t xml:space="preserve">dana </w:t>
      </w:r>
      <w:r w:rsidR="007B1E4C">
        <w:t>15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</w:t>
      </w:r>
      <w:r w:rsidR="007B1E4C">
        <w:t>SMALL HILL j.d.o.o., Split, Kralja Zvonimira 19, OIB: 59916609891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B1E4C">
        <w:t>15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BC4318">
        <w:t>10,</w:t>
      </w:r>
      <w:r w:rsidR="007B1E4C">
        <w:t>10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E864FE" w:rsidR="00E864FE" w:rsidRPr="00305AF7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D331D9">
        <w:rPr>
          <w:b/>
        </w:rPr>
        <w:t xml:space="preserve">II </w:t>
      </w:r>
      <w:r>
        <w:tab/>
      </w:r>
      <w:r w:rsidR="00714900" w:rsidRPr="00D85217">
        <w:t xml:space="preserve">Za stečajnog upravitelja imenuje se </w:t>
      </w:r>
      <w:r w:rsidR="00E864FE">
        <w:t>Frano Krišto</w:t>
      </w:r>
      <w:r w:rsidR="00E864FE" w:rsidRPr="0097630A">
        <w:t>,</w:t>
      </w:r>
      <w:r w:rsidR="00E864FE">
        <w:t xml:space="preserve"> Dubrovačka 3A., Split, OIB: 65197867391</w:t>
      </w:r>
      <w:r w:rsidR="00E864FE" w:rsidRPr="00305AF7">
        <w:t xml:space="preserve">, </w:t>
      </w:r>
    </w:p>
    <w:p w:rsidRDefault="000A4434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7B1E4C">
        <w:t>SMALL HILL j.d.o.o., Split, Kralja Zvonimira 19, OIB: 59916609891</w:t>
      </w:r>
      <w:r w:rsidR="00BC4318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864FE">
        <w:t>8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E864FE">
        <w:t>1197</w:t>
      </w:r>
      <w:r w:rsidR="00E33DE4" w:rsidRPr="0097630A">
        <w:t xml:space="preserve"> </w:t>
      </w:r>
      <w:r w:rsidR="00374A7B">
        <w:t>dan</w:t>
      </w:r>
      <w:r w:rsidR="007944CD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 xml:space="preserve">ne koja bi </w:t>
      </w:r>
      <w:r w:rsidR="007944CD">
        <w:t>bila dostatna za namirenje troškova stečajnog postupka</w:t>
      </w:r>
      <w:r w:rsidR="00E864FE">
        <w:t>, a isto je naveo u svom izvješću i pri</w:t>
      </w:r>
      <w:r w:rsidR="007B1E4C">
        <w:t>j</w:t>
      </w:r>
      <w:r w:rsidR="00E864FE">
        <w:t>evremeni stečajni upravitelj</w:t>
      </w:r>
      <w:r w:rsidR="005C654F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864FE">
        <w:t>19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864FE">
        <w:t>19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BC4318" w:rsidR="00E747A9" w:rsidRPr="0097630A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B1E4C">
        <w:rPr>
          <w:b/>
        </w:rPr>
        <w:t>15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BB5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E864FE">
          <w:t>1810</w:t>
        </w:r>
        <w:r w:rsidR="0058286E">
          <w:t>/</w:t>
        </w:r>
        <w:r w:rsidR="00F31D1A">
          <w:t>1</w:t>
        </w:r>
        <w:r w:rsidR="007944CD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152F6"/>
    <w:rsid w:val="00E22608"/>
    <w:rsid w:val="00E33DE4"/>
    <w:rsid w:val="00E371D7"/>
    <w:rsid w:val="00E47BB5"/>
    <w:rsid w:val="00E57F86"/>
    <w:rsid w:val="00E649D3"/>
    <w:rsid w:val="00E67190"/>
    <w:rsid w:val="00E747A9"/>
    <w:rsid w:val="00E864FE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B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B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B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B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B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B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B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B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SMALL HILL jednostavno društvo s ograničenom odgovornošću za trgovinu i turizam</izvorni_sadrzaj>
    <derivirana_varijabla naziv="DomainObject.Predmet.ProtustrankaFormated_1">  SMALL HILL jednostavno društvo s ograničenom odgovornošću za trgovinu i turizam</derivirana_varijabla>
  </DomainObject.Predmet.ProtustrankaFormated>
  <DomainObject.Predmet.ProtustrankaFormatedOIB>
    <izvorni_sadrzaj>  SMALL HILL jednostavno društvo s ograničenom odgovornošću za trgovinu i turizam, OIB 59916609891</izvorni_sadrzaj>
    <derivirana_varijabla naziv="DomainObject.Predmet.ProtustrankaFormatedOIB_1">  SMALL HILL jednostavno društvo s ograničenom odgovornošću za trgovinu i turizam, OIB 59916609891</derivirana_varijabla>
  </DomainObject.Predmet.ProtustrankaFormatedOIB>
  <DomainObject.Predmet.ProtustrankaFormatedWithAdress>
    <izvorni_sadrzaj> SMALL HILL jednostavno društvo s ograničenom odgovornošću za trgovinu i turizam, Kralja Zvonimira 19, 21000 Split</izvorni_sadrzaj>
    <derivirana_varijabla naziv="DomainObject.Predmet.ProtustrankaFormatedWithAdress_1"> SMALL HILL jednostavno društvo s ograničenom odgovornošću za trgovinu i turizam, Kralja Zvonimira 19, 21000 Split</derivirana_varijabla>
  </DomainObject.Predmet.ProtustrankaFormatedWithAdress>
  <DomainObject.Predmet.ProtustrankaFormatedWithAdressOIB>
    <izvorni_sadrzaj> SMALL HILL jednostavno društvo s ograničenom odgovornošću za trgovinu i turizam, OIB 59916609891, Kralja Zvonimira 19, 21000 Split</izvorni_sadrzaj>
    <derivirana_varijabla naziv="DomainObject.Predmet.ProtustrankaFormatedWithAdressOIB_1"> SMALL HILL jednostavno društvo s ograničenom odgovornošću za trgovinu i turizam, OIB 59916609891, Kralja Zvonimira 19, 21000 Split</derivirana_varijabla>
  </DomainObject.Predmet.ProtustrankaFormatedWithAdressOIB>
  <DomainObject.Predmet.ProtustrankaWithAdress>
    <izvorni_sadrzaj>SMALL HILL jednostavno društvo s ograničenom odgovornošću za trgovinu i turizam Kralja Zvonimira 19, 21000 Split</izvorni_sadrzaj>
    <derivirana_varijabla naziv="DomainObject.Predmet.ProtustrankaWithAdress_1">SMALL HILL jednostavno društvo s ograničenom odgovornošću za trgovinu i turizam Kralja Zvonimira 19, 21000 Split</derivirana_varijabla>
  </DomainObject.Predmet.ProtustrankaWithAdress>
  <DomainObject.Predmet.ProtustrankaWithAdressOIB>
    <izvorni_sadrzaj>SMALL HILL jednostavno društvo s ograničenom odgovornošću za trgovinu i turizam, OIB 59916609891, Kralja Zvonimira 19, 21000 Split</izvorni_sadrzaj>
    <derivirana_varijabla naziv="DomainObject.Predmet.ProtustrankaWithAdressOIB_1">SMALL HILL jednostavno društvo s ograničenom odgovornošću za trgovinu i turizam, OIB 59916609891, Kralja Zvonimira 19, 21000 Split</derivirana_varijabla>
  </DomainObject.Predmet.ProtustrankaWithAdressOIB>
  <DomainObject.Predmet.ProtustrankaNazivFormated>
    <izvorni_sadrzaj>SMALL HILL jednostavno društvo s ograničenom odgovornošću za trgovinu i turizam</izvorni_sadrzaj>
    <derivirana_varijabla naziv="DomainObject.Predmet.ProtustrankaNazivFormated_1">SMALL HILL jednostavno društvo s ograničenom odgovornošću za trgovinu i turizam</derivirana_varijabla>
  </DomainObject.Predmet.ProtustrankaNazivFormated>
  <DomainObject.Predmet.ProtustrankaNazivFormatedOIB>
    <izvorni_sadrzaj>SMALL HILL jednostavno društvo s ograničenom odgovornošću za trgovinu i turizam, OIB 59916609891</izvorni_sadrzaj>
    <derivirana_varijabla naziv="DomainObject.Predmet.ProtustrankaNazivFormatedOIB_1">SMALL HILL jednostavno društvo s ograničenom odgovornošću za trgovinu i turizam, OIB 59916609891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39174.95</izvorni_sadrzaj>
    <derivirana_varijabla naziv="DomainObject.Predmet.TrenutnaVrijednost_1">39174.95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SMALL HILL jednostavno društvo s ograničenom odgovornošću za trgovinu i turizam</item>
    </izvorni_sadrzaj>
    <derivirana_varijabla naziv="DomainObject.Predmet.ProtuStrankaListFormated_1">
      <item>SMALL HILL jednostavno društvo s ograničenom odgovornošću za trgovinu i turizam</item>
    </derivirana_varijabla>
  </DomainObject.Predmet.ProtuStrankaListFormated>
  <DomainObject.Predmet.ProtuStrankaListFormatedOIB>
    <izvorni_sadrzaj>
      <item>SMALL HILL jednostavno društvo s ograničenom odgovornošću za trgovinu i turizam, OIB 59916609891</item>
    </izvorni_sadrzaj>
    <derivirana_varijabla naziv="DomainObject.Predmet.ProtuStrankaListFormatedOIB_1">
      <item>SMALL HILL jednostavno društvo s ograničenom odgovornošću za trgovinu i turizam, OIB 59916609891</item>
    </derivirana_varijabla>
  </DomainObject.Predmet.ProtuStrankaListFormatedOIB>
  <DomainObject.Predmet.ProtuStrankaListFormatedWithAdress>
    <izvorni_sadrzaj>
      <item>SMALL HILL jednostavno društvo s ograničenom odgovornošću za trgovinu i turizam, Kralja Zvonimira 19, 21000 Split</item>
    </izvorni_sadrzaj>
    <derivirana_varijabla naziv="DomainObject.Predmet.ProtuStrankaListFormatedWithAdress_1">
      <item>SMALL HILL jednostavno društvo s ograničenom odgovornošću za trgovinu i turizam, Kralja Zvonimira 19, 21000 Split</item>
    </derivirana_varijabla>
  </DomainObject.Predmet.ProtuStrankaListFormatedWithAdress>
  <DomainObject.Predmet.ProtuStrankaListFormatedWithAdressOIB>
    <izvorni_sadrzaj>
      <item>SMALL HILL jednostavno društvo s ograničenom odgovornošću za trgovinu i turizam, OIB 59916609891, Kralja Zvonimira 19, 21000 Split</item>
    </izvorni_sadrzaj>
    <derivirana_varijabla naziv="DomainObject.Predmet.ProtuStrankaListFormatedWithAdressOIB_1">
      <item>SMALL HILL jednostavno društvo s ograničenom odgovornošću za trgovinu i turizam, OIB 59916609891, Kralja Zvonimira 19, 21000 Split</item>
    </derivirana_varijabla>
  </DomainObject.Predmet.ProtuStrankaListFormatedWithAdressOIB>
  <DomainObject.Predmet.ProtuStrankaListNazivFormated>
    <izvorni_sadrzaj>
      <item>SMALL HILL jednostavno društvo s ograničenom odgovornošću za trgovinu i turizam</item>
    </izvorni_sadrzaj>
    <derivirana_varijabla naziv="DomainObject.Predmet.ProtuStrankaListNazivFormated_1">
      <item>SMALL HILL jednostavno društvo s ograničenom odgovornošću za trgovinu i turizam</item>
    </derivirana_varijabla>
  </DomainObject.Predmet.ProtuStrankaListNazivFormated>
  <DomainObject.Predmet.ProtuStrankaListNazivFormatedOIB>
    <izvorni_sadrzaj>
      <item>SMALL HILL jednostavno društvo s ograničenom odgovornošću za trgovinu i turizam, OIB 59916609891</item>
    </izvorni_sadrzaj>
    <derivirana_varijabla naziv="DomainObject.Predmet.ProtuStrankaListNazivFormatedOIB_1">
      <item>SMALL HILL jednostavno društvo s ograničenom odgovornošću za trgovinu i turizam, OIB 59916609891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Marija Grabić</item>
    </izvorni_sadrzaj>
    <derivirana_varijabla naziv="DomainObject.Predmet.OstaliListFormated_1">
      <item>Županijsko državno odvjetništvo punomoćnik sudionika u postupku RH, Ministarstvo financija</item>
      <item>Marija Grabić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Marija Grabić, OIB 32663337887</item>
    </izvorni_sadrzaj>
    <derivirana_varijabla naziv="DomainObject.Predmet.OstaliListFormatedOIB_1">
      <item>Županijsko državno odvjetništvo, OIB 70793241859 punomoćnik sudionika u postupku RH, Ministarstvo financija</item>
      <item>Marija Grabić, OIB 32663337887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Marija Grabić, Podosoje 109, 21236 Podosoje</item>
    </izvorni_sadrzaj>
    <derivirana_varijabla naziv="DomainObject.Predmet.OstaliListFormatedWithAdress_1">
      <item>Županijsko državno odvjetništvo, Gundulićeva 29a, 21000 Split punomoćnik sudionika u postupku RH, Ministarstvo financija</item>
      <item>Marija Grabić, Podosoje 109, 21236 Podosoje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Marija Grabić, OIB 32663337887, Podosoje 109, 21236 Podosoje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Marija Grabić, OIB 32663337887, Podosoje 109, 21236 Podosoje</item>
    </derivirana_varijabla>
  </DomainObject.Predmet.OstaliListFormatedWithAdressOIB>
  <DomainObject.Predmet.OstaliListNazivFormated>
    <izvorni_sadrzaj>
      <item>Županijsko državno odvjetništvo</item>
      <item>Marija Grabić</item>
    </izvorni_sadrzaj>
    <derivirana_varijabla naziv="DomainObject.Predmet.OstaliListNazivFormated_1">
      <item>Županijsko državno odvjetništvo</item>
      <item>Marija Grabić</item>
    </derivirana_varijabla>
  </DomainObject.Predmet.OstaliListNazivFormated>
  <DomainObject.Predmet.OstaliListNazivFormatedOIB>
    <izvorni_sadrzaj>
      <item>Županijsko državno odvjetništvo, OIB 70793241859</item>
      <item>Marija Grabić, OIB 32663337887</item>
    </izvorni_sadrzaj>
    <derivirana_varijabla naziv="DomainObject.Predmet.OstaliListNazivFormatedOIB_1">
      <item>Županijsko državno odvjetništvo, OIB 70793241859</item>
      <item>Marija Grabić, OIB 32663337887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SMALL HILL jednostavno društvo s ograničenom odgovornošću za trgovinu i turizam</izvorni_sadrzaj>
    <derivirana_varijabla naziv="DomainObject.Predmet.ProtustrankaIDrugi_1">SMALL HILL jednostavno društvo s ograničenom odgovornošću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SMALL HILL jednostavno društvo s ograničenom odgovornošću za trgovinu i turizam, OIB 59916609891, Kralja Zvonimira 19, 21000 Split</izvorni_sadrzaj>
    <derivirana_varijabla naziv="DomainObject.Predmet.ProtustrankaIDrugiAdressOIB_1">SMALL HILL jednostavno društvo s ograničenom odgovornošću za trgovinu i turizam, OIB 59916609891, Kralja Zvonimira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SMALL HILL jednostavno društvo s ograničenom odgovornošću za trgovinu i turizam</item>
      <item>RH, Ministarstvo financija</item>
      <item>Županijsko državno odvjetništvo</item>
      <item>Marija Grabić</item>
    </izvorni_sadrzaj>
    <derivirana_varijabla naziv="DomainObject.Predmet.SudioniciListNaziv_1">
      <item>SMALL HILL jednostavno društvo s ograničenom odgovornošću za trgovinu i turizam</item>
      <item>RH, Ministarstvo financija</item>
      <item>Županijsko državno odvjetništvo</item>
      <item>Marija Grabić</item>
    </derivirana_varijabla>
  </DomainObject.Predmet.SudioniciListNaziv>
  <DomainObject.Predmet.SudioniciListAdressOIB>
    <izvorni_sadrzaj>
      <item>SMALL HILL jednostavno društvo s ograničenom odgovornošću za trgovinu i turizam, OIB 59916609891, Kralja Zvonimira 19,21000 Split</item>
      <item>RH, Ministarstvo financija, OIB 18683136487</item>
      <item>Županijsko državno odvjetništvo, OIB 70793241859, Gundulićeva 29a,21000 Split</item>
      <item>Marija Grabić, OIB 32663337887, Podosoje 109,21236 Podosoje</item>
    </izvorni_sadrzaj>
    <derivirana_varijabla naziv="DomainObject.Predmet.SudioniciListAdressOIB_1">
      <item>SMALL HILL jednostavno društvo s ograničenom odgovornošću za trgovinu i turizam, OIB 59916609891, Kralja Zvonimira 19,21000 Split</item>
      <item>RH, Ministarstvo financija, OIB 18683136487</item>
      <item>Županijsko državno odvjetništvo, OIB 70793241859, Gundulićeva 29a,21000 Split</item>
      <item>Marija Grabić, OIB 32663337887, Podosoje 109,21236 Podosoje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59916609891</item>
      <item>, OIB 18683136487</item>
      <item>, OIB 70793241859</item>
      <item>, OIB 32663337887</item>
    </izvorni_sadrzaj>
    <derivirana_varijabla naziv="DomainObject.Predmet.SudioniciListNazivOIB_1">
      <item>, OIB 59916609891</item>
      <item>, OIB 18683136487</item>
      <item>, OIB 70793241859</item>
      <item>, OIB 32663337887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3454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2018-02-15T09:03:00Z</dcterms:created>
  <dc:creator>stanka grcic</dc:creator>
  <cp:lastModifiedBy>Ivana Mendeš</cp:lastModifiedBy>
  <cp:lastPrinted>2018-02-15T09:14:00Z</cp:lastPrinted>
  <dcterms:modified xmlns:xsi="http://www.w3.org/2001/XMLSchema-instance" xsi:type="dcterms:W3CDTF">2018-02-15T09:16:00Z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