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3064e" w14:paraId="8d3064e" w:rsidRDefault="00AE649C" w:rsidP="00B83D75" w:rsidR="00AE649C" w:rsidRPr="00B76F3C">
      <w:pPr>
        <w:pStyle w:val="FiksniRH"/>
        <w:spacing w:after="0" w:before="0"/>
        <w15:collapsed w:val="false"/>
      </w:pPr>
      <w:bookmarkStart w:name="_GoBack" w:id="0"/>
      <w:bookmarkEnd w:id="0"/>
    </w:p>
    <w:p w:rsidRDefault="00B83D75" w:rsidP="00B83D75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B83D75" w:rsidP="00B83D75" w:rsidR="00B83D75">
      <w:pPr>
        <w:spacing w:after="0"/>
      </w:pPr>
      <w:r>
        <w:t xml:space="preserve">      REPUBLIKA HRVATSKA</w:t>
      </w:r>
    </w:p>
    <w:p w:rsidRDefault="00B83D75" w:rsidP="00B83D75" w:rsidR="00B83D75">
      <w:pPr>
        <w:spacing w:after="0"/>
      </w:pPr>
      <w:r>
        <w:t xml:space="preserve">TRGOVAČKI SUD U VARAŽDINU                                    </w:t>
      </w:r>
      <w:r>
        <w:tab/>
        <w:t xml:space="preserve">         </w:t>
      </w:r>
    </w:p>
    <w:p w:rsidRDefault="00B83D75" w:rsidP="00B83D75" w:rsidR="00B83D75">
      <w:pPr>
        <w:spacing w:after="0"/>
      </w:pPr>
    </w:p>
    <w:p w:rsidRDefault="00B83D75" w:rsidP="00B83D75" w:rsidR="00B83D75">
      <w:pPr>
        <w:spacing w:after="0"/>
        <w:jc w:val="center"/>
      </w:pPr>
      <w:r>
        <w:t>Z A P I S N I K</w:t>
      </w:r>
    </w:p>
    <w:p w:rsidRDefault="00B83D75" w:rsidP="00B83D75" w:rsidR="00B83D75">
      <w:pPr>
        <w:spacing w:after="0"/>
        <w:jc w:val="center"/>
      </w:pPr>
      <w:r>
        <w:t>o održanoj javnoj dražbi kod Trgovačkog suda u Varaždinu</w:t>
      </w:r>
    </w:p>
    <w:p w:rsidRDefault="00B83D75" w:rsidP="00B83D75" w:rsidR="00B83D75">
      <w:pPr>
        <w:spacing w:after="0"/>
        <w:jc w:val="center"/>
      </w:pPr>
      <w:r>
        <w:t>nad dužnikom SIPKO d.o.o. za strojarski inženjering, projektiranje i konzalting u stečaju</w:t>
      </w:r>
    </w:p>
    <w:p w:rsidRDefault="00B83D75" w:rsidP="00B83D75" w:rsidR="00B83D75">
      <w:pPr>
        <w:spacing w:after="0"/>
        <w:jc w:val="center"/>
      </w:pPr>
      <w:r>
        <w:t>Bana Josipa Jelačića 73, Čakovec, OIB: 52143596678</w:t>
      </w:r>
    </w:p>
    <w:p w:rsidRDefault="00B83D75" w:rsidP="00B83D75" w:rsidR="00B83D75">
      <w:pPr>
        <w:spacing w:after="0"/>
        <w:jc w:val="center"/>
        <w:rPr>
          <w:lang w:val="pt-BR"/>
        </w:rPr>
      </w:pPr>
      <w:r>
        <w:t>10. rujna 2015.</w:t>
      </w:r>
    </w:p>
    <w:p w:rsidRDefault="00B83D75" w:rsidP="00B83D75" w:rsidR="00B83D75">
      <w:pPr>
        <w:spacing w:after="0"/>
      </w:pPr>
    </w:p>
    <w:p w:rsidRDefault="00B83D75" w:rsidP="00B83D75" w:rsidR="00B83D75">
      <w:pPr>
        <w:spacing w:after="0"/>
      </w:pPr>
    </w:p>
    <w:p w:rsidRDefault="00B83D75" w:rsidP="00B83D75" w:rsidR="00B83D75">
      <w:pPr>
        <w:spacing w:after="0"/>
        <w:jc w:val="both"/>
      </w:pPr>
      <w:r>
        <w:t>NAZOČNI OD STRANE SUDA:</w:t>
      </w:r>
    </w:p>
    <w:p w:rsidRDefault="00B83D75" w:rsidP="00B83D75" w:rsidR="00B83D75">
      <w:pPr>
        <w:spacing w:after="0"/>
        <w:jc w:val="both"/>
      </w:pPr>
      <w:r>
        <w:t>STEČAJNI SUDAC: Ksenija Flack-Makitan</w:t>
      </w:r>
    </w:p>
    <w:p w:rsidRDefault="00B83D75" w:rsidP="00B83D75" w:rsidR="00B83D75">
      <w:pPr>
        <w:spacing w:after="0"/>
        <w:jc w:val="both"/>
      </w:pPr>
      <w:r>
        <w:t>ZAPISNIČAR: Lea Rogina</w:t>
      </w:r>
    </w:p>
    <w:p w:rsidRDefault="00B83D75" w:rsidP="00B83D75" w:rsidR="00B83D75">
      <w:pPr>
        <w:spacing w:after="0"/>
        <w:jc w:val="both"/>
      </w:pPr>
    </w:p>
    <w:p w:rsidRDefault="00B83D75" w:rsidP="00B83D75" w:rsidR="00B83D75">
      <w:pPr>
        <w:spacing w:after="0"/>
        <w:jc w:val="both"/>
      </w:pPr>
      <w:r>
        <w:t>Početak u 10,30 sati.</w:t>
      </w:r>
    </w:p>
    <w:p w:rsidRDefault="00B83D75" w:rsidP="00B83D75" w:rsidR="00B83D75">
      <w:pPr>
        <w:spacing w:after="0"/>
      </w:pPr>
    </w:p>
    <w:p w:rsidRDefault="00B83D75" w:rsidP="00B83D75" w:rsidR="00B83D75">
      <w:pPr>
        <w:spacing w:after="0"/>
      </w:pPr>
      <w:r>
        <w:t>PRISUTNI:</w:t>
      </w:r>
    </w:p>
    <w:p w:rsidRDefault="00B83D75" w:rsidP="00B83D75" w:rsidR="00B83D75">
      <w:pPr>
        <w:spacing w:after="0"/>
      </w:pPr>
    </w:p>
    <w:p w:rsidRDefault="00B83D75" w:rsidP="00B83D75" w:rsidR="00B83D75">
      <w:pPr>
        <w:spacing w:after="0"/>
        <w:jc w:val="both"/>
      </w:pPr>
      <w:r>
        <w:t xml:space="preserve">-stečajna upraviteljica Slavica </w:t>
      </w:r>
      <w:proofErr w:type="spellStart"/>
      <w:r>
        <w:t>Orehovec</w:t>
      </w:r>
      <w:proofErr w:type="spellEnd"/>
    </w:p>
    <w:p w:rsidRDefault="00B83D75" w:rsidP="00B83D75" w:rsidR="00B83D75">
      <w:pPr>
        <w:spacing w:after="0"/>
        <w:jc w:val="both"/>
      </w:pPr>
      <w:r>
        <w:t xml:space="preserve">-za vjerovnika Republiku Hrvatsku, zamjenica Županijskog državnog odvjetnika u Varaždinu, Građansko-upravni odjel, Tanja </w:t>
      </w:r>
      <w:proofErr w:type="spellStart"/>
      <w:r>
        <w:t>Purić</w:t>
      </w:r>
      <w:proofErr w:type="spellEnd"/>
      <w:r>
        <w:t>-Stamenković</w:t>
      </w:r>
    </w:p>
    <w:p w:rsidRDefault="00B83D75" w:rsidP="00B83D75" w:rsidR="00B83D75">
      <w:pPr>
        <w:spacing w:after="0"/>
        <w:jc w:val="both"/>
      </w:pPr>
    </w:p>
    <w:p w:rsidRDefault="00B83D75" w:rsidP="00B83D75" w:rsidR="00B83D75">
      <w:pPr>
        <w:spacing w:after="0"/>
        <w:jc w:val="both"/>
      </w:pPr>
      <w:r>
        <w:tab/>
      </w:r>
    </w:p>
    <w:p w:rsidRDefault="00B83D75" w:rsidP="00B83D75" w:rsidR="00B83D75">
      <w:pPr>
        <w:spacing w:after="0"/>
        <w:jc w:val="both"/>
      </w:pPr>
    </w:p>
    <w:p w:rsidRDefault="00B83D75" w:rsidP="00B83D75" w:rsidR="00B83D75">
      <w:pPr>
        <w:spacing w:after="0"/>
        <w:jc w:val="both"/>
      </w:pPr>
      <w:r>
        <w:tab/>
        <w:t>Stečajna upraviteljica izjavljuje da nema zainteresiranih kupaca za današnju javnu dražbu, te predaje u spis dokaze o objavama ove dražbe u javnim glasilima.</w:t>
      </w:r>
    </w:p>
    <w:p w:rsidRDefault="00B83D75" w:rsidP="00B83D75" w:rsidR="00B83D75">
      <w:pPr>
        <w:spacing w:after="0"/>
        <w:jc w:val="both"/>
      </w:pPr>
    </w:p>
    <w:p w:rsidRDefault="00B83D75" w:rsidP="00B83D75" w:rsidR="00B83D75">
      <w:pPr>
        <w:spacing w:after="0"/>
        <w:jc w:val="both"/>
      </w:pPr>
      <w:r>
        <w:tab/>
        <w:t xml:space="preserve">Stečajna upraviteljica predlaže smanjenje cijene od 20 % za sljedeću javnu dražbu, tako da će sada cijena iznositi </w:t>
      </w:r>
    </w:p>
    <w:p w:rsidRDefault="00B83D75" w:rsidP="00B83D75" w:rsidR="00B83D75">
      <w:pPr>
        <w:spacing w:after="0"/>
        <w:jc w:val="both"/>
      </w:pPr>
    </w:p>
    <w:p w:rsidRDefault="00B83D75" w:rsidP="00B83D75" w:rsidR="00B83D75">
      <w:pPr>
        <w:spacing w:after="0"/>
        <w:ind w:firstLine="708"/>
        <w:jc w:val="both"/>
      </w:pPr>
      <w:r>
        <w:t>Sud donosi sljedeći</w:t>
      </w:r>
    </w:p>
    <w:p w:rsidRDefault="00B83D75" w:rsidP="00B83D75" w:rsidR="00B83D75">
      <w:pPr>
        <w:spacing w:after="0"/>
        <w:jc w:val="both"/>
      </w:pPr>
    </w:p>
    <w:p w:rsidRDefault="00B83D75" w:rsidP="00B83D75" w:rsidR="00B83D75">
      <w:pPr>
        <w:spacing w:after="0"/>
        <w:jc w:val="center"/>
      </w:pPr>
      <w:r>
        <w:t>ZAKLJUČAK</w:t>
      </w:r>
    </w:p>
    <w:p w:rsidRDefault="00B83D75" w:rsidP="00B83D75" w:rsidR="00B83D75">
      <w:pPr>
        <w:spacing w:after="0"/>
        <w:jc w:val="both"/>
      </w:pPr>
    </w:p>
    <w:p w:rsidRDefault="00B83D75" w:rsidP="00B83D75" w:rsidR="00B83D75">
      <w:pPr>
        <w:spacing w:after="0"/>
        <w:jc w:val="both"/>
      </w:pPr>
    </w:p>
    <w:p w:rsidRDefault="00B83D75" w:rsidP="00B83D75" w:rsidR="00B83D75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Određuje se  usmena javna dražba za prodaju nekretnina  stečajnog dužnika SIPKO d.o.o. za strojarski inženjering, projektiranja i konzalting u stečaju, Bana Josipa Jelačića 73, Čakovec, OIB: 52143596678,  i to:</w:t>
      </w:r>
    </w:p>
    <w:p w:rsidRDefault="00B83D75" w:rsidP="00B83D75" w:rsidR="00B83D75">
      <w:pPr>
        <w:spacing w:after="0"/>
        <w:jc w:val="both"/>
      </w:pPr>
      <w:r>
        <w:t xml:space="preserve">-čkbr.1257/1 kuća, dvor. šuma, zgrada sa 1443 m2, upisano u z.k.ul.1472, k.o. </w:t>
      </w:r>
      <w:proofErr w:type="spellStart"/>
      <w:r>
        <w:t>Mihovljan</w:t>
      </w:r>
      <w:proofErr w:type="spellEnd"/>
      <w:r>
        <w:t xml:space="preserve"> kod Općinskog suda u Čakovcu, Zemljišno-knjižni odjel, u vlasništvu stečajnog dužnika u 1/</w:t>
      </w:r>
      <w:proofErr w:type="spellStart"/>
      <w:r>
        <w:t>1</w:t>
      </w:r>
      <w:proofErr w:type="spellEnd"/>
      <w:r>
        <w:t xml:space="preserve"> dijela po početnoj cijeni od 638.450,26 kn, </w:t>
      </w:r>
    </w:p>
    <w:p w:rsidRDefault="00B83D75" w:rsidP="00B83D75" w:rsidR="00B83D75">
      <w:pPr>
        <w:spacing w:after="0"/>
        <w:jc w:val="both"/>
      </w:pPr>
      <w:r>
        <w:t xml:space="preserve">-čkbr.355/B/5/2/1/2 oranica </w:t>
      </w:r>
      <w:proofErr w:type="spellStart"/>
      <w:r>
        <w:t>Hrebavec</w:t>
      </w:r>
      <w:proofErr w:type="spellEnd"/>
      <w:r>
        <w:t xml:space="preserve"> sa 1996 m2, upisano u z.k.ul.2528, k.o. </w:t>
      </w:r>
      <w:proofErr w:type="spellStart"/>
      <w:r>
        <w:t>Šenkovec</w:t>
      </w:r>
      <w:proofErr w:type="spellEnd"/>
      <w:r>
        <w:t xml:space="preserve"> kod Općinskog suda u Čakovcu, Zemljišno-knjižni odjel, u vlasništvu stečajnog dužnika u 1/</w:t>
      </w:r>
      <w:proofErr w:type="spellStart"/>
      <w:r>
        <w:t>1</w:t>
      </w:r>
      <w:proofErr w:type="spellEnd"/>
      <w:r>
        <w:t xml:space="preserve"> dijela po cijeni od 256.922,57 kn.</w:t>
      </w:r>
    </w:p>
    <w:p w:rsidRDefault="00B83D75" w:rsidP="00B83D75" w:rsidR="00B83D75">
      <w:pPr>
        <w:spacing w:after="0"/>
        <w:jc w:val="both"/>
      </w:pPr>
    </w:p>
    <w:p w:rsidRDefault="00B83D75" w:rsidP="00B83D75" w:rsidR="00B83D75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b/>
        </w:rPr>
      </w:pPr>
      <w:r>
        <w:t xml:space="preserve">Ročište za prodaju nekretnine održati će se na Trgovačkom sudu u Varaždinu, soba broj 232/II, </w:t>
      </w:r>
      <w:r>
        <w:rPr>
          <w:b/>
        </w:rPr>
        <w:t>19. listopada</w:t>
      </w:r>
      <w:r>
        <w:t xml:space="preserve"> </w:t>
      </w:r>
      <w:r>
        <w:rPr>
          <w:b/>
        </w:rPr>
        <w:t>2015. u 12,45 sati.</w:t>
      </w:r>
    </w:p>
    <w:p w:rsidRDefault="00B83D75" w:rsidP="00B83D75" w:rsidR="00B83D75">
      <w:pPr>
        <w:pStyle w:val="Odlomakpopisa"/>
        <w:spacing w:after="0"/>
      </w:pPr>
    </w:p>
    <w:p w:rsidRDefault="00B83D75" w:rsidP="00B83D75" w:rsidR="00B83D75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Pravo sudjelovanja na dražbi imaju oni kupci koji su tri dana prije održavanja javne dražbe uplatili osiguranje u visini 10% vrijednosti nekretnine na žiro račun  Trgovačkog suda u Varaždinu broj: HR40 2390 0011 3000 0275 4, uz naznaku broja predmeta St-72/14.</w:t>
      </w:r>
    </w:p>
    <w:p w:rsidRDefault="00B83D75" w:rsidP="00B83D75" w:rsidR="00B83D75">
      <w:pPr>
        <w:spacing w:after="0"/>
        <w:jc w:val="both"/>
      </w:pPr>
    </w:p>
    <w:p w:rsidRDefault="00B83D75" w:rsidP="00B83D75" w:rsidR="00B83D75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Kupac je dužan </w:t>
      </w:r>
      <w:proofErr w:type="spellStart"/>
      <w:r>
        <w:t>kupovninu</w:t>
      </w:r>
      <w:proofErr w:type="spellEnd"/>
      <w:r>
        <w:t xml:space="preserve"> platiti u roku od 30 dana od dana pravomoćnosti rješenja o dosudi, s time da će se uplaćeno osiguranje uračunati u </w:t>
      </w:r>
      <w:proofErr w:type="spellStart"/>
      <w:r>
        <w:t>kupovninu</w:t>
      </w:r>
      <w:proofErr w:type="spellEnd"/>
      <w:r>
        <w:t xml:space="preserve">. Ukoliko kupac ne uplati u ovome roku </w:t>
      </w:r>
      <w:proofErr w:type="spellStart"/>
      <w:r>
        <w:t>kupovninu</w:t>
      </w:r>
      <w:proofErr w:type="spellEnd"/>
      <w:r>
        <w:t xml:space="preserve">, smatrat će se da je odustao od kupnje, čime gubi pravo na povrat jamčevine, a nekretnina će se dosuditi kupcima koji će ponuditi nižu cijenu prema veličini ponuđene cijene ako kupci koji su ponudili veću cijenu ne polože </w:t>
      </w:r>
      <w:proofErr w:type="spellStart"/>
      <w:r>
        <w:t>kupovninu</w:t>
      </w:r>
      <w:proofErr w:type="spellEnd"/>
      <w:r>
        <w:t xml:space="preserve"> u roku koji će im za to biti određen.</w:t>
      </w:r>
    </w:p>
    <w:p w:rsidRDefault="00B83D75" w:rsidP="00B83D75" w:rsidR="00B83D75">
      <w:pPr>
        <w:pStyle w:val="Odlomakpopisa"/>
        <w:spacing w:after="0"/>
      </w:pPr>
    </w:p>
    <w:p w:rsidRDefault="00B83D75" w:rsidP="00B83D75" w:rsidR="00B83D75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Nekretnina se prodaje po načelu „viđeno-kupljeno“, te se time isključuju svi prigovori glede nedostataka kupljene nekretnine.  Nekretnina nije slobodna od stvari. Obavijesti vezane uz prodaju predmetne nekretnine mogu se dobiti od stečajnog upravitelja Slavice </w:t>
      </w:r>
      <w:proofErr w:type="spellStart"/>
      <w:r>
        <w:t>Orehovec</w:t>
      </w:r>
      <w:proofErr w:type="spellEnd"/>
      <w:r>
        <w:t>, radnim danom na telefonski broj 098776551 od 8,00-19,00 sati.</w:t>
      </w:r>
    </w:p>
    <w:p w:rsidRDefault="00B83D75" w:rsidP="00B83D75" w:rsidR="00B83D75">
      <w:pPr>
        <w:pStyle w:val="Odlomakpopisa"/>
        <w:spacing w:after="0"/>
      </w:pPr>
    </w:p>
    <w:p w:rsidRDefault="00B83D75" w:rsidP="00B83D75" w:rsidR="00B83D75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Zadužuje se stečajni upravitelj da sukladno ovom zaključku izradi tekst oglasa te isti objavi u javnom glasilu, na web stranicama Hrvatske gospodarske komore, kao i na web stranicama Visokog trgovačkog suda u Zagrebu. Također se zadužuje stečajni upravitelj da objavljeni tekst oglasa dostavi u sudski spis.</w:t>
      </w:r>
    </w:p>
    <w:p w:rsidRDefault="00B83D75" w:rsidP="00B83D75" w:rsidR="00B83D75">
      <w:pPr>
        <w:spacing w:after="0"/>
      </w:pPr>
    </w:p>
    <w:p w:rsidRDefault="00B83D75" w:rsidP="00B83D75" w:rsidR="00B83D75">
      <w:pPr>
        <w:spacing w:after="0"/>
        <w:jc w:val="both"/>
      </w:pPr>
    </w:p>
    <w:p w:rsidRDefault="00B83D75" w:rsidP="00B83D75" w:rsidR="00B83D75">
      <w:pPr>
        <w:pStyle w:val="Odlomakpopisa"/>
        <w:spacing w:after="0"/>
        <w:ind w:firstLine="360"/>
      </w:pPr>
      <w:r>
        <w:t>Ovaj zapisnik objaviti će se na E-oglasnoj ploči suda.</w:t>
      </w:r>
    </w:p>
    <w:p w:rsidRDefault="00B83D75" w:rsidP="00B83D75" w:rsidR="00B83D75">
      <w:pPr>
        <w:pStyle w:val="Odlomakpopisa"/>
        <w:spacing w:after="0"/>
      </w:pPr>
    </w:p>
    <w:p w:rsidRDefault="00B83D75" w:rsidP="00B83D75" w:rsidR="00B83D75">
      <w:pPr>
        <w:spacing w:after="0"/>
        <w:jc w:val="both"/>
        <w:rPr>
          <w:rFonts w:eastAsia="Times New Roman"/>
          <w:lang w:eastAsia="hr-HR"/>
        </w:rPr>
      </w:pPr>
    </w:p>
    <w:p w:rsidRDefault="00B83D75" w:rsidP="00B83D75" w:rsidR="00B83D75">
      <w:pPr>
        <w:spacing w:after="0"/>
        <w:jc w:val="both"/>
      </w:pPr>
    </w:p>
    <w:p w:rsidRDefault="00B83D75" w:rsidP="00B83D75" w:rsidR="00B83D75">
      <w:pPr>
        <w:spacing w:after="0"/>
        <w:jc w:val="both"/>
      </w:pPr>
    </w:p>
    <w:p w:rsidRDefault="00B83D75" w:rsidP="00B83D75" w:rsidR="00B83D75">
      <w:pPr>
        <w:spacing w:after="0"/>
        <w:jc w:val="center"/>
      </w:pPr>
      <w:r>
        <w:t>Dovršeno u 10,40 sati.</w:t>
      </w:r>
    </w:p>
    <w:p w:rsidRDefault="00CB0EA4" w:rsidP="00B83D75" w:rsidR="00CB0EA4">
      <w:pPr>
        <w:pStyle w:val="Naslovdokumenta"/>
        <w:spacing w:after="0" w:before="0"/>
        <w:jc w:val="left"/>
      </w:pPr>
    </w:p>
    <w:p w:rsidRDefault="0071688E" w:rsidP="00B83D75" w:rsidR="0071688E">
      <w:pPr>
        <w:pStyle w:val="Poetniodjeljak"/>
        <w:spacing w:after="0" w:before="0"/>
      </w:pPr>
    </w:p>
    <w:p w:rsidRDefault="00A21F0D" w:rsidP="00B83D75" w:rsidR="00A21F0D">
      <w:pPr>
        <w:pStyle w:val="NormaleSPIS"/>
        <w:spacing w:after="0"/>
        <w:rPr>
          <w:noProof/>
        </w:rPr>
      </w:pPr>
    </w:p>
    <w:p w:rsidRDefault="00DA0242" w:rsidP="00B83D75" w:rsidR="00DA0242">
      <w:pPr>
        <w:pStyle w:val="ZapisniarPotpis"/>
        <w:spacing w:after="0" w:before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C6D" w:rsidP="00537B78" w:rsidR="00FC7C6D">
      <w:r>
        <w:separator/>
      </w:r>
    </w:p>
  </w:endnote>
  <w:endnote w:id="0" w:type="continuationSeparator">
    <w:p w:rsidRDefault="00FC7C6D" w:rsidP="00537B78" w:rsidR="00FC7C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C6D" w:rsidP="00537B78" w:rsidR="00FC7C6D">
      <w:r>
        <w:separator/>
      </w:r>
    </w:p>
  </w:footnote>
  <w:footnote w:id="0" w:type="continuationSeparator">
    <w:p w:rsidRDefault="00FC7C6D" w:rsidP="00537B78" w:rsidR="00FC7C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3D75" w:rsidR="008333A9">
    <w:pPr>
      <w:pStyle w:val="Zaglavlje"/>
    </w:pPr>
    <w:r>
      <w:rPr>
        <w:rStyle w:val="PozadinaSvijetloCrvena"/>
        <w:shd w:fill="auto" w:color="auto" w:val="clear"/>
      </w:rPr>
      <w:t>Poslovni broj: 5 St-72/14-32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D2C034E"/>
    <w:multiLevelType w:val="hybridMultilevel"/>
    <w:tmpl w:val="38D241EC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3D75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185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344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725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Sudnica 232</izvorni_sadrzaj>
    <derivirana_varijabla naziv="DomainObject.Prostorija.Oznaka_1">Sudnica 232</derivirana_varijabla>
  </DomainObject.Prostorija.Oznaka>
  <DomainObject.Obrazlozenje>
    <izvorni_sadrzaj/>
    <derivirana_varijabla naziv="DomainObject.Obrazlozenje_1"/>
  </DomainObject.Obrazlozenje>
  <DomainObject.StvarniPocetakDatum>
    <izvorni_sadrzaj>10. rujna 2015.</izvorni_sadrzaj>
    <derivirana_varijabla naziv="DomainObject.StvarniPocetakDatum_1">10. rujna 2015.</derivirana_varijabla>
  </DomainObject.StvarniPocetakDatum>
  <DomainObject.StvarniZavrsetakDatum>
    <izvorni_sadrzaj>10. rujna 2015.</izvorni_sadrzaj>
    <derivirana_varijabla naziv="DomainObject.StvarniZavrsetakDatum_1">10. rujna 2015.</derivirana_varijabla>
  </DomainObject.StvarniZavrsetakDatum>
  <DomainObject.PlaniraniZavrsetakDatum>
    <izvorni_sadrzaj>10. rujna 2015.</izvorni_sadrzaj>
    <derivirana_varijabla naziv="DomainObject.PlaniraniZavrsetakDatum_1">10. rujna 2015.</derivirana_varijabla>
  </DomainObject.PlaniraniZavrsetakDatum>
  <DomainObject.PlaniraniPocetakDatum>
    <izvorni_sadrzaj>10. rujna 2015.</izvorni_sadrzaj>
    <derivirana_varijabla naziv="DomainObject.PlaniraniPocetakDatum_1">10. rujna 2015.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10:40</izvorni_sadrzaj>
    <derivirana_varijabla naziv="DomainObject.StvarniZavrsetakVrijeme_1">10:40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>
      <item>FINANCIJSKA AGENCIJA</item>
      <item>SUDSKI REGISTAR</item>
      <item>ZOU Zdravko Babura</item>
      <item>Slavica Orehovec</item>
      <item>SIPKO društvo s ograničenom odgovornošću za strojarski inženjering, projektiranje i konzalting</item>
      <item>LINDE PLIN društvo s ograničenom odgovornošću za proizvodnju, trgovinu, uvoz i izvoz tehničkih plinova</item>
      <item>Damir Jalšovec</item>
      <item>RH Općinski sud u Čakovcu</item>
      <item>OGLASNA PLOČA</item>
    </izvorni_sadrzaj>
    <derivirana_varijabla naziv="DomainObject.UcesnikSudskeRadnjeListNaziv_1">
      <item>FINANCIJSKA AGENCIJA</item>
      <item>SUDSKI REGISTAR</item>
      <item>ZOU Zdravko Babura</item>
      <item>Slavica Orehovec</item>
      <item>SIPKO društvo s ograničenom odgovornošću za strojarski inženjering, projektiranje i konzalting</item>
      <item>LINDE PLIN društvo s ograničenom odgovornošću za proizvodnju, trgovinu, uvoz i izvoz tehničkih plinova</item>
      <item>Damir Jalšovec</item>
      <item>RH Općinski sud u Čakovcu</item>
      <item>OGLASNA PLOČA</item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rujna 2015.</izvorni_sadrzaj>
    <derivirana_varijabla naziv="DomainObject.Zapisnik.DatumKreiranja_1">10. rujna 2015.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St-72/2014-32</izvorni_sadrzaj>
    <derivirana_varijabla naziv="DomainObject.Zapisnik.Oznaka_1">St-72/2014-32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2014.</izvorni_sadrzaj>
    <derivirana_varijabla naziv="DomainObject.Predmet.DatumOsnivanja_1">15.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St-72/2014</izvorni_sadrzaj>
    <derivirana_varijabla naziv="DomainObject.Predmet.OznakaBroj_1">St-72/2014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SIPKO društvo s ograničenom odgovornošću za strojarski inženjering, projektiranje i konzalting</izvorni_sadrzaj>
    <derivirana_varijabla naziv="DomainObject.Predmet.ProtustrankaFormated_1">  SIPKO društvo s ograničenom odgovornošću za strojarski inženjering, projektiranje i konzalting</derivirana_varijabla>
  </DomainObject.Predmet.ProtustrankaFormated>
  <DomainObject.Predmet.ProtustrankaFormatedOIB>
    <izvorni_sadrzaj>  SIPKO društvo s ograničenom odgovornošću za strojarski inženjering, projektiranje i konzalting, OIB 52143596678</izvorni_sadrzaj>
    <derivirana_varijabla naziv="DomainObject.Predmet.ProtustrankaFormatedOIB_1">  SIPKO društvo s ograničenom odgovornošću za strojarski inženjering, projektiranje i konzalting, OIB 52143596678</derivirana_varijabla>
  </DomainObject.Predmet.ProtustrankaFormatedOIB>
  <DomainObject.Predmet.ProtustrankaFormatedWithAdress>
    <izvorni_sadrzaj> SIPKO društvo s ograničenom odgovornošću za strojarski inženjering, projektiranje i konzalting, Bana Josipa Jelačića 73, 40000 Čakovec</izvorni_sadrzaj>
    <derivirana_varijabla naziv="DomainObject.Predmet.ProtustrankaFormatedWithAdress_1"> SIPKO društvo s ograničenom odgovornošću za strojarski inženjering, projektiranje i konzalting, Bana Josipa Jelačića 73, 40000 Čakovec</derivirana_varijabla>
  </DomainObject.Predmet.ProtustrankaFormatedWithAdress>
  <DomainObject.Predmet.ProtustrankaFormatedWithAdressOIB>
    <izvorni_sadrzaj> SIPKO društvo s ograničenom odgovornošću za strojarski inženjering, projektiranje i konzalting, OIB 52143596678, Bana Josipa Jelačića 73, 40000 Čakovec</izvorni_sadrzaj>
    <derivirana_varijabla naziv="DomainObject.Predmet.ProtustrankaFormatedWithAdressOIB_1"> SIPKO društvo s ograničenom odgovornošću za strojarski inženjering, projektiranje i konzalting, OIB 52143596678, Bana Josipa Jelačića 73, 40000 Čakovec</derivirana_varijabla>
  </DomainObject.Predmet.ProtustrankaFormatedWithAdressOIB>
  <DomainObject.Predmet.ProtustrankaWithAdress>
    <izvorni_sadrzaj>SIPKO društvo s ograničenom odgovornošću za strojarski inženjering, projektiranje i konzalting Bana Josipa Jelačića 73, 40000 Čakovec</izvorni_sadrzaj>
    <derivirana_varijabla naziv="DomainObject.Predmet.ProtustrankaWithAdress_1">SIPKO društvo s ograničenom odgovornošću za strojarski inženjering, projektiranje i konzalting Bana Josipa Jelačića 73, 40000 Čakovec</derivirana_varijabla>
  </DomainObject.Predmet.ProtustrankaWithAdress>
  <DomainObject.Predmet.ProtustrankaWithAdressOIB>
    <izvorni_sadrzaj>SIPKO društvo s ograničenom odgovornošću za strojarski inženjering, projektiranje i konzalting, OIB 52143596678, Bana Josipa Jelačića 73, 40000 Čakovec</izvorni_sadrzaj>
    <derivirana_varijabla naziv="DomainObject.Predmet.ProtustrankaWithAdressOIB_1">SIPKO društvo s ograničenom odgovornošću za strojarski inženjering, projektiranje i konzalting, OIB 52143596678, Bana Josipa Jelačića 73, 40000 Čakovec</derivirana_varijabla>
  </DomainObject.Predmet.ProtustrankaWithAdressOIB>
  <DomainObject.Predmet.ProtustrankaNazivFormated>
    <izvorni_sadrzaj>SIPKO društvo s ograničenom odgovornošću za strojarski inženjering, projektiranje i konzalting</izvorni_sadrzaj>
    <derivirana_varijabla naziv="DomainObject.Predmet.ProtustrankaNazivFormated_1">SIPKO društvo s ograničenom odgovornošću za strojarski inženjering, projektiranje i konzalting</derivirana_varijabla>
  </DomainObject.Predmet.ProtustrankaNazivFormated>
  <DomainObject.Predmet.ProtustrankaNazivFormatedOIB>
    <izvorni_sadrzaj>SIPKO društvo s ograničenom odgovornošću za strojarski inženjering, projektiranje i konzalting, OIB 52143596678</izvorni_sadrzaj>
    <derivirana_varijabla naziv="DomainObject.Predmet.ProtustrankaNazivFormatedOIB_1">SIPKO društvo s ograničenom odgovornošću za strojarski inženjering, projektiranje i konzalting, OIB 52143596678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</izvorni_sadrzaj>
    <derivirana_varijabla naziv="DomainObject.Predmet.StrankaFormatedOIB_1">  FINANCIJSKA AGENCIJA</derivirana_varijabla>
  </DomainObject.Predmet.StrankaFormatedOIB>
  <DomainObject.Predmet.StrankaFormatedWithAdress>
    <izvorni_sadrzaj> FINANCIJSKA AGENCIJA, Ilica 307, 10000 Zagreb</izvorni_sadrzaj>
    <derivirana_varijabla naziv="DomainObject.Predmet.StrankaFormatedWithAdress_1"> FINANCIJSKA AGENCIJA, Ilica 307, 10000 Zagreb</derivirana_varijabla>
  </DomainObject.Predmet.StrankaFormatedWithAdress>
  <DomainObject.Predmet.StrankaFormatedWithAdressOIB>
    <izvorni_sadrzaj> FINANCIJSKA AGENCIJA, Ilica 307, 10000 Zagreb</izvorni_sadrzaj>
    <derivirana_varijabla naziv="DomainObject.Predmet.StrankaFormatedWithAdressOIB_1"> FINANCIJSKA AGENCIJA, Ilica 307, 10000 Zagreb</derivirana_varijabla>
  </DomainObject.Predmet.StrankaFormatedWithAdressOIB>
  <DomainObject.Predmet.StrankaWithAdress>
    <izvorni_sadrzaj>FINANCIJSKA AGENCIJA Ilica 307,10000 Zagreb</izvorni_sadrzaj>
    <derivirana_varijabla naziv="DomainObject.Predmet.StrankaWithAdress_1">FINANCIJSKA AGENCIJA Ilica 307,10000 Zagreb</derivirana_varijabla>
  </DomainObject.Predmet.StrankaWithAdress>
  <DomainObject.Predmet.StrankaWithAdressOIB>
    <izvorni_sadrzaj>FINANCIJSKA AGENCIJA, Ilica 307,10000 Zagreb</izvorni_sadrzaj>
    <derivirana_varijabla naziv="DomainObject.Predmet.StrankaWithAdressOIB_1">FINANCIJSKA AGENCIJA, Ilica 307,10000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</izvorni_sadrzaj>
    <derivirana_varijabla naziv="DomainObject.Predmet.StrankaNazivFormatedOIB_1">FINANCIJSKA AGENCIJA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</item>
    </izvorni_sadrzaj>
    <derivirana_varijabla naziv="DomainObject.Predmet.StrankaListFormatedOIB_1">
      <item>FINANCIJSKA AGENCIJA</item>
    </derivirana_varijabla>
  </DomainObject.Predmet.StrankaListFormatedOIB>
  <DomainObject.Predmet.StrankaListFormatedWithAdress>
    <izvorni_sadrzaj>
      <item>FINANCIJSKA AGENCIJA, Ilica 307, 10000 Zagreb</item>
    </izvorni_sadrzaj>
    <derivirana_varijabla naziv="DomainObject.Predmet.StrankaListFormatedWithAdress_1">
      <item>FINANCIJSKA AGENCIJA, Ilica 307, 10000 Zagreb</item>
    </derivirana_varijabla>
  </DomainObject.Predmet.StrankaListFormatedWithAdress>
  <DomainObject.Predmet.StrankaListFormatedWithAdressOIB>
    <izvorni_sadrzaj>
      <item>FINANCIJSKA AGENCIJA, Ilica 307, 10000 Zagreb</item>
    </izvorni_sadrzaj>
    <derivirana_varijabla naziv="DomainObject.Predmet.StrankaListFormatedWithAdressOIB_1">
      <item>FINANCIJSKA AGENCIJA, Ilica 307,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</item>
    </izvorni_sadrzaj>
    <derivirana_varijabla naziv="DomainObject.Predmet.StrankaListNazivFormatedOIB_1">
      <item>FINANCIJSKA AGENCIJA</item>
    </derivirana_varijabla>
  </DomainObject.Predmet.StrankaListNazivFormatedOIB>
  <DomainObject.Predmet.ProtuStrankaListFormated>
    <izvorni_sadrzaj>
      <item>SIPKO društvo s ograničenom odgovornošću za strojarski inženjering, projektiranje i konzalting</item>
    </izvorni_sadrzaj>
    <derivirana_varijabla naziv="DomainObject.Predmet.ProtuStrankaListFormated_1">
      <item>SIPKO društvo s ograničenom odgovornošću za strojarski inženjering, projektiranje i konzalting</item>
    </derivirana_varijabla>
  </DomainObject.Predmet.ProtuStrankaListFormated>
  <DomainObject.Predmet.ProtuStrankaListFormatedOIB>
    <izvorni_sadrzaj>
      <item>SIPKO društvo s ograničenom odgovornošću za strojarski inženjering, projektiranje i konzalting, OIB 52143596678</item>
    </izvorni_sadrzaj>
    <derivirana_varijabla naziv="DomainObject.Predmet.ProtuStrankaListFormatedOIB_1">
      <item>SIPKO društvo s ograničenom odgovornošću za strojarski inženjering, projektiranje i konzalting, OIB 52143596678</item>
    </derivirana_varijabla>
  </DomainObject.Predmet.ProtuStrankaListFormatedOIB>
  <DomainObject.Predmet.ProtuStrankaListFormatedWithAdress>
    <izvorni_sadrzaj>
      <item>SIPKO društvo s ograničenom odgovornošću za strojarski inženjering, projektiranje i konzalting, Bana Josipa Jelačića 73, 40000 Čakovec</item>
    </izvorni_sadrzaj>
    <derivirana_varijabla naziv="DomainObject.Predmet.ProtuStrankaListFormatedWithAdress_1">
      <item>SIPKO društvo s ograničenom odgovornošću za strojarski inženjering, projektiranje i konzalting, Bana Josipa Jelačića 73, 40000 Čakovec</item>
    </derivirana_varijabla>
  </DomainObject.Predmet.ProtuStrankaListFormatedWithAdress>
  <DomainObject.Predmet.ProtuStrankaListFormatedWithAdressOIB>
    <izvorni_sadrzaj>
      <item>SIPKO društvo s ograničenom odgovornošću za strojarski inženjering, projektiranje i konzalting, OIB 52143596678, Bana Josipa Jelačića 73, 40000 Čakovec</item>
    </izvorni_sadrzaj>
    <derivirana_varijabla naziv="DomainObject.Predmet.ProtuStrankaListFormatedWithAdressOIB_1">
      <item>SIPKO društvo s ograničenom odgovornošću za strojarski inženjering, projektiranje i konzalting, OIB 52143596678, Bana Josipa Jelačića 73, 40000 Čakovec</item>
    </derivirana_varijabla>
  </DomainObject.Predmet.ProtuStrankaListFormatedWithAdressOIB>
  <DomainObject.Predmet.ProtuStrankaListNazivFormated>
    <izvorni_sadrzaj>
      <item>SIPKO društvo s ograničenom odgovornošću za strojarski inženjering, projektiranje i konzalting</item>
    </izvorni_sadrzaj>
    <derivirana_varijabla naziv="DomainObject.Predmet.ProtuStrankaListNazivFormated_1">
      <item>SIPKO društvo s ograničenom odgovornošću za strojarski inženjering, projektiranje i konzalting</item>
    </derivirana_varijabla>
  </DomainObject.Predmet.ProtuStrankaListNazivFormated>
  <DomainObject.Predmet.ProtuStrankaListNazivFormatedOIB>
    <izvorni_sadrzaj>
      <item>SIPKO društvo s ograničenom odgovornošću za strojarski inženjering, projektiranje i konzalting, OIB 52143596678</item>
    </izvorni_sadrzaj>
    <derivirana_varijabla naziv="DomainObject.Predmet.ProtuStrankaListNazivFormatedOIB_1">
      <item>SIPKO društvo s ograničenom odgovornošću za strojarski inženjering, projektiranje i konzalting, OIB 52143596678</item>
    </derivirana_varijabla>
  </DomainObject.Predmet.ProtuStrankaListNazivFormatedOIB>
  <DomainObject.Predmet.OstaliListFormated>
    <izvorni_sadrzaj>
      <item>OGLASNA PLOČA</item>
      <item>SUDSKI REGISTAR</item>
      <item>Slavica Orehovec</item>
      <item>Damir Jalšovec</item>
      <item>LINDE PLIN društvo s ograničenom odgovornošću za proizvodnju, trgovinu, uvoz i izvoz tehničkih plinova</item>
      <item>ZOU Zdravko Babura</item>
      <item>RH Općinski sud u Čakovcu</item>
    </izvorni_sadrzaj>
    <derivirana_varijabla naziv="DomainObject.Predmet.OstaliListFormated_1">
      <item>OGLASNA PLOČA</item>
      <item>SUDSKI REGISTAR</item>
      <item>Slavica Orehovec</item>
      <item>Damir Jalšovec</item>
      <item>LINDE PLIN društvo s ograničenom odgovornošću za proizvodnju, trgovinu, uvoz i izvoz tehničkih plinova</item>
      <item>ZOU Zdravko Babura</item>
      <item>RH Općinski sud u Čakovcu</item>
    </derivirana_varijabla>
  </DomainObject.Predmet.OstaliListFormated>
  <DomainObject.Predmet.OstaliListFormatedOIB>
    <izvorni_sadrzaj>
      <item>OGLASNA PLOČA</item>
      <item>SUDSKI REGISTAR</item>
      <item>Slavica Orehovec, OIB 69855771162</item>
      <item>Damir Jalšovec, OIB 63173855429</item>
      <item>LINDE PLIN društvo s ograničenom odgovornošću za proizvodnju, trgovinu, uvoz i izvoz tehničkih plinova, OIB 64936811186</item>
      <item>ZOU Zdravko Babura</item>
      <item>RH Općinski sud u Čakovcu</item>
    </izvorni_sadrzaj>
    <derivirana_varijabla naziv="DomainObject.Predmet.OstaliListFormatedOIB_1">
      <item>OGLASNA PLOČA</item>
      <item>SUDSKI REGISTAR</item>
      <item>Slavica Orehovec, OIB 69855771162</item>
      <item>Damir Jalšovec, OIB 63173855429</item>
      <item>LINDE PLIN društvo s ograničenom odgovornošću za proizvodnju, trgovinu, uvoz i izvoz tehničkih plinova, OIB 64936811186</item>
      <item>ZOU Zdravko Babura</item>
      <item>RH Općinski sud u Čakovcu</item>
    </derivirana_varijabla>
  </DomainObject.Predmet.OstaliListFormatedOIB>
  <DomainObject.Predmet.OstaliListFormatedWithAdress>
    <izvorni_sadrzaj>
      <item>OGLASNA PLOČA</item>
      <item>SUDSKI REGISTAR</item>
      <item>Slavica Orehovec, France Prešerna 11b, 40000 Čakovec</item>
      <item>Damir Jalšovec, Ulica Bana Josipa Jelačića 73, 40000 Čakovec</item>
      <item>LINDE PLIN društvo s ograničenom odgovornošću za proizvodnju, trgovinu, uvoz i izvoz tehničkih plinova, Kalinovac 2/a, 47000 Karlovac</item>
      <item>ZOU Zdravko Babura, Strojarska 2, 10000 Zagreb</item>
      <item>RH Općinski sud u Čakovcu</item>
    </izvorni_sadrzaj>
    <derivirana_varijabla naziv="DomainObject.Predmet.OstaliListFormatedWithAdress_1">
      <item>OGLASNA PLOČA</item>
      <item>SUDSKI REGISTAR</item>
      <item>Slavica Orehovec, France Prešerna 11b, 40000 Čakovec</item>
      <item>Damir Jalšovec, Ulica Bana Josipa Jelačića 73, 40000 Čakovec</item>
      <item>LINDE PLIN društvo s ograničenom odgovornošću za proizvodnju, trgovinu, uvoz i izvoz tehničkih plinova, Kalinovac 2/a, 47000 Karlovac</item>
      <item>ZOU Zdravko Babura, Strojarska 2, 10000 Zagreb</item>
      <item>RH Općinski sud u Čakovcu</item>
    </derivirana_varijabla>
  </DomainObject.Predmet.OstaliListFormatedWithAdress>
  <DomainObject.Predmet.OstaliListFormatedWithAdressOIB>
    <izvorni_sadrzaj>
      <item>OGLASNA PLOČA</item>
      <item>SUDSKI REGISTAR</item>
      <item>Slavica Orehovec, OIB 69855771162, France Prešerna 11b, 40000 Čakovec</item>
      <item>Damir Jalšovec, OIB 63173855429, Ulica Bana Josipa Jelačića 73, 40000 Čakovec</item>
      <item>LINDE PLIN društvo s ograničenom odgovornošću za proizvodnju, trgovinu, uvoz i izvoz tehničkih plinova, OIB 64936811186, Kalinovac 2/a, 47000 Karlovac</item>
      <item>ZOU Zdravko Babura, Strojarska 2, 10000 Zagreb</item>
      <item>RH Općinski sud u Čakovcu</item>
    </izvorni_sadrzaj>
    <derivirana_varijabla naziv="DomainObject.Predmet.OstaliListFormatedWithAdressOIB_1">
      <item>OGLASNA PLOČA</item>
      <item>SUDSKI REGISTAR</item>
      <item>Slavica Orehovec, OIB 69855771162, France Prešerna 11b, 40000 Čakovec</item>
      <item>Damir Jalšovec, OIB 63173855429, Ulica Bana Josipa Jelačića 73, 40000 Čakovec</item>
      <item>LINDE PLIN društvo s ograničenom odgovornošću za proizvodnju, trgovinu, uvoz i izvoz tehničkih plinova, OIB 64936811186, Kalinovac 2/a, 47000 Karlovac</item>
      <item>ZOU Zdravko Babura, Strojarska 2, 10000 Zagreb</item>
      <item>RH Općinski sud u Čakovcu</item>
    </derivirana_varijabla>
  </DomainObject.Predmet.OstaliListFormatedWithAdressOIB>
  <DomainObject.Predmet.OstaliListNazivFormated>
    <izvorni_sadrzaj>
      <item>OGLASNA PLOČA</item>
      <item>SUDSKI REGISTAR</item>
      <item>Slavica Orehovec</item>
      <item>Damir Jalšovec</item>
      <item>LINDE PLIN društvo s ograničenom odgovornošću za proizvodnju, trgovinu, uvoz i izvoz tehničkih plinova</item>
      <item>ZOU Zdravko Babura</item>
      <item>RH Općinski sud u Čakovcu</item>
    </izvorni_sadrzaj>
    <derivirana_varijabla naziv="DomainObject.Predmet.OstaliListNazivFormated_1">
      <item>OGLASNA PLOČA</item>
      <item>SUDSKI REGISTAR</item>
      <item>Slavica Orehovec</item>
      <item>Damir Jalšovec</item>
      <item>LINDE PLIN društvo s ograničenom odgovornošću za proizvodnju, trgovinu, uvoz i izvoz tehničkih plinova</item>
      <item>ZOU Zdravko Babura</item>
      <item>RH Općinski sud u Čakovcu</item>
    </derivirana_varijabla>
  </DomainObject.Predmet.OstaliListNazivFormated>
  <DomainObject.Predmet.OstaliListNazivFormatedOIB>
    <izvorni_sadrzaj>
      <item>OGLASNA PLOČA</item>
      <item>SUDSKI REGISTAR</item>
      <item>Slavica Orehovec, OIB 69855771162</item>
      <item>Damir Jalšovec, OIB 63173855429</item>
      <item>LINDE PLIN društvo s ograničenom odgovornošću za proizvodnju, trgovinu, uvoz i izvoz tehničkih plinova, OIB 64936811186</item>
      <item>ZOU Zdravko Babura</item>
      <item>RH Općinski sud u Čakovcu</item>
    </izvorni_sadrzaj>
    <derivirana_varijabla naziv="DomainObject.Predmet.OstaliListNazivFormatedOIB_1">
      <item>OGLASNA PLOČA</item>
      <item>SUDSKI REGISTAR</item>
      <item>Slavica Orehovec, OIB 69855771162</item>
      <item>Damir Jalšovec, OIB 63173855429</item>
      <item>LINDE PLIN društvo s ograničenom odgovornošću za proizvodnju, trgovinu, uvoz i izvoz tehničkih plinova, OIB 64936811186</item>
      <item>ZOU Zdravko Babura</item>
      <item>RH Općinski sud u Čakovcu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2015.</izvorni_sadrzaj>
    <derivirana_varijabla naziv="DomainObject.Datum_1">10. rujna 2015.</derivirana_varijabla>
  </DomainObject.Datum>
  <DomainObject.PoslovniBrojDokumenta>
    <izvorni_sadrzaj>St-72/2014-32</izvorni_sadrzaj>
    <derivirana_varijabla naziv="DomainObject.PoslovniBrojDokumenta_1">St-72/2014-32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SIPKO društvo s ograničenom odgovornošću za strojarski inženjering, projektiranje i konzalting</izvorni_sadrzaj>
    <derivirana_varijabla naziv="DomainObject.Predmet.ProtustrankaIDrugi_1">SIPKO društvo s ograničenom odgovornošću za strojarski inženjering, projektiranje i konzalting</derivirana_varijabla>
  </DomainObject.Predmet.ProtustrankaIDrugi>
  <DomainObject.Predmet.StrankaIDrugiAdressOIB>
    <izvorni_sadrzaj>FINANCIJSKA AGENCIJA, Ilica 307, 10000 Zagreb</izvorni_sadrzaj>
    <derivirana_varijabla naziv="DomainObject.Predmet.StrankaIDrugiAdressOIB_1">FINANCIJSKA AGENCIJA, Ilica 307, 10000 Zagreb</derivirana_varijabla>
  </DomainObject.Predmet.StrankaIDrugiAdressOIB>
  <DomainObject.Predmet.ProtustrankaIDrugiAdressOIB>
    <izvorni_sadrzaj>SIPKO društvo s ograničenom odgovornošću za strojarski inženjering, projektiranje i konzalting, OIB 52143596678, Bana Josipa Jelačića 73, 40000 Čakovec</izvorni_sadrzaj>
    <derivirana_varijabla naziv="DomainObject.Predmet.ProtustrankaIDrugiAdressOIB_1">SIPKO društvo s ograničenom odgovornošću za strojarski inženjering, projektiranje i konzalting, OIB 52143596678, Bana Josipa Jelačića 73,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OGLASNA PLOČA</item>
      <item>SUDSKI REGISTAR</item>
      <item>FINANCIJSKA AGENCIJA</item>
      <item>SIPKO društvo s ograničenom odgovornošću za strojarski inženjering, projektiranje i konzalting</item>
      <item>Slavica Orehovec</item>
      <item>Damir Jalšovec</item>
      <item>LINDE PLIN društvo s ograničenom odgovornošću za proizvodnju, trgovinu, uvoz i izvoz tehničkih plinova</item>
      <item>ZOU Zdravko Babura</item>
      <item>RH Općinski sud u Čakovcu</item>
    </izvorni_sadrzaj>
    <derivirana_varijabla naziv="DomainObject.Predmet.SudioniciListNaziv_1">
      <item>OGLASNA PLOČA</item>
      <item>SUDSKI REGISTAR</item>
      <item>FINANCIJSKA AGENCIJA</item>
      <item>SIPKO društvo s ograničenom odgovornošću za strojarski inženjering, projektiranje i konzalting</item>
      <item>Slavica Orehovec</item>
      <item>Damir Jalšovec</item>
      <item>LINDE PLIN društvo s ograničenom odgovornošću za proizvodnju, trgovinu, uvoz i izvoz tehničkih plinova</item>
      <item>ZOU Zdravko Babura</item>
      <item>RH Općinski sud u Čakovcu</item>
    </derivirana_varijabla>
  </DomainObject.Predmet.SudioniciListNaziv>
  <DomainObject.Predmet.SudioniciListAdressOIB>
    <izvorni_sadrzaj>
      <item>OGLASNA PLOČA</item>
      <item>SUDSKI REGISTAR</item>
      <item>FINANCIJSKA AGENCIJA, Ilica 307,10000 Zagreb</item>
      <item>SIPKO društvo s ograničenom odgovornošću za strojarski inženjering, projektiranje i konzalting, OIB 52143596678, Bana Josipa Jelačića 73,40000 Čakovec</item>
      <item>Slavica Orehovec, OIB 69855771162, France Prešerna 11b,40000 Čakovec</item>
      <item>Damir Jalšovec, OIB 63173855429, Ulica Bana Josipa Jelačića 73,40000 Čakovec</item>
      <item>LINDE PLIN društvo s ograničenom odgovornošću za proizvodnju, trgovinu, uvoz i izvoz tehničkih plinova, OIB 64936811186, Kalinovac 2/a,47000 Karlovac</item>
      <item>ZOU Zdravko Babura, Strojarska 2,10000 Zagreb</item>
      <item>RH Općinski sud u Čakovcu</item>
    </izvorni_sadrzaj>
    <derivirana_varijabla naziv="DomainObject.Predmet.SudioniciListAdressOIB_1">
      <item>OGLASNA PLOČA</item>
      <item>SUDSKI REGISTAR</item>
      <item>FINANCIJSKA AGENCIJA, Ilica 307,10000 Zagreb</item>
      <item>SIPKO društvo s ograničenom odgovornošću za strojarski inženjering, projektiranje i konzalting, OIB 52143596678, Bana Josipa Jelačića 73,40000 Čakovec</item>
      <item>Slavica Orehovec, OIB 69855771162, France Prešerna 11b,40000 Čakovec</item>
      <item>Damir Jalšovec, OIB 63173855429, Ulica Bana Josipa Jelačića 73,40000 Čakovec</item>
      <item>LINDE PLIN društvo s ograničenom odgovornošću za proizvodnju, trgovinu, uvoz i izvoz tehničkih plinova, OIB 64936811186, Kalinovac 2/a,47000 Karlovac</item>
      <item>ZOU Zdravko Babura, Strojarska 2,10000 Zagreb</item>
      <item>RH Općinski sud u Čakovcu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891D65-5598-4ADC-99C1-93B3F2C311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2648</properties:Characters>
  <properties:Lines>82</properties:Lines>
  <properties:Paragraphs>28</properties:Paragraphs>
  <properties:TotalTime>28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Lea Rogina</cp:lastModifiedBy>
  <dcterms:modified xmlns:xsi="http://www.w3.org/2001/XMLSchema-instance" xsi:type="dcterms:W3CDTF">2015-09-10T10:22:00Z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St-72/2014-32 / Zapisnik - Ročište za dražbu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