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829e" w14:paraId="656829e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F80C03">
        <w:rPr>
          <w:lang w:val="hr-HR"/>
        </w:rPr>
        <w:t>St-5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F80C03">
        <w:t>nad dužnikom DELIKATES MS d.o.o., OIB: 99478654662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F80C03">
        <w:t>štem u Ljudevita Gaja 19</w:t>
      </w:r>
      <w:r w:rsidR="002F24AF">
        <w:t>,</w:t>
      </w:r>
      <w:r w:rsidR="00F80C03">
        <w:t xml:space="preserve"> Kućan Marof, 42000 Varaždin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7413EF">
        <w:t>29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F80C03">
        <w:t>DELIKATES MS d.o.o., OIB: 99478654662 sa sjedištem u Ljudevita Gaja 19, Kućan Marof, 42000 Varaždin</w:t>
      </w:r>
      <w:r w:rsidR="00F80C03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F80C03">
        <w:t>232.068,85</w:t>
      </w:r>
      <w:r w:rsidR="00F80C03">
        <w:rPr>
          <w:lang w:val="hr-HR"/>
        </w:rPr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F80C03" w:rsidRPr="00F80C03">
        <w:t xml:space="preserve"> </w:t>
      </w:r>
      <w:r w:rsidR="00F80C03">
        <w:t>DELIKATES MS d.o.o., OIB: 99478654662 sa sjedištem u Ljudevita Gaja 19, Kućan Marof, 42000 Varaždin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CA7CA4">
        <w:rPr>
          <w:lang w:val="hr-HR"/>
        </w:rPr>
        <w:t>ana 04</w:t>
      </w:r>
      <w:r w:rsidR="00802B00">
        <w:rPr>
          <w:lang w:val="hr-HR"/>
        </w:rPr>
        <w:t>.0</w:t>
      </w:r>
      <w:r w:rsidR="00587F47">
        <w:rPr>
          <w:lang w:val="hr-HR"/>
        </w:rPr>
        <w:t>1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F80C03">
        <w:t>DELIKATES MS d.o.o., OIB: 99478654662 sa sjedištem u Ljudevita Gaja 19, Kućan Marof, 42000 Varaždin.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F80C03">
        <w:t>iznosu od 232.068,85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413EF">
        <w:rPr>
          <w:lang w:val="hr-HR"/>
        </w:rPr>
        <w:t>29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8D452D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F98" w:rsidP="007F64E0" w:rsidR="00D67F98">
      <w:r>
        <w:separator/>
      </w:r>
    </w:p>
  </w:endnote>
  <w:endnote w:id="0" w:type="continuationSeparator">
    <w:p w:rsidRDefault="00D67F98" w:rsidP="007F64E0" w:rsidR="00D67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F98" w:rsidP="007F64E0" w:rsidR="00D67F98">
      <w:r>
        <w:separator/>
      </w:r>
    </w:p>
  </w:footnote>
  <w:footnote w:id="0" w:type="continuationSeparator">
    <w:p w:rsidRDefault="00D67F98" w:rsidP="007F64E0" w:rsidR="00D67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F80C03">
      <w:rPr>
        <w:lang w:val="hr-HR"/>
      </w:rPr>
      <w:t>St-5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05AAF" w:rsidRPr="00A05AAF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E3DE8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13EF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05AAF"/>
    <w:rsid w:val="00A05F71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A7CA4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0C3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67F98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0C03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5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5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postupka</izvorni_sadrzaj>
    <derivirana_varijabla naziv="DomainObject.Predmet.Opis_1">prijedlog za provedbu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St-5/2016</izvorni_sadrzaj>
    <derivirana_varijabla naziv="DomainObject.Predmet.OznakaBroj_1">St-5/2016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DELIKATES MS društvo s ograničenom odgovornošću za trgovinu na veliko i malo</izvorni_sadrzaj>
    <derivirana_varijabla naziv="DomainObject.Predmet.ProtustrankaFormated_1">  DELIKATES MS društvo s ograničenom odgovornošću za trgovinu na veliko i malo</derivirana_varijabla>
  </DomainObject.Predmet.ProtustrankaFormated>
  <DomainObject.Predmet.ProtustrankaFormatedOIB>
    <izvorni_sadrzaj>  DELIKATES MS društvo s ograničenom odgovornošću za trgovinu na veliko i malo, OIB 99478654662</izvorni_sadrzaj>
    <derivirana_varijabla naziv="DomainObject.Predmet.ProtustrankaFormatedOIB_1">  DELIKATES MS društvo s ograničenom odgovornošću za trgovinu na veliko i malo, OIB 99478654662</derivirana_varijabla>
  </DomainObject.Predmet.ProtustrankaFormatedOIB>
  <DomainObject.Predmet.ProtustrankaFormatedWithAdress>
    <izvorni_sadrzaj> DELIKATES MS društvo s ograničenom odgovornošću za trgovinu na veliko i malo, Ljudevita Gaja 19, 42000 Kućan Marof</izvorni_sadrzaj>
    <derivirana_varijabla naziv="DomainObject.Predmet.ProtustrankaFormatedWithAdress_1"> DELIKATES MS društvo s ograničenom odgovornošću za trgovinu na veliko i malo, Ljudevita Gaja 19, 42000 Kućan Marof</derivirana_varijabla>
  </DomainObject.Predmet.ProtustrankaFormatedWithAdress>
  <DomainObject.Predmet.ProtustrankaFormatedWithAdressOIB>
    <izvorni_sadrzaj> DELIKATES MS društvo s ograničenom odgovornošću za trgovinu na veliko i malo, OIB 99478654662, Ljudevita Gaja 19, 42000 Kućan Marof</izvorni_sadrzaj>
    <derivirana_varijabla naziv="DomainObject.Predmet.ProtustrankaFormatedWithAdressOIB_1"> DELIKATES MS društvo s ograničenom odgovornošću za trgovinu na veliko i malo, OIB 99478654662, Ljudevita Gaja 19, 42000 Kućan Marof</derivirana_varijabla>
  </DomainObject.Predmet.ProtustrankaFormatedWithAdressOIB>
  <DomainObject.Predmet.ProtustrankaWithAdress>
    <izvorni_sadrzaj>DELIKATES MS društvo s ograničenom odgovornošću za trgovinu na veliko i malo Ljudevita Gaja 19, 42000 Kućan Marof</izvorni_sadrzaj>
    <derivirana_varijabla naziv="DomainObject.Predmet.ProtustrankaWithAdress_1">DELIKATES MS društvo s ograničenom odgovornošću za trgovinu na veliko i malo Ljudevita Gaja 19, 42000 Kućan Marof</derivirana_varijabla>
  </DomainObject.Predmet.ProtustrankaWithAdress>
  <DomainObject.Predmet.ProtustrankaWithAdressOIB>
    <izvorni_sadrzaj>DELIKATES MS društvo s ograničenom odgovornošću za trgovinu na veliko i malo, OIB 99478654662, Ljudevita Gaja 19, 42000 Kućan Marof</izvorni_sadrzaj>
    <derivirana_varijabla naziv="DomainObject.Predmet.ProtustrankaWithAdressOIB_1">DELIKATES MS društvo s ograničenom odgovornošću za trgovinu na veliko i malo, OIB 99478654662, Ljudevita Gaja 19, 42000 Kućan Marof</derivirana_varijabla>
  </DomainObject.Predmet.ProtustrankaWithAdressOIB>
  <DomainObject.Predmet.ProtustrankaNazivFormated>
    <izvorni_sadrzaj>DELIKATES MS društvo s ograničenom odgovornošću za trgovinu na veliko i malo</izvorni_sadrzaj>
    <derivirana_varijabla naziv="DomainObject.Predmet.ProtustrankaNazivFormated_1">DELIKATES MS društvo s ograničenom odgovornošću za trgovinu na veliko i malo</derivirana_varijabla>
  </DomainObject.Predmet.ProtustrankaNazivFormated>
  <DomainObject.Predmet.ProtustrankaNazivFormatedOIB>
    <izvorni_sadrzaj>DELIKATES MS društvo s ograničenom odgovornošću za trgovinu na veliko i malo, OIB 99478654662</izvorni_sadrzaj>
    <derivirana_varijabla naziv="DomainObject.Predmet.ProtustrankaNazivFormatedOIB_1">DELIKATES MS društvo s ograničenom odgovornošću za trgovinu na veliko i malo, OIB 99478654662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232068.85</izvorni_sadrzaj>
    <derivirana_varijabla naziv="DomainObject.Predmet.TrenutnaVrijednost_1">232068.85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DELIKATES MS društvo s ograničenom odgovornošću za trgovinu na veliko i malo</item>
    </izvorni_sadrzaj>
    <derivirana_varijabla naziv="DomainObject.Predmet.ProtuStrankaListFormated_1">
      <item>DELIKATES MS društvo s ograničenom odgovornošću za trgovinu na veliko i malo</item>
    </derivirana_varijabla>
  </DomainObject.Predmet.ProtuStrankaListFormated>
  <DomainObject.Predmet.ProtuStrankaListFormatedOIB>
    <izvorni_sadrzaj>
      <item>DELIKATES MS društvo s ograničenom odgovornošću za trgovinu na veliko i malo, OIB 99478654662</item>
    </izvorni_sadrzaj>
    <derivirana_varijabla naziv="DomainObject.Predmet.ProtuStrankaListFormatedOIB_1">
      <item>DELIKATES MS društvo s ograničenom odgovornošću za trgovinu na veliko i malo, OIB 99478654662</item>
    </derivirana_varijabla>
  </DomainObject.Predmet.ProtuStrankaListFormatedOIB>
  <DomainObject.Predmet.ProtuStrankaListFormatedWithAdress>
    <izvorni_sadrzaj>
      <item>DELIKATES MS društvo s ograničenom odgovornošću za trgovinu na veliko i malo, Ljudevita Gaja 19, 42000 Kućan Marof</item>
    </izvorni_sadrzaj>
    <derivirana_varijabla naziv="DomainObject.Predmet.ProtuStrankaListFormatedWithAdress_1">
      <item>DELIKATES MS društvo s ograničenom odgovornošću za trgovinu na veliko i malo, Ljudevita Gaja 19, 42000 Kućan Marof</item>
    </derivirana_varijabla>
  </DomainObject.Predmet.ProtuStrankaListFormatedWithAdress>
  <DomainObject.Predmet.ProtuStrankaListFormatedWithAdressOIB>
    <izvorni_sadrzaj>
      <item>DELIKATES MS društvo s ograničenom odgovornošću za trgovinu na veliko i malo, OIB 99478654662, Ljudevita Gaja 19, 42000 Kućan Marof</item>
    </izvorni_sadrzaj>
    <derivirana_varijabla naziv="DomainObject.Predmet.ProtuStrankaListFormatedWithAdressOIB_1">
      <item>DELIKATES MS društvo s ograničenom odgovornošću za trgovinu na veliko i malo, OIB 99478654662, Ljudevita Gaja 19, 42000 Kućan Marof</item>
    </derivirana_varijabla>
  </DomainObject.Predmet.ProtuStrankaListFormatedWithAdressOIB>
  <DomainObject.Predmet.ProtuStrankaListNazivFormated>
    <izvorni_sadrzaj>
      <item>DELIKATES MS društvo s ograničenom odgovornošću za trgovinu na veliko i malo</item>
    </izvorni_sadrzaj>
    <derivirana_varijabla naziv="DomainObject.Predmet.ProtuStrankaListNazivFormated_1">
      <item>DELIKATES MS društvo s ograničenom odgovornošću za trgovinu na veliko i malo</item>
    </derivirana_varijabla>
  </DomainObject.Predmet.ProtuStrankaListNazivFormated>
  <DomainObject.Predmet.ProtuStrankaListNazivFormatedOIB>
    <izvorni_sadrzaj>
      <item>DELIKATES MS društvo s ograničenom odgovornošću za trgovinu na veliko i malo, OIB 99478654662</item>
    </izvorni_sadrzaj>
    <derivirana_varijabla naziv="DomainObject.Predmet.ProtuStrankaListNazivFormatedOIB_1">
      <item>DELIKATES MS društvo s ograničenom odgovornošću za trgovinu na veliko i malo, OIB 99478654662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DELIKATES MS društvo s ograničenom odgovornošću za trgovinu na veliko i malo</izvorni_sadrzaj>
    <derivirana_varijabla naziv="DomainObject.Predmet.ProtustrankaIDrugi_1">DELIKATES MS društvo s ograničenom odgovornošću za trgovinu na veliko i malo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DELIKATES MS društvo s ograničenom odgovornošću za trgovinu na veliko i malo, OIB 99478654662, Ljudevita Gaja 19, 42000 Kućan Marof</izvorni_sadrzaj>
    <derivirana_varijabla naziv="DomainObject.Predmet.ProtustrankaIDrugiAdressOIB_1">DELIKATES MS društvo s ograničenom odgovornošću za trgovinu na veliko i malo, OIB 99478654662, Ljudevita Gaja 19,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DELIKATES MS društvo s ograničenom odgovornošću za trgovinu na veliko i malo</item>
      <item>Sudski registar</item>
    </izvorni_sadrzaj>
    <derivirana_varijabla naziv="DomainObject.Predmet.SudioniciListNaziv_1">
      <item>Financijska agencija</item>
      <item>DELIKATES MS društvo s ograničenom odgovornošću za trgovinu na veliko i malo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DELIKATES MS društvo s ograničenom odgovornošću za trgovinu na veliko i malo, OIB 99478654662, Ljudevita Gaja 19,42000 Kućan Marof</item>
      <item>Sudski registar</item>
    </izvorni_sadrzaj>
    <derivirana_varijabla naziv="DomainObject.Predmet.SudioniciListAdressOIB_1">
      <item>Financijska agencija, OIB 85821130368, Ulica grada Vukovara 70,10000 Zagreb</item>
      <item>DELIKATES MS društvo s ograničenom odgovornošću za trgovinu na veliko i malo, OIB 99478654662, Ljudevita Gaja 19,42000 Kućan Marof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99478654662</item>
      <item>, OIB null</item>
    </izvorni_sadrzaj>
    <derivirana_varijabla naziv="DomainObject.Predmet.SudioniciListNazivOIB_1">
      <item>, OIB 85821130368</item>
      <item>, OIB 99478654662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431</properties:Words>
  <properties:Characters>2350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2016-03-21T09:08:00Z</dcterms:created>
  <dc:creator>user</dc:creator>
  <cp:lastModifiedBy>Maja Marčec</cp:lastModifiedBy>
  <cp:lastPrinted>2016-03-17T11:28:00Z</cp:lastPrinted>
  <dcterms:modified xmlns:xsi="http://www.w3.org/2001/XMLSchema-instance" xsi:type="dcterms:W3CDTF">2016-03-29T10:32:00Z</dcterms:modified>
  <cp:revision>9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