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8bf4" w14:paraId="caf8bf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3544DD">
        <w:t>953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3729A">
        <w:t xml:space="preserve">FINANCIJSKE AGENCIJE RC OSIJEK Podružnica OSIJEK, L. Jagera 3, OIB 85821130368 </w:t>
      </w:r>
      <w:r w:rsidR="000860DD">
        <w:t>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3544DD">
        <w:t>DORIN ZAGREB d.o.o. za</w:t>
      </w:r>
      <w:r w:rsidR="00507C30">
        <w:t xml:space="preserve"> trgovinu</w:t>
      </w:r>
      <w:r w:rsidR="003544DD">
        <w:t xml:space="preserve"> i usluge Valpovo, Vijenac 107. brigade HV 1, OIB 32641613047, </w:t>
      </w:r>
      <w:r w:rsidR="00507C30">
        <w:t>MBS 080</w:t>
      </w:r>
      <w:r w:rsidR="003544DD">
        <w:t>429781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AC4BBD">
        <w:t>5</w:t>
      </w:r>
      <w:r w:rsidR="006C4AC0">
        <w:t>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3544DD">
        <w:t>DORIN ZAGREB d.o.o. za trgovinu i usluge Valpovo, Vijenac 107. brigade HV 1, OIB 32641613047, MBS 080429781</w:t>
      </w:r>
      <w:r w:rsidR="00507C30">
        <w:t xml:space="preserve"> </w:t>
      </w:r>
      <w:r w:rsidR="003131CC">
        <w:t>i</w:t>
      </w:r>
      <w:r w:rsidR="00DA2E82">
        <w:t>znosi</w:t>
      </w:r>
      <w:r w:rsidR="001B2447">
        <w:t xml:space="preserve"> </w:t>
      </w:r>
      <w:r w:rsidR="003544DD">
        <w:t>22.676,23</w:t>
      </w:r>
      <w:r w:rsidR="00507C30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3544DD">
        <w:t>Eva Lončarić iz Creta Bizovačkog</w:t>
      </w:r>
      <w:r w:rsidR="00493880">
        <w:t xml:space="preserve">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3544DD">
        <w:t>953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544DD">
        <w:t>5</w:t>
      </w:r>
      <w:r w:rsidR="00BD2691">
        <w:t>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6C3F3A" w:rsidP="003544DD" w:rsidR="00532E0A"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729A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544DD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C4BBD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4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4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St-1953/2016-3</izvorni_sadrzaj>
    <derivirana_varijabla naziv="DomainObject.Oznaka_1">St-1953/2016-3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St-1953/2016</izvorni_sadrzaj>
    <derivirana_varijabla naziv="DomainObject.Predmet.OznakaBroj_1">St-1953/2016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DORIN ZAGREB d.o.o. za trgovinu i usluge</izvorni_sadrzaj>
    <derivirana_varijabla naziv="DomainObject.Predmet.ProtustrankaFormated_1">  DORIN ZAGREB d.o.o. za trgovinu i usluge</derivirana_varijabla>
  </DomainObject.Predmet.ProtustrankaFormated>
  <DomainObject.Predmet.ProtustrankaFormatedOIB>
    <izvorni_sadrzaj>  DORIN ZAGREB d.o.o. za trgovinu i usluge, OIB 32641613047</izvorni_sadrzaj>
    <derivirana_varijabla naziv="DomainObject.Predmet.ProtustrankaFormatedOIB_1">  DORIN ZAGREB d.o.o. za trgovinu i usluge, OIB 32641613047</derivirana_varijabla>
  </DomainObject.Predmet.ProtustrankaFormatedOIB>
  <DomainObject.Predmet.ProtustrankaFormatedWithAdress>
    <izvorni_sadrzaj> DORIN ZAGREB d.o.o. za trgovinu i usluge, Vijenac 107. brigade HV 1, 31550 Valpovo</izvorni_sadrzaj>
    <derivirana_varijabla naziv="DomainObject.Predmet.ProtustrankaFormatedWithAdress_1"> DORIN ZAGREB d.o.o. za trgovinu i usluge, Vijenac 107. brigade HV 1, 31550 Valpovo</derivirana_varijabla>
  </DomainObject.Predmet.ProtustrankaFormatedWithAdress>
  <DomainObject.Predmet.ProtustrankaFormatedWithAdressOIB>
    <izvorni_sadrzaj> DORIN ZAGREB d.o.o. za trgovinu i usluge, OIB 32641613047, Vijenac 107. brigade HV 1, 31550 Valpovo</izvorni_sadrzaj>
    <derivirana_varijabla naziv="DomainObject.Predmet.ProtustrankaFormatedWithAdressOIB_1"> DORIN ZAGREB d.o.o. za trgovinu i usluge, OIB 32641613047, Vijenac 107. brigade HV 1, 31550 Valpovo</derivirana_varijabla>
  </DomainObject.Predmet.ProtustrankaFormatedWithAdressOIB>
  <DomainObject.Predmet.ProtustrankaWithAdress>
    <izvorni_sadrzaj>DORIN ZAGREB d.o.o. za trgovinu i usluge Vijenac 107. brigade HV 1, 31550 Valpovo</izvorni_sadrzaj>
    <derivirana_varijabla naziv="DomainObject.Predmet.ProtustrankaWithAdress_1">DORIN ZAGREB d.o.o. za trgovinu i usluge Vijenac 107. brigade HV 1, 31550 Valpovo</derivirana_varijabla>
  </DomainObject.Predmet.ProtustrankaWithAdress>
  <DomainObject.Predmet.ProtustrankaWithAdressOIB>
    <izvorni_sadrzaj>DORIN ZAGREB d.o.o. za trgovinu i usluge, OIB 32641613047, Vijenac 107. brigade HV 1, 31550 Valpovo</izvorni_sadrzaj>
    <derivirana_varijabla naziv="DomainObject.Predmet.ProtustrankaWithAdressOIB_1">DORIN ZAGREB d.o.o. za trgovinu i usluge, OIB 32641613047, Vijenac 107. brigade HV 1, 31550 Valpovo</derivirana_varijabla>
  </DomainObject.Predmet.ProtustrankaWithAdressOIB>
  <DomainObject.Predmet.ProtustrankaNazivFormated>
    <izvorni_sadrzaj>DORIN ZAGREB d.o.o. za trgovinu i usluge</izvorni_sadrzaj>
    <derivirana_varijabla naziv="DomainObject.Predmet.ProtustrankaNazivFormated_1">DORIN ZAGREB d.o.o. za trgovinu i usluge</derivirana_varijabla>
  </DomainObject.Predmet.ProtustrankaNazivFormated>
  <DomainObject.Predmet.ProtustrankaNazivFormatedOIB>
    <izvorni_sadrzaj>DORIN ZAGREB d.o.o. za trgovinu i usluge, OIB 32641613047</izvorni_sadrzaj>
    <derivirana_varijabla naziv="DomainObject.Predmet.ProtustrankaNazivFormatedOIB_1">DORIN ZAGREB d.o.o. za trgovinu i usluge, OIB 32641613047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DORIN ZAGREB d.o.o. za trgovinu i usluge</item>
    </izvorni_sadrzaj>
    <derivirana_varijabla naziv="DomainObject.Predmet.ProtuStrankaListFormated_1">
      <item>DORIN ZAGREB d.o.o. za trgovinu i usluge</item>
    </derivirana_varijabla>
  </DomainObject.Predmet.ProtuStrankaListFormated>
  <DomainObject.Predmet.ProtuStrankaListFormatedOIB>
    <izvorni_sadrzaj>
      <item>DORIN ZAGREB d.o.o. za trgovinu i usluge, OIB 32641613047</item>
    </izvorni_sadrzaj>
    <derivirana_varijabla naziv="DomainObject.Predmet.ProtuStrankaListFormatedOIB_1">
      <item>DORIN ZAGREB d.o.o. za trgovinu i usluge, OIB 32641613047</item>
    </derivirana_varijabla>
  </DomainObject.Predmet.ProtuStrankaListFormatedOIB>
  <DomainObject.Predmet.ProtuStrankaListFormatedWithAdress>
    <izvorni_sadrzaj>
      <item>DORIN ZAGREB d.o.o. za trgovinu i usluge, Vijenac 107. brigade HV 1, 31550 Valpovo</item>
    </izvorni_sadrzaj>
    <derivirana_varijabla naziv="DomainObject.Predmet.ProtuStrankaListFormatedWithAdress_1">
      <item>DORIN ZAGREB d.o.o. za trgovinu i usluge, Vijenac 107. brigade HV 1, 31550 Valpovo</item>
    </derivirana_varijabla>
  </DomainObject.Predmet.ProtuStrankaListFormatedWithAdress>
  <DomainObject.Predmet.ProtuStrankaListFormatedWithAdressOIB>
    <izvorni_sadrzaj>
      <item>DORIN ZAGREB d.o.o. za trgovinu i usluge, OIB 32641613047, Vijenac 107. brigade HV 1, 31550 Valpovo</item>
    </izvorni_sadrzaj>
    <derivirana_varijabla naziv="DomainObject.Predmet.ProtuStrankaListFormatedWithAdressOIB_1">
      <item>DORIN ZAGREB d.o.o. za trgovinu i usluge, OIB 32641613047, Vijenac 107. brigade HV 1, 31550 Valpovo</item>
    </derivirana_varijabla>
  </DomainObject.Predmet.ProtuStrankaListFormatedWithAdressOIB>
  <DomainObject.Predmet.ProtuStrankaListNazivFormated>
    <izvorni_sadrzaj>
      <item>DORIN ZAGREB d.o.o. za trgovinu i usluge</item>
    </izvorni_sadrzaj>
    <derivirana_varijabla naziv="DomainObject.Predmet.ProtuStrankaListNazivFormated_1">
      <item>DORIN ZAGREB d.o.o. za trgovinu i usluge</item>
    </derivirana_varijabla>
  </DomainObject.Predmet.ProtuStrankaListNazivFormated>
  <DomainObject.Predmet.ProtuStrankaListNazivFormatedOIB>
    <izvorni_sadrzaj>
      <item>DORIN ZAGREB d.o.o. za trgovinu i usluge, OIB 32641613047</item>
    </izvorni_sadrzaj>
    <derivirana_varijabla naziv="DomainObject.Predmet.ProtuStrankaListNazivFormatedOIB_1">
      <item>DORIN ZAGREB d.o.o. za trgovinu i usluge, OIB 32641613047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St-1953/2016-3</izvorni_sadrzaj>
    <derivirana_varijabla naziv="DomainObject.PoslovniBrojDokumenta_1">St-1953/2016-3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DORIN ZAGREB d.o.o. za trgovinu i usluge</izvorni_sadrzaj>
    <derivirana_varijabla naziv="DomainObject.Predmet.ProtustrankaIDrugi_1">DORIN ZAGREB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DORIN ZAGREB d.o.o. za trgovinu i usluge, OIB 32641613047, Vijenac 107. brigade HV 1, 31550 Valpovo</izvorni_sadrzaj>
    <derivirana_varijabla naziv="DomainObject.Predmet.ProtustrankaIDrugiAdressOIB_1">DORIN ZAGREB d.o.o. za trgovinu i usluge, OIB 32641613047, Vijenac 107. brigade HV 1,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DORIN ZAGREB d.o.o. za trgovinu i usluge</item>
    </izvorni_sadrzaj>
    <derivirana_varijabla naziv="DomainObject.Predmet.SudioniciListNaziv_1">
      <item>FINA RC OSIJEK</item>
      <item>DORIN ZAGREB d.o.o. za trgovinu i usluge</item>
    </derivirana_varijabla>
  </DomainObject.Predmet.SudioniciListNaziv>
  <DomainObject.Predmet.SudioniciListAdressOIB>
    <izvorni_sadrzaj>
      <item>FINA RC OSIJEK, OIB 85821130368</item>
      <item>DORIN ZAGREB d.o.o. za trgovinu i usluge, OIB 32641613047, Vijenac 107. brigade HV 1,31550 Valpovo</item>
    </izvorni_sadrzaj>
    <derivirana_varijabla naziv="DomainObject.Predmet.SudioniciListAdressOIB_1">
      <item>FINA RC OSIJEK, OIB 85821130368</item>
      <item>DORIN ZAGREB d.o.o. za trgovinu i usluge, OIB 32641613047, Vijenac 107. brigade HV 1,31550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32641613047</item>
    </izvorni_sadrzaj>
    <derivirana_varijabla naziv="DomainObject.Predmet.SudioniciListNazivOIB_1">
      <item>, OIB 85821130368</item>
      <item>, OIB 32641613047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47C85-3189-4B8D-8F82-5A68EF762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1818</properties:Characters>
  <properties:Lines>47</properties:Lines>
  <properties:Paragraphs>13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2016-07-05T06:42:00Z</cp:lastPrinted>
  <dcterms:modified xmlns:xsi="http://www.w3.org/2001/XMLSchema-instance" xsi:type="dcterms:W3CDTF">2016-07-05T06:45:00Z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