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a0ef" w14:paraId="a6ba0ef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392F97">
        <w:t>63/17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C42F5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392F97">
        <w:t>EURO koncern d.o.o. u stečaju, Zagreb, Brijunska 5 B, OIB 96452327297</w:t>
      </w:r>
      <w:r w:rsidR="009459C3">
        <w:t xml:space="preserve">, dana </w:t>
      </w:r>
      <w:r w:rsidR="004C42F5">
        <w:t>24. srpnja</w:t>
      </w:r>
      <w:r w:rsidR="00DC4AA6">
        <w:t xml:space="preserve"> 2017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2E4EE7" w:rsidP="004C42F5" w:rsidR="00D6390A" w:rsidRPr="00B27F98">
      <w:pPr>
        <w:jc w:val="both"/>
      </w:pPr>
      <w:r w:rsidRPr="00B27F98">
        <w:t xml:space="preserve">I. </w:t>
      </w:r>
      <w:r w:rsidR="004C42F5">
        <w:t>Zbog preseljenja suda na drugu lokaciju, r</w:t>
      </w:r>
      <w:r w:rsidRPr="00B27F98">
        <w:t>očište vjerovnika na kojem će se ispitati prijavljene tražbine - ispitno ročište</w:t>
      </w:r>
      <w:r w:rsidR="00D6390A">
        <w:t>,</w:t>
      </w:r>
      <w:r w:rsidRPr="00B27F98">
        <w:t xml:space="preserve"> </w:t>
      </w:r>
      <w:r w:rsidR="00D6390A">
        <w:t>zakazano</w:t>
      </w:r>
      <w:r w:rsidRPr="00B27F98">
        <w:t xml:space="preserve"> za </w:t>
      </w:r>
      <w:r>
        <w:t xml:space="preserve">dan </w:t>
      </w:r>
      <w:r w:rsidR="00392F97">
        <w:t>6</w:t>
      </w:r>
      <w:r w:rsidR="00FD1EAB">
        <w:t>. rujna</w:t>
      </w:r>
      <w:r w:rsidRPr="00B27F98">
        <w:t xml:space="preserve"> 2017. godine u </w:t>
      </w:r>
      <w:r w:rsidR="00392F97">
        <w:t>12</w:t>
      </w:r>
      <w:r w:rsidRPr="00B27F98">
        <w:t xml:space="preserve">,30 sati, </w:t>
      </w:r>
      <w:r w:rsidR="004C42F5">
        <w:t xml:space="preserve">održat će se </w:t>
      </w:r>
      <w:r w:rsidR="00D6390A" w:rsidRPr="00D6390A">
        <w:rPr>
          <w:b/>
        </w:rPr>
        <w:t xml:space="preserve">u sjedištu suda u Karlovcu, Trg hrvatskih branitelja 1/II, soba </w:t>
      </w:r>
      <w:r w:rsidR="004C42F5">
        <w:rPr>
          <w:b/>
        </w:rPr>
        <w:t>204.</w:t>
      </w:r>
    </w:p>
    <w:p w:rsidRDefault="002E4EE7" w:rsidP="002E4EE7" w:rsidR="002E4EE7" w:rsidRPr="00B27F98"/>
    <w:p w:rsidRDefault="002E4EE7" w:rsidP="002E4EE7" w:rsidR="002E4EE7" w:rsidRPr="00B27F98">
      <w:pPr>
        <w:jc w:val="both"/>
      </w:pPr>
      <w:r w:rsidRPr="00B27F98">
        <w:t>II.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2E4EE7" w:rsidP="002E4EE7" w:rsidR="002E4EE7" w:rsidRPr="00B27F98">
      <w:pPr>
        <w:jc w:val="both"/>
      </w:pPr>
    </w:p>
    <w:p w:rsidRDefault="00607FE3" w:rsidP="002E4EE7" w:rsidR="00607FE3" w:rsidRPr="00B27F98"/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4C42F5">
        <w:t>24. srpnja</w:t>
      </w:r>
      <w:r w:rsidR="005957AC">
        <w:t xml:space="preserve"> 2017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92F97"/>
    <w:rsid w:val="003B65CF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C42F5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56CE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479C3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47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47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koncern d.o.o.</izvorni_sadrzaj>
    <derivirana_varijabla naziv="DomainObject.Predmet.ProtustrankaFormated_1">  EURO koncern d.o.o.</derivirana_varijabla>
  </DomainObject.Predmet.ProtustrankaFormated>
  <DomainObject.Predmet.ProtustrankaFormatedOIB>
    <izvorni_sadrzaj>  EURO koncern d.o.o., OIB 96452327297</izvorni_sadrzaj>
    <derivirana_varijabla naziv="DomainObject.Predmet.ProtustrankaFormatedOIB_1">  EURO koncern d.o.o., OIB 96452327297</derivirana_varijabla>
  </DomainObject.Predmet.ProtustrankaFormatedOIB>
  <DomainObject.Predmet.ProtustrankaFormatedWithAdress>
    <izvorni_sadrzaj> EURO koncern d.o.o., Brijunska 5/B, 10000 Zagreb</izvorni_sadrzaj>
    <derivirana_varijabla naziv="DomainObject.Predmet.ProtustrankaFormatedWithAdress_1"> EURO koncern d.o.o., Brijunska 5/B, 10000 Zagreb</derivirana_varijabla>
  </DomainObject.Predmet.ProtustrankaFormatedWithAdress>
  <DomainObject.Predmet.ProtustrankaFormatedWithAdressOIB>
    <izvorni_sadrzaj> EURO koncern d.o.o., OIB 96452327297, Brijunska 5/B, 10000 Zagreb</izvorni_sadrzaj>
    <derivirana_varijabla naziv="DomainObject.Predmet.ProtustrankaFormatedWithAdressOIB_1"> EURO koncern d.o.o., OIB 96452327297, Brijunska 5/B, 10000 Zagreb</derivirana_varijabla>
  </DomainObject.Predmet.ProtustrankaFormatedWithAdressOIB>
  <DomainObject.Predmet.ProtustrankaWithAdress>
    <izvorni_sadrzaj>EURO koncern d.o.o. Brijunska 5/B, 10000 Zagreb</izvorni_sadrzaj>
    <derivirana_varijabla naziv="DomainObject.Predmet.ProtustrankaWithAdress_1">EURO koncern d.o.o. Brijunska 5/B, 10000 Zagreb</derivirana_varijabla>
  </DomainObject.Predmet.ProtustrankaWithAdress>
  <DomainObject.Predmet.ProtustrankaWithAdressOIB>
    <izvorni_sadrzaj>EURO koncern d.o.o., OIB 96452327297, Brijunska 5/B, 10000 Zagreb</izvorni_sadrzaj>
    <derivirana_varijabla naziv="DomainObject.Predmet.ProtustrankaWithAdressOIB_1">EURO koncern d.o.o., OIB 96452327297, Brijunska 5/B, 10000 Zagreb</derivirana_varijabla>
  </DomainObject.Predmet.ProtustrankaWithAdressOIB>
  <DomainObject.Predmet.ProtustrankaNazivFormated>
    <izvorni_sadrzaj>EURO koncern d.o.o.</izvorni_sadrzaj>
    <derivirana_varijabla naziv="DomainObject.Predmet.ProtustrankaNazivFormated_1">EURO koncern d.o.o.</derivirana_varijabla>
  </DomainObject.Predmet.ProtustrankaNazivFormated>
  <DomainObject.Predmet.ProtustrankaNazivFormatedOIB>
    <izvorni_sadrzaj>EURO koncern d.o.o., OIB 96452327297</izvorni_sadrzaj>
    <derivirana_varijabla naziv="DomainObject.Predmet.ProtustrankaNazivFormatedOIB_1">EURO koncern d.o.o., OIB 96452327297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TERJATEV BANK d.d.</izvorni_sadrzaj>
    <derivirana_varijabla naziv="DomainObject.Predmet.StrankaFormated_1">  FINA Regionalni centar Zagreb; DRUŽBA ZA UPRAVLJANJE TERJATEV BANK d.d.</derivirana_varijabla>
  </DomainObject.Predmet.StrankaFormated>
  <DomainObject.Predmet.StrankaFormatedOIB>
    <izvorni_sadrzaj>  FINA Regionalni centar Zagreb, OIB 85821130368; DRUŽBA ZA UPRAVLJANJE TERJATEV BANK d.d.</izvorni_sadrzaj>
    <derivirana_varijabla naziv="DomainObject.Predmet.StrankaFormatedOIB_1">  FINA Regionalni centar Zagreb, OIB 85821130368; DRUŽBA ZA UPRAVLJANJE TERJATEV BANK d.d.</derivirana_varijabla>
  </DomainObject.Predmet.StrankaFormatedOIB>
  <DomainObject.Predmet.StrankaFormatedWithAdress>
    <izvorni_sadrzaj> FINA Regionalni centar Zagreb, Trg svibanjskih žrtava 1995. br. 1, 10000 Zagreb; DRUŽBA ZA UPRAVLJANJE TERJATEV BANK d.d.</izvorni_sadrzaj>
    <derivirana_varijabla naziv="DomainObject.Predmet.StrankaFormatedWithAdress_1"> FINA Regionalni centar Zagreb, Trg svibanjskih žrtava 1995. br. 1, 10000 Zagreb; DRUŽBA ZA UPRAVLJANJE TERJATEV BANK d.d.</derivirana_varijabla>
  </DomainObject.Predmet.StrankaFormatedWithAdress>
  <DomainObject.Predmet.StrankaFormatedWithAdressOIB>
    <izvorni_sadrzaj> FINA Regionalni centar Zagreb, OIB 85821130368, Trg svibanjskih žrtava 1995. br. 1, 10000 Zagreb; DRUŽBA ZA UPRAVLJANJE TERJATEV BANK d.d.</izvorni_sadrzaj>
    <derivirana_varijabla naziv="DomainObject.Predmet.StrankaFormatedWithAdressOIB_1"> FINA Regionalni centar Zagreb, OIB 85821130368, Trg svibanjskih žrtava 1995. br. 1, 10000 Zagreb; DRUŽBA ZA UPRAVLJANJE TERJATEV BANK d.d.</derivirana_varijabla>
  </DomainObject.Predmet.StrankaFormatedWithAdressOIB>
  <DomainObject.Predmet.StrankaWithAdress>
    <izvorni_sadrzaj>FINA Regionalni centar Zagreb Trg svibanjskih žrtava 1995. br. 1,10000 Zagreb,DRUŽBA ZA UPRAVLJANJE TERJATEV BANK d.d. </izvorni_sadrzaj>
    <derivirana_varijabla naziv="DomainObject.Predmet.StrankaWithAdress_1">FINA Regionalni centar Zagreb Trg svibanjskih žrtava 1995. br. 1,10000 Zagreb,DRUŽBA ZA UPRAVLJANJE TERJATEV BANK d.d. </derivirana_varijabla>
  </DomainObject.Predmet.StrankaWithAdress>
  <DomainObject.Predmet.StrankaWithAdressOIB>
    <izvorni_sadrzaj>FINA Regionalni centar Zagreb, OIB 85821130368, Trg svibanjskih žrtava 1995. br. 1,10000 Zagreb,DRUŽBA ZA UPRAVLJANJE TERJATEV BANK d.d.</izvorni_sadrzaj>
    <derivirana_varijabla naziv="DomainObject.Predmet.StrankaWithAdressOIB_1">FINA Regionalni centar Zagreb, OIB 85821130368, Trg svibanjskih žrtava 1995. br. 1,10000 Zagreb,DRUŽBA ZA UPRAVLJANJE TERJATEV BANK d.d.</derivirana_varijabla>
  </DomainObject.Predmet.StrankaWithAdressOIB>
  <DomainObject.Predmet.StrankaNazivFormated>
    <izvorni_sadrzaj>FINA Regionalni centar Zagreb,DRUŽBA ZA UPRAVLJANJE TERJATEV BANK d.d.</izvorni_sadrzaj>
    <derivirana_varijabla naziv="DomainObject.Predmet.StrankaNazivFormated_1">FINA Regionalni centar Zagreb,DRUŽBA ZA UPRAVLJANJE TERJATEV BANK d.d.</derivirana_varijabla>
  </DomainObject.Predmet.StrankaNazivFormated>
  <DomainObject.Predmet.StrankaNazivFormatedOIB>
    <izvorni_sadrzaj>FINA Regionalni centar Zagreb, OIB 85821130368,DRUŽBA ZA UPRAVLJANJE TERJATEV BANK d.d.</izvorni_sadrzaj>
    <derivirana_varijabla naziv="DomainObject.Predmet.StrankaNazivFormatedOIB_1">FINA Regionalni centar Zagreb, OIB 85821130368,DRUŽBA ZA UPRAVLJANJE TERJATEV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DRUŽBA ZA UPRAVLJANJE TERJATEV BANK d.d.</item>
    </izvorni_sadrzaj>
    <derivirana_varijabla naziv="DomainObject.Predmet.StrankaListFormated_1">
      <item>FINA Regionalni centar Zagreb</item>
      <item>DRUŽBA ZA UPRAVLJANJE TERJATEV BANK d.d.</item>
    </derivirana_varijabla>
  </DomainObject.Predmet.StrankaListFormated>
  <DomainObject.Predmet.StrankaListFormatedOIB>
    <izvorni_sadrzaj>
      <item>FINA Regionalni centar Zagreb, OIB 85821130368</item>
      <item>DRUŽBA ZA UPRAVLJANJE TERJATEV BANK d.d.</item>
    </izvorni_sadrzaj>
    <derivirana_varijabla naziv="DomainObject.Predmet.StrankaListFormatedOIB_1">
      <item>FINA Regionalni centar Zagreb, OIB 85821130368</item>
      <item>DRUŽBA ZA UPRAVLJANJE TERJATEV BANK d.d.</item>
    </derivirana_varijabla>
  </DomainObject.Predmet.StrankaListFormatedOIB>
  <DomainObject.Predmet.StrankaListFormatedWithAdress>
    <izvorni_sadrzaj>
      <item>FINA Regionalni centar Zagreb, Trg svibanjskih žrtava 1995. br. 1, 10000 Zagreb</item>
      <item>DRUŽBA ZA UPRAVLJANJE TERJATEV BANK d.d.</item>
    </izvorni_sadrzaj>
    <derivirana_varijabla naziv="DomainObject.Predmet.StrankaListFormatedWithAdress_1">
      <item>FINA Regionalni centar Zagreb, Trg svibanjskih žrtava 1995. br. 1, 10000 Zagreb</item>
      <item>DRUŽBA ZA UPRAVLJANJE TERJATEV BANK d.d.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DRUŽBA ZA UPRAVLJANJE TERJATEV BANK d.d.</item>
    </izvorni_sadrzaj>
    <derivirana_varijabla naziv="DomainObject.Predmet.StrankaListFormatedWithAdressOIB_1">
      <item>FINA Regionalni centar Zagreb, OIB 85821130368, Trg svibanjskih žrtava 1995. br. 1, 10000 Zagreb</item>
      <item>DRUŽBA ZA UPRAVLJANJE TERJATEV BANK d.d.</item>
    </derivirana_varijabla>
  </DomainObject.Predmet.StrankaListFormatedWithAdressOIB>
  <DomainObject.Predmet.StrankaListNazivFormated>
    <izvorni_sadrzaj>
      <item>FINA Regionalni centar Zagreb</item>
      <item>DRUŽBA ZA UPRAVLJANJE TERJATEV BANK d.d.</item>
    </izvorni_sadrzaj>
    <derivirana_varijabla naziv="DomainObject.Predmet.StrankaListNazivFormated_1">
      <item>FINA Regionalni centar Zagreb</item>
      <item>DRUŽBA ZA UPRAVLJANJE TERJATEV BANK d.d.</item>
    </derivirana_varijabla>
  </DomainObject.Predmet.StrankaListNazivFormated>
  <DomainObject.Predmet.StrankaListNazivFormatedOIB>
    <izvorni_sadrzaj>
      <item>FINA Regionalni centar Zagreb, OIB 85821130368</item>
      <item>DRUŽBA ZA UPRAVLJANJE TERJATEV BANK d.d.</item>
    </izvorni_sadrzaj>
    <derivirana_varijabla naziv="DomainObject.Predmet.StrankaListNazivFormatedOIB_1">
      <item>FINA Regionalni centar Zagreb, OIB 85821130368</item>
      <item>DRUŽBA ZA UPRAVLJANJE TERJATEV BANK d.d.</item>
    </derivirana_varijabla>
  </DomainObject.Predmet.StrankaListNazivFormatedOIB>
  <DomainObject.Predmet.ProtuStrankaListFormated>
    <izvorni_sadrzaj>
      <item>EURO koncern d.o.o.</item>
    </izvorni_sadrzaj>
    <derivirana_varijabla naziv="DomainObject.Predmet.ProtuStrankaListFormated_1">
      <item>EURO koncern d.o.o.</item>
    </derivirana_varijabla>
  </DomainObject.Predmet.ProtuStrankaListFormated>
  <DomainObject.Predmet.ProtuStrankaListFormatedOIB>
    <izvorni_sadrzaj>
      <item>EURO koncern d.o.o., OIB 96452327297</item>
    </izvorni_sadrzaj>
    <derivirana_varijabla naziv="DomainObject.Predmet.ProtuStrankaListFormatedOIB_1">
      <item>EURO koncern d.o.o., OIB 96452327297</item>
    </derivirana_varijabla>
  </DomainObject.Predmet.ProtuStrankaListFormatedOIB>
  <DomainObject.Predmet.ProtuStrankaListFormatedWithAdress>
    <izvorni_sadrzaj>
      <item>EURO koncern d.o.o., Brijunska 5/B, 10000 Zagreb</item>
    </izvorni_sadrzaj>
    <derivirana_varijabla naziv="DomainObject.Predmet.ProtuStrankaListFormatedWithAdress_1">
      <item>EURO koncern d.o.o., Brijunska 5/B, 10000 Zagreb</item>
    </derivirana_varijabla>
  </DomainObject.Predmet.ProtuStrankaListFormatedWithAdress>
  <DomainObject.Predmet.ProtuStrankaListFormatedWithAdressOIB>
    <izvorni_sadrzaj>
      <item>EURO koncern d.o.o., OIB 96452327297, Brijunska 5/B, 10000 Zagreb</item>
    </izvorni_sadrzaj>
    <derivirana_varijabla naziv="DomainObject.Predmet.ProtuStrankaListFormatedWithAdressOIB_1">
      <item>EURO koncern d.o.o., OIB 96452327297, Brijunska 5/B, 10000 Zagreb</item>
    </derivirana_varijabla>
  </DomainObject.Predmet.ProtuStrankaListFormatedWithAdressOIB>
  <DomainObject.Predmet.ProtuStrankaListNazivFormated>
    <izvorni_sadrzaj>
      <item>EURO koncern d.o.o.</item>
    </izvorni_sadrzaj>
    <derivirana_varijabla naziv="DomainObject.Predmet.ProtuStrankaListNazivFormated_1">
      <item>EURO koncern d.o.o.</item>
    </derivirana_varijabla>
  </DomainObject.Predmet.ProtuStrankaListNazivFormated>
  <DomainObject.Predmet.ProtuStrankaListNazivFormatedOIB>
    <izvorni_sadrzaj>
      <item>EURO koncern d.o.o., OIB 96452327297</item>
    </izvorni_sadrzaj>
    <derivirana_varijabla naziv="DomainObject.Predmet.ProtuStrankaListNazivFormatedOIB_1">
      <item>EURO koncern d.o.o., OIB 96452327297</item>
    </derivirana_varijabla>
  </DomainObject.Predmet.ProtuStrankaListNazivFormatedOIB>
  <DomainObject.Predmet.OstaliListFormated>
    <izvorni_sadrzaj>
      <item>Zlatan Tomić</item>
      <item>Robertino Bilobrk</item>
    </izvorni_sadrzaj>
    <derivirana_varijabla naziv="DomainObject.Predmet.OstaliListFormated_1">
      <item>Zlatan Tomić</item>
      <item>Robertino Bilobrk</item>
    </derivirana_varijabla>
  </DomainObject.Predmet.OstaliListFormated>
  <DomainObject.Predmet.OstaliListFormatedOIB>
    <izvorni_sadrzaj>
      <item>Zlatan Tomić, OIB 53027917659</item>
      <item>Robertino Bilobrk</item>
    </izvorni_sadrzaj>
    <derivirana_varijabla naziv="DomainObject.Predmet.OstaliListFormatedOIB_1">
      <item>Zlatan Tomić, OIB 53027917659</item>
      <item>Robertino Bilobrk</item>
    </derivirana_varijabla>
  </DomainObject.Predmet.OstaliListFormatedOIB>
  <DomainObject.Predmet.OstaliListFormatedWithAdress>
    <izvorni_sadrzaj>
      <item>Zlatan Tomić, Kronmattstr. 8, Langendorf</item>
      <item>Robertino Bilobrk, Augusta Cesarca 8, 10000 Zagreb</item>
    </izvorni_sadrzaj>
    <derivirana_varijabla naziv="DomainObject.Predmet.OstaliListFormatedWithAdress_1">
      <item>Zlatan Tomić, Kronmattstr. 8, Langendorf</item>
      <item>Robertino Bilobrk, Augusta Cesarca 8, 10000 Zagreb</item>
    </derivirana_varijabla>
  </DomainObject.Predmet.OstaliListFormatedWithAdress>
  <DomainObject.Predmet.OstaliListFormatedWithAdressOIB>
    <izvorni_sadrzaj>
      <item>Zlatan Tomić, OIB 53027917659, Kronmattstr. 8, Langendorf</item>
      <item>Robertino Bilobrk, Augusta Cesarca 8, 10000 Zagreb</item>
    </izvorni_sadrzaj>
    <derivirana_varijabla naziv="DomainObject.Predmet.OstaliListFormatedWithAdressOIB_1">
      <item>Zlatan Tomić, OIB 53027917659, Kronmattstr. 8, Langendorf</item>
      <item>Robertino Bilobrk, Augusta Cesarca 8, 10000 Zagreb</item>
    </derivirana_varijabla>
  </DomainObject.Predmet.OstaliListFormatedWithAdressOIB>
  <DomainObject.Predmet.OstaliListNazivFormated>
    <izvorni_sadrzaj>
      <item>Zlatan Tomić</item>
      <item>Robertino Bilobrk</item>
    </izvorni_sadrzaj>
    <derivirana_varijabla naziv="DomainObject.Predmet.OstaliListNazivFormated_1">
      <item>Zlatan Tomić</item>
      <item>Robertino Bilobrk</item>
    </derivirana_varijabla>
  </DomainObject.Predmet.OstaliListNazivFormated>
  <DomainObject.Predmet.OstaliListNazivFormatedOIB>
    <izvorni_sadrzaj>
      <item>Zlatan Tomić, OIB 53027917659</item>
      <item>Robertino Bilobrk</item>
    </izvorni_sadrzaj>
    <derivirana_varijabla naziv="DomainObject.Predmet.OstaliListNazivFormatedOIB_1">
      <item>Zlatan Tomić, OIB 53027917659</item>
      <item>Robertino Bilobrk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koncern d.o.o.</izvorni_sadrzaj>
    <derivirana_varijabla naziv="DomainObject.Predmet.ProtustrankaIDrugi_1">EURO koncern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 koncern d.o.o., OIB 96452327297, Brijunska 5/B, 10000 Zagreb</izvorni_sadrzaj>
    <derivirana_varijabla naziv="DomainObject.Predmet.ProtustrankaIDrugiAdressOIB_1">EURO koncern d.o.o., OIB 96452327297, Brijunska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koncern d.o.o.</item>
      <item>FINA Regionalni centar Zagreb</item>
      <item>DRUŽBA ZA UPRAVLJANJE TERJATEV BANK d.d.</item>
      <item>Zlatan Tomić</item>
      <item>Robertino Bilobrk</item>
    </izvorni_sadrzaj>
    <derivirana_varijabla naziv="DomainObject.Predmet.SudioniciListNaziv_1">
      <item>EURO koncern d.o.o.</item>
      <item>FINA Regionalni centar Zagreb</item>
      <item>DRUŽBA ZA UPRAVLJANJE TERJATEV BANK d.d.</item>
      <item>Zlatan Tomić</item>
      <item>Robertino Bilobrk</item>
    </derivirana_varijabla>
  </DomainObject.Predmet.SudioniciListNaziv>
  <DomainObject.Predmet.SudioniciListAdressOIB>
    <izvorni_sadrzaj>
      <item>EURO koncern d.o.o., OIB 96452327297, Brijunska 5/B,10000 Zagreb</item>
      <item>FINA Regionalni centar Zagreb, OIB 85821130368, Trg svibanjskih žrtava 1995. br. 1,10000 Zagreb</item>
      <item>DRUŽBA ZA UPRAVLJANJE TERJATEV BANK d.d.</item>
      <item>Zlatan Tomić, OIB 53027917659, Kronmattstr. 8,Langendorf</item>
      <item>Robertino Bilobrk, Augusta Cesarca 8,10000 Zagreb</item>
    </izvorni_sadrzaj>
    <derivirana_varijabla naziv="DomainObject.Predmet.SudioniciListAdressOIB_1">
      <item>EURO koncern d.o.o., OIB 96452327297, Brijunska 5/B,10000 Zagreb</item>
      <item>FINA Regionalni centar Zagreb, OIB 85821130368, Trg svibanjskih žrtava 1995. br. 1,10000 Zagreb</item>
      <item>DRUŽBA ZA UPRAVLJANJE TERJATEV BANK d.d.</item>
      <item>Zlatan Tomić, OIB 53027917659, Kronmattstr. 8,Langendorf</item>
      <item>Robertino Bilobrk, Augusta Cesarca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96452327297</item>
      <item>, OIB 85821130368</item>
      <item>, OIB null</item>
      <item>, OIB 53027917659</item>
      <item>, OIB null</item>
    </izvorni_sadrzaj>
    <derivirana_varijabla naziv="DomainObject.Predmet.SudioniciListNazivOIB_1">
      <item>, OIB 96452327297</item>
      <item>, OIB 85821130368</item>
      <item>, OIB null</item>
      <item>, OIB 53027917659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184</properties:Words>
  <properties:Characters>883</properties:Characters>
  <properties:Lines>37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2017-07-24T08:00:00Z</dcterms:created>
  <dc:creator>Korisnik</dc:creator>
  <cp:lastModifiedBy>Goranka Boljkovac</cp:lastModifiedBy>
  <cp:lastPrinted>2017-07-24T12:08:00Z</cp:lastPrinted>
  <dcterms:modified xmlns:xsi="http://www.w3.org/2001/XMLSchema-instance" xsi:type="dcterms:W3CDTF">2017-07-24T12:09:00Z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