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4b95" w14:paraId="7e54b95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A6372F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 w:rsidR="000664C3">
        <w:rPr>
          <w:rFonts w:cs="Times New Roman" w:eastAsia="Times New Roman"/>
          <w:lang w:eastAsia="hr-HR"/>
        </w:rPr>
        <w:t xml:space="preserve">           </w:t>
      </w:r>
      <w:r>
        <w:rPr>
          <w:rFonts w:cs="Times New Roman" w:eastAsia="Times New Roman"/>
          <w:lang w:eastAsia="hr-HR"/>
        </w:rPr>
        <w:t xml:space="preserve"> </w:t>
      </w:r>
      <w:r w:rsidR="00C91619">
        <w:rPr>
          <w:rFonts w:cs="Times New Roman" w:eastAsia="Times New Roman"/>
          <w:lang w:eastAsia="hr-HR"/>
        </w:rPr>
        <w:t>48. St-2589</w:t>
      </w:r>
      <w:r w:rsidR="00B0043B">
        <w:rPr>
          <w:rFonts w:cs="Times New Roman" w:eastAsia="Times New Roman"/>
          <w:lang w:eastAsia="hr-HR"/>
        </w:rPr>
        <w:t>/</w:t>
      </w:r>
      <w:r w:rsidR="00B615BA">
        <w:rPr>
          <w:rFonts w:cs="Times New Roman" w:eastAsia="Times New Roman"/>
          <w:lang w:eastAsia="hr-HR"/>
        </w:rPr>
        <w:t>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C91619" w:rsidP="00B615BA" w:rsidR="00B615BA">
      <w:pPr>
        <w:jc w:val="center"/>
      </w:pPr>
      <w:r>
        <w:t>R J E Š E N</w:t>
      </w:r>
      <w:r w:rsidR="00B615BA">
        <w:t>J E</w:t>
      </w:r>
    </w:p>
    <w:p w:rsidRDefault="00B615BA" w:rsidP="00C91619" w:rsidR="00C91619" w:rsidRPr="004453B3">
      <w:pPr>
        <w:jc w:val="both"/>
      </w:pPr>
      <w:r>
        <w:tab/>
      </w:r>
      <w:r w:rsidR="00C91619" w:rsidRPr="004453B3">
        <w:t>Trgovački sud u Zagrebu po sucu</w:t>
      </w:r>
      <w:r w:rsidR="00C91619">
        <w:t xml:space="preserve"> toga suda</w:t>
      </w:r>
      <w:r w:rsidR="00C91619" w:rsidRPr="004453B3">
        <w:t xml:space="preserve"> </w:t>
      </w:r>
      <w:r w:rsidR="00C91619">
        <w:t xml:space="preserve">Vesni Sremac Šoštar, </w:t>
      </w:r>
      <w:r w:rsidR="00C91619" w:rsidRPr="004453B3">
        <w:t>u skraćen</w:t>
      </w:r>
      <w:r w:rsidR="00C91619">
        <w:t xml:space="preserve">om stečajnom postupku pokrenutom povodom zahtjeva FINA, Zagreb, Regionalni centar Zagreb, Podružnica Zagreb, Trg svibanjskih žrtava 1995. 1, </w:t>
      </w:r>
      <w:r w:rsidR="00C91619" w:rsidRPr="004453B3">
        <w:t>nad dužnikom</w:t>
      </w:r>
      <w:r w:rsidR="00C91619">
        <w:t xml:space="preserve"> KOŠARKAŠKI KLUB TREŠNJEVKA</w:t>
      </w:r>
      <w:r w:rsidR="000851C6">
        <w:t>, Veprinačka 16, Zagreb, OIB: 83</w:t>
      </w:r>
      <w:r w:rsidR="00C91619">
        <w:t xml:space="preserve">862106719, </w:t>
      </w:r>
      <w:r w:rsidR="00C91619" w:rsidRPr="004453B3">
        <w:t xml:space="preserve">dana </w:t>
      </w:r>
      <w:r w:rsidR="00282ABF">
        <w:t>20</w:t>
      </w:r>
      <w:r w:rsidR="00C91619">
        <w:t xml:space="preserve">. veljače  2017. g. </w:t>
      </w:r>
      <w:r w:rsidR="00C91619" w:rsidRPr="004453B3">
        <w:t xml:space="preserve"> </w:t>
      </w:r>
    </w:p>
    <w:p w:rsidRDefault="00B615BA" w:rsidP="00C91619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 w:rsidRPr="00CE6C58">
      <w:pPr>
        <w:ind w:left="708"/>
        <w:jc w:val="both"/>
      </w:pPr>
      <w:r>
        <w:t>Ispravlja se rješenje ovo</w:t>
      </w:r>
      <w:r w:rsidR="00B526E0">
        <w:t>g su</w:t>
      </w:r>
      <w:r w:rsidR="00C91619">
        <w:t>da, poslovni broj St-2589</w:t>
      </w:r>
      <w:r w:rsidR="006C2762">
        <w:t xml:space="preserve">/15 od </w:t>
      </w:r>
      <w:r w:rsidR="00282ABF">
        <w:t>13. siječnja 2017</w:t>
      </w:r>
      <w:r>
        <w:t>. na način da u izreci rj</w:t>
      </w:r>
      <w:r w:rsidR="00CE6C58">
        <w:t>ešenja pod točkom I., redak drugi</w:t>
      </w:r>
      <w:r>
        <w:t xml:space="preserve"> i </w:t>
      </w:r>
      <w:r w:rsidR="00CE6C58">
        <w:t xml:space="preserve">točkom III. redak drugi </w:t>
      </w:r>
      <w:r>
        <w:t>umjesto riječi: „</w:t>
      </w:r>
      <w:r w:rsidR="00282ABF">
        <w:t>OIB: 82862106719</w:t>
      </w:r>
      <w:r w:rsidR="00CE6C58">
        <w:t>,</w:t>
      </w:r>
      <w:r>
        <w:t>“ ima pravilno pisati: „</w:t>
      </w:r>
      <w:r w:rsidR="00282ABF">
        <w:t>OIB: 83862106719</w:t>
      </w:r>
      <w:r w:rsidR="00CE6C58">
        <w:t>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C91619">
        <w:t>ovog suda, poslovni broj St-2589</w:t>
      </w:r>
      <w:r>
        <w:t>/15 u točki I.</w:t>
      </w:r>
      <w:r w:rsidR="00CE6C58">
        <w:t xml:space="preserve"> i III.</w:t>
      </w:r>
      <w:r>
        <w:t xml:space="preserve"> izreke došlo je do</w:t>
      </w:r>
      <w:r w:rsidR="00B526E0">
        <w:t xml:space="preserve"> očite pogreške u pisanju OIB-a</w:t>
      </w:r>
      <w:r>
        <w:t xml:space="preserve"> dužnika</w:t>
      </w:r>
      <w:r w:rsidR="00CE6C58">
        <w:t xml:space="preserve">, </w:t>
      </w:r>
      <w:r>
        <w:t xml:space="preserve">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282ABF" w:rsidP="00B615BA" w:rsidR="00B615BA">
      <w:pPr>
        <w:jc w:val="center"/>
      </w:pPr>
      <w:r>
        <w:t>U Zagrebu, 20</w:t>
      </w:r>
      <w:r w:rsidR="00C91619">
        <w:t xml:space="preserve">. veljače 2017. </w:t>
      </w:r>
      <w:r w:rsidR="000664C3">
        <w:t xml:space="preserve">god. </w:t>
      </w:r>
    </w:p>
    <w:p w:rsidRDefault="00AC5027" w:rsidP="00AC5027" w:rsidR="00B526E0">
      <w:pPr>
        <w:pStyle w:val="Bezproreda"/>
        <w:jc w:val="right"/>
      </w:pPr>
      <w:r>
        <w:t>SUDAC:</w:t>
      </w:r>
    </w:p>
    <w:p w:rsidRDefault="00282ABF" w:rsidP="00AC5027" w:rsidR="00AC5027">
      <w:pPr>
        <w:pStyle w:val="Bezproreda"/>
        <w:jc w:val="right"/>
      </w:pPr>
      <w:r>
        <w:t>Vesna Sremac Šoštar</w:t>
      </w:r>
      <w:r w:rsidR="000851C6">
        <w:t>, v.r.</w:t>
      </w:r>
    </w:p>
    <w:p w:rsidRDefault="00B526E0" w:rsidP="00AC5027" w:rsidR="00B526E0">
      <w:pPr>
        <w:pStyle w:val="Bezproreda"/>
        <w:jc w:val="right"/>
      </w:pPr>
    </w:p>
    <w:p w:rsidRDefault="000851C6" w:rsidP="00AC5027" w:rsidR="000851C6">
      <w:pPr>
        <w:pStyle w:val="Bezproreda"/>
        <w:jc w:val="right"/>
      </w:pPr>
    </w:p>
    <w:p w:rsidRDefault="00AC5027" w:rsidP="00235880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235880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282ABF" w:rsidP="00282ABF" w:rsidR="00282ABF" w:rsidRPr="001A5714">
      <w:pPr>
        <w:pStyle w:val="Bezproreda"/>
        <w:ind w:left="720"/>
        <w:jc w:val="right"/>
      </w:pPr>
    </w:p>
    <w:p w:rsidRDefault="000851C6" w:rsidP="000851C6" w:rsidR="001A5714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otpravaka</w:t>
      </w:r>
      <w:proofErr w:type="spellEnd"/>
      <w:r>
        <w:t>-ovlašteni službenik:</w:t>
      </w:r>
    </w:p>
    <w:p w:rsidRDefault="000851C6" w:rsidP="000851C6" w:rsidR="000851C6" w:rsidRPr="001A5714">
      <w:pPr>
        <w:pStyle w:val="Bezproreda"/>
        <w:ind w:left="720"/>
        <w:jc w:val="right"/>
      </w:pPr>
      <w:r>
        <w:t>Zlatka Plivelić</w:t>
      </w:r>
    </w:p>
    <w:sectPr w:rsidR="000851C6" w:rsidRPr="001A57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EF49E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664C3"/>
    <w:rsid w:val="000851C6"/>
    <w:rsid w:val="001250F5"/>
    <w:rsid w:val="00151FB7"/>
    <w:rsid w:val="00196583"/>
    <w:rsid w:val="001A5714"/>
    <w:rsid w:val="00215752"/>
    <w:rsid w:val="00235880"/>
    <w:rsid w:val="002815AA"/>
    <w:rsid w:val="00282ABF"/>
    <w:rsid w:val="002D1A23"/>
    <w:rsid w:val="00315447"/>
    <w:rsid w:val="00336352"/>
    <w:rsid w:val="0043166D"/>
    <w:rsid w:val="00432F88"/>
    <w:rsid w:val="00477107"/>
    <w:rsid w:val="005F3835"/>
    <w:rsid w:val="0068538F"/>
    <w:rsid w:val="006C2762"/>
    <w:rsid w:val="00966570"/>
    <w:rsid w:val="00991F32"/>
    <w:rsid w:val="00A14196"/>
    <w:rsid w:val="00A52B51"/>
    <w:rsid w:val="00A6372F"/>
    <w:rsid w:val="00A821CA"/>
    <w:rsid w:val="00AC5027"/>
    <w:rsid w:val="00B0043B"/>
    <w:rsid w:val="00B37003"/>
    <w:rsid w:val="00B526E0"/>
    <w:rsid w:val="00B615BA"/>
    <w:rsid w:val="00BF1E83"/>
    <w:rsid w:val="00BF3216"/>
    <w:rsid w:val="00C10B09"/>
    <w:rsid w:val="00C91619"/>
    <w:rsid w:val="00CE6C58"/>
    <w:rsid w:val="00D70D17"/>
    <w:rsid w:val="00ED2644"/>
    <w:rsid w:val="00FC5C4E"/>
    <w:rsid w:val="00FE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991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F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F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F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F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991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F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F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F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F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St-2589/2015-16</izvorni_sadrzaj>
    <derivirana_varijabla naziv="DomainObject.Oznaka_1">St-2589/2015-16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St-2589/2015</izvorni_sadrzaj>
    <derivirana_varijabla naziv="DomainObject.Predmet.OznakaBroj_1">St-2589/2015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TREŠNJEVKA zastupanog po punomoćniku ŽELIMIR BOŽIĆ; JANEZ GROJZDEK; MARIJA ŠIPTAR</izvorni_sadrzaj>
    <derivirana_varijabla naziv="DomainObject.Predmet.ProtustrankaFormated_1">  KOŠARKAŠKI KLUB TREŠNJEVKA zastupanog po punomoćniku ŽELIMIR BOŽIĆ; JANEZ GROJZDEK; MARIJA ŠIPTAR</derivirana_varijabla>
  </DomainObject.Predmet.ProtustrankaFormated>
  <DomainObject.Predmet.ProtustrankaFormatedOIB>
    <izvorni_sadrzaj>  KOŠARKAŠKI KLUB TREŠNJEVKA, OIB 83862106719 zastupanog po punomoćniku ŽELIMIR BOŽIĆ; JANEZ GROJZDEK; MARIJA ŠIPTAR</izvorni_sadrzaj>
    <derivirana_varijabla naziv="DomainObject.Predmet.ProtustrankaFormatedOIB_1">  KOŠARKAŠKI KLUB TREŠNJEVKA, OIB 83862106719 zastupanog po punomoćniku ŽELIMIR BOŽIĆ; JANEZ GROJZDEK; MARIJA ŠIPTAR</derivirana_varijabla>
  </DomainObject.Predmet.ProtustrankaFormatedOIB>
  <DomainObject.Predmet.ProtustrankaFormatedWithAdress>
    <izvorni_sadrzaj> KOŠARKAŠKI KLUB TREŠNJEVKA, Veprinačka 16, 10000 Zagreb zastupanog po punomoćniku ŽELIMIR BOŽIĆ; JANEZ GROJZDEK; MARIJA ŠIPTAR</izvorni_sadrzaj>
    <derivirana_varijabla naziv="DomainObject.Predmet.ProtustrankaFormatedWithAdress_1"> KOŠARKAŠKI KLUB TREŠNJEVKA, Veprinačka 16, 10000 Zagreb zastupanog po punomoćniku ŽELIMIR BOŽIĆ; JANEZ GROJZDEK; MARIJA ŠIPTAR</derivirana_varijabla>
  </DomainObject.Predmet.ProtustrankaFormatedWithAdress>
  <DomainObject.Predmet.ProtustrankaFormatedWithAdressOIB>
    <izvorni_sadrzaj> KOŠARKAŠKI KLUB TREŠNJEVKA, OIB 83862106719, Veprinačka 16, 10000 Zagreb zastupanog po punomoćniku ŽELIMIR BOŽIĆ; JANEZ GROJZDEK; MARIJA ŠIPTAR</izvorni_sadrzaj>
    <derivirana_varijabla naziv="DomainObject.Predmet.ProtustrankaFormatedWithAdressOIB_1"> KOŠARKAŠKI KLUB TREŠNJEVKA, OIB 83862106719, Veprinačka 16, 10000 Zagreb zastupanog po punomoćniku ŽELIMIR BOŽIĆ; JANEZ GROJZDEK; MARIJA ŠIPTAR</derivirana_varijabla>
  </DomainObject.Predmet.ProtustrankaFormatedWithAdressOIB>
  <DomainObject.Predmet.ProtustrankaWithAdress>
    <izvorni_sadrzaj>KOŠARKAŠKI KLUB TREŠNJEVKA Veprinačka 16, 10000 Zagreb</izvorni_sadrzaj>
    <derivirana_varijabla naziv="DomainObject.Predmet.ProtustrankaWithAdress_1">KOŠARKAŠKI KLUB TREŠNJEVKA Veprinačka 16, 10000 Zagreb</derivirana_varijabla>
  </DomainObject.Predmet.ProtustrankaWithAdress>
  <DomainObject.Predmet.ProtustrankaWithAdressOIB>
    <izvorni_sadrzaj>KOŠARKAŠKI KLUB TREŠNJEVKA, OIB 83862106719, Veprinačka 16, 10000 Zagreb</izvorni_sadrzaj>
    <derivirana_varijabla naziv="DomainObject.Predmet.ProtustrankaWithAdressOIB_1">KOŠARKAŠKI KLUB TREŠNJEVKA, OIB 83862106719, Veprinačka 16, 10000 Zagreb</derivirana_varijabla>
  </DomainObject.Predmet.ProtustrankaWithAdressOIB>
  <DomainObject.Predmet.ProtustrankaNazivFormated>
    <izvorni_sadrzaj>KOŠARKAŠKI KLUB TREŠNJEVKA</izvorni_sadrzaj>
    <derivirana_varijabla naziv="DomainObject.Predmet.ProtustrankaNazivFormated_1">KOŠARKAŠKI KLUB TREŠNJEVKA</derivirana_varijabla>
  </DomainObject.Predmet.ProtustrankaNazivFormated>
  <DomainObject.Predmet.ProtustrankaNazivFormatedOIB>
    <izvorni_sadrzaj>KOŠARKAŠKI KLUB TREŠNJEVKA, OIB 83862106719</izvorni_sadrzaj>
    <derivirana_varijabla naziv="DomainObject.Predmet.ProtustrankaNazivFormatedOIB_1">KOŠARKAŠKI KLUB TREŠNJEVKA, OIB 83862106719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TREŠNJEVKA zastupanog po punomoćniku ŽELIMIR BOŽIĆ; JANEZ GROJZDEK; MARIJA ŠIPTAR</item>
    </izvorni_sadrzaj>
    <derivirana_varijabla naziv="DomainObject.Predmet.ProtuStrankaListFormated_1">
      <item>KOŠARKAŠKI KLUB TREŠNJEVKA zastupanog po punomoćniku ŽELIMIR BOŽIĆ; JANEZ GROJZDEK; MARIJA ŠIPTAR</item>
    </derivirana_varijabla>
  </DomainObject.Predmet.ProtuStrankaListFormated>
  <DomainObject.Predmet.ProtuStrankaListFormatedOIB>
    <izvorni_sadrzaj>
      <item>KOŠARKAŠKI KLUB TREŠNJEVKA, OIB 83862106719 zastupanog po punomoćniku ŽELIMIR BOŽIĆ; JANEZ GROJZDEK; MARIJA ŠIPTAR</item>
    </izvorni_sadrzaj>
    <derivirana_varijabla naziv="DomainObject.Predmet.ProtuStrankaListFormatedOIB_1">
      <item>KOŠARKAŠKI KLUB TREŠNJEVKA, OIB 83862106719 zastupanog po punomoćniku ŽELIMIR BOŽIĆ; JANEZ GROJZDEK; MARIJA ŠIPTAR</item>
    </derivirana_varijabla>
  </DomainObject.Predmet.ProtuStrankaListFormatedOIB>
  <DomainObject.Predmet.ProtuStrankaListFormatedWithAdress>
    <izvorni_sadrzaj>
      <item>KOŠARKAŠKI KLUB TREŠNJEVKA, Veprinačka 16, 10000 Zagreb zastupanog po punomoćniku ŽELIMIR BOŽIĆ; JANEZ GROJZDEK; MARIJA ŠIPTAR</item>
    </izvorni_sadrzaj>
    <derivirana_varijabla naziv="DomainObject.Predmet.ProtuStrankaListFormatedWithAdress_1">
      <item>KOŠARKAŠKI KLUB TREŠNJEVKA, Veprinačka 16, 10000 Zagreb zastupanog po punomoćniku ŽELIMIR BOŽIĆ; JANEZ GROJZDEK; MARIJA ŠIPTAR</item>
    </derivirana_varijabla>
  </DomainObject.Predmet.ProtuStrankaListFormatedWithAdress>
  <DomainObject.Predmet.ProtuStrankaListFormatedWithAdressOIB>
    <izvorni_sadrzaj>
      <item>KOŠARKAŠKI KLUB TREŠNJEVKA, OIB 83862106719, Veprinačka 16, 10000 Zagreb zastupanog po punomoćniku ŽELIMIR BOŽIĆ; JANEZ GROJZDEK; MARIJA ŠIPTAR</item>
    </izvorni_sadrzaj>
    <derivirana_varijabla naziv="DomainObject.Predmet.ProtuStrankaListFormatedWithAdressOIB_1">
      <item>KOŠARKAŠKI KLUB TREŠNJEVKA, OIB 83862106719, Veprinačka 16, 10000 Zagreb zastupanog po punomoćniku ŽELIMIR BOŽIĆ; JANEZ GROJZDEK; MARIJA ŠIPTAR</item>
    </derivirana_varijabla>
  </DomainObject.Predmet.ProtuStrankaListFormatedWithAdressOIB>
  <DomainObject.Predmet.ProtuStrankaListNazivFormated>
    <izvorni_sadrzaj>
      <item>KOŠARKAŠKI KLUB TREŠNJEVKA</item>
    </izvorni_sadrzaj>
    <derivirana_varijabla naziv="DomainObject.Predmet.ProtuStrankaListNazivFormated_1">
      <item>KOŠARKAŠKI KLUB TREŠNJEVKA</item>
    </derivirana_varijabla>
  </DomainObject.Predmet.ProtuStrankaListNazivFormated>
  <DomainObject.Predmet.ProtuStrankaListNazivFormatedOIB>
    <izvorni_sadrzaj>
      <item>KOŠARKAŠKI KLUB TREŠNJEVKA, OIB 83862106719</item>
    </izvorni_sadrzaj>
    <derivirana_varijabla naziv="DomainObject.Predmet.ProtuStrankaListNazivFormatedOIB_1">
      <item>KOŠARKAŠKI KLUB TREŠNJEVKA, OIB 83862106719</item>
    </derivirana_varijabla>
  </DomainObject.Predmet.ProtuStrankaListNazivFormatedOIB>
  <DomainObject.Predmet.OstaliListFormated>
    <izvorni_sadrzaj>
      <item>ŽELIMIR BOŽIĆ punomoćnik sudionika u postupku KOŠARKAŠKI KLUB TREŠNJEVKA</item>
      <item>JANEZ GROJZDEK punomoćnik sudionika u postupku KOŠARKAŠKI KLUB TREŠNJEVKA</item>
      <item>MARIJA ŠIPTAR punomoćnik sudionika u postupku KOŠARKAŠKI KLUB TREŠNJEVKA</item>
    </izvorni_sadrzaj>
    <derivirana_varijabla naziv="DomainObject.Predmet.OstaliListFormated_1">
      <item>ŽELIMIR BOŽIĆ punomoćnik sudionika u postupku KOŠARKAŠKI KLUB TREŠNJEVKA</item>
      <item>JANEZ GROJZDEK punomoćnik sudionika u postupku KOŠARKAŠKI KLUB TREŠNJEVKA</item>
      <item>MARIJA ŠIPTAR punomoćnik sudionika u postupku KOŠARKAŠKI KLUB TREŠNJEVKA</item>
    </derivirana_varijabla>
  </DomainObject.Predmet.OstaliListFormated>
  <DomainObject.Predmet.OstaliListFormatedOIB>
    <izvorni_sadrzaj>
      <item>ŽELIMIR BOŽIĆ, OIB 83862106719 punomoćnik sudionika u postupku KOŠARKAŠKI KLUB TREŠNJEVKA</item>
      <item>JANEZ GROJZDEK, OIB 83862106719 punomoćnik sudionika u postupku KOŠARKAŠKI KLUB TREŠNJEVKA</item>
      <item>MARIJA ŠIPTAR, OIB 83862106719 punomoćnik sudionika u postupku KOŠARKAŠKI KLUB TREŠNJEVKA</item>
    </izvorni_sadrzaj>
    <derivirana_varijabla naziv="DomainObject.Predmet.OstaliListFormatedOIB_1">
      <item>ŽELIMIR BOŽIĆ, OIB 83862106719 punomoćnik sudionika u postupku KOŠARKAŠKI KLUB TREŠNJEVKA</item>
      <item>JANEZ GROJZDEK, OIB 83862106719 punomoćnik sudionika u postupku KOŠARKAŠKI KLUB TREŠNJEVKA</item>
      <item>MARIJA ŠIPTAR, OIB 83862106719 punomoćnik sudionika u postupku KOŠARKAŠKI KLUB TREŠNJEVKA</item>
    </derivirana_varijabla>
  </DomainObject.Predmet.OstaliListFormatedOIB>
  <DomainObject.Predmet.OstaliListFormatedWithAdress>
    <izvorni_sadrzaj>
      <item>ŽELIMIR BOŽIĆ, Veprinačka 16, 10000 Zagreb punomoćnik sudionika u postupku KOŠARKAŠKI KLUB TREŠNJEVKA</item>
      <item>JANEZ GROJZDEK, Veprinačka 16, 10000 Zagreb punomoćnik sudionika u postupku KOŠARKAŠKI KLUB TREŠNJEVKA</item>
      <item>MARIJA ŠIPTAR, Veprinačka 16, 10000 Zagreb punomoćnik sudionika u postupku KOŠARKAŠKI KLUB TREŠNJEVKA</item>
    </izvorni_sadrzaj>
    <derivirana_varijabla naziv="DomainObject.Predmet.OstaliListFormatedWithAdress_1">
      <item>ŽELIMIR BOŽIĆ, Veprinačka 16, 10000 Zagreb punomoćnik sudionika u postupku KOŠARKAŠKI KLUB TREŠNJEVKA</item>
      <item>JANEZ GROJZDEK, Veprinačka 16, 10000 Zagreb punomoćnik sudionika u postupku KOŠARKAŠKI KLUB TREŠNJEVKA</item>
      <item>MARIJA ŠIPTAR, Veprinačka 16, 10000 Zagreb punomoćnik sudionika u postupku KOŠARKAŠKI KLUB TREŠNJEVKA</item>
    </derivirana_varijabla>
  </DomainObject.Predmet.OstaliListFormatedWithAdress>
  <DomainObject.Predmet.OstaliListFormatedWithAdressOIB>
    <izvorni_sadrzaj>
      <item>ŽELIMIR BOŽIĆ, OIB 83862106719, Veprinačka 16, 10000 Zagreb punomoćnik sudionika u postupku KOŠARKAŠKI KLUB TREŠNJEVKA</item>
      <item>JANEZ GROJZDEK, OIB 83862106719, Veprinačka 16, 10000 Zagreb punomoćnik sudionika u postupku KOŠARKAŠKI KLUB TREŠNJEVKA</item>
      <item>MARIJA ŠIPTAR, OIB 83862106719, Veprinačka 16, 10000 Zagreb punomoćnik sudionika u postupku KOŠARKAŠKI KLUB TREŠNJEVKA</item>
    </izvorni_sadrzaj>
    <derivirana_varijabla naziv="DomainObject.Predmet.OstaliListFormatedWithAdressOIB_1">
      <item>ŽELIMIR BOŽIĆ, OIB 83862106719, Veprinačka 16, 10000 Zagreb punomoćnik sudionika u postupku KOŠARKAŠKI KLUB TREŠNJEVKA</item>
      <item>JANEZ GROJZDEK, OIB 83862106719, Veprinačka 16, 10000 Zagreb punomoćnik sudionika u postupku KOŠARKAŠKI KLUB TREŠNJEVKA</item>
      <item>MARIJA ŠIPTAR, OIB 83862106719, Veprinačka 16, 10000 Zagreb punomoćnik sudionika u postupku KOŠARKAŠKI KLUB TREŠNJEVKA</item>
    </derivirana_varijabla>
  </DomainObject.Predmet.OstaliListFormatedWithAdressOIB>
  <DomainObject.Predmet.OstaliListNazivFormated>
    <izvorni_sadrzaj>
      <item>ŽELIMIR BOŽIĆ</item>
      <item>JANEZ GROJZDEK</item>
      <item>MARIJA ŠIPTAR</item>
    </izvorni_sadrzaj>
    <derivirana_varijabla naziv="DomainObject.Predmet.OstaliListNazivFormated_1">
      <item>ŽELIMIR BOŽIĆ</item>
      <item>JANEZ GROJZDEK</item>
      <item>MARIJA ŠIPTAR</item>
    </derivirana_varijabla>
  </DomainObject.Predmet.OstaliListNazivFormated>
  <DomainObject.Predmet.OstaliListNazivFormatedOIB>
    <izvorni_sadrzaj>
      <item>ŽELIMIR BOŽIĆ, OIB 83862106719</item>
      <item>JANEZ GROJZDEK, OIB 83862106719</item>
      <item>MARIJA ŠIPTAR, OIB 83862106719</item>
    </izvorni_sadrzaj>
    <derivirana_varijabla naziv="DomainObject.Predmet.OstaliListNazivFormatedOIB_1">
      <item>ŽELIMIR BOŽIĆ, OIB 83862106719</item>
      <item>JANEZ GROJZDEK, OIB 83862106719</item>
      <item>MARIJA ŠIPTAR, OIB 83862106719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St-2589/2015-16</izvorni_sadrzaj>
    <derivirana_varijabla naziv="DomainObject.PoslovniBrojDokumenta_1">St-2589/2015-16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TREŠNJEVKA</izvorni_sadrzaj>
    <derivirana_varijabla naziv="DomainObject.Predmet.ProtustrankaIDrugi_1">KOŠARKAŠKI KLUB TREŠNJEVKA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KOŠARKAŠKI KLUB TREŠNJEVKA, OIB 83862106719, Veprinačka 16, 10000 Zagreb</izvorni_sadrzaj>
    <derivirana_varijabla naziv="DomainObject.Predmet.ProtustrankaIDrugiAdressOIB_1">KOŠARKAŠKI KLUB TREŠNJEVKA, OIB 83862106719, Veprinačka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St-2589/2015-10</izvorni_sadrzaj>
    <derivirana_varijabla naziv="DomainObject.Predmet.OdlukaRjesenje.Oznaka_1">St-2589/2015-10</derivirana_varijabla>
  </DomainObject.Predmet.OdlukaRjesenje.Oznaka>
  <DomainObject.Predmet.SudioniciListNaziv>
    <izvorni_sadrzaj>
      <item>FINA Regionalni centar Zagreb</item>
      <item>KOŠARKAŠKI KLUB TREŠNJEVKA</item>
      <item>ŽELIMIR BOŽIĆ</item>
      <item>JANEZ GROJZDEK</item>
      <item>MARIJA ŠIPTAR</item>
    </izvorni_sadrzaj>
    <derivirana_varijabla naziv="DomainObject.Predmet.SudioniciListNaziv_1">
      <item>FINA Regionalni centar Zagreb</item>
      <item>KOŠARKAŠKI KLUB TREŠNJEVKA</item>
      <item>ŽELIMIR BOŽIĆ</item>
      <item>JANEZ GROJZDEK</item>
      <item>MARIJA ŠIPTAR</item>
    </derivirana_varijabla>
  </DomainObject.Predmet.SudioniciListNaziv>
  <DomainObject.Predmet.SudioniciListAdressOIB>
    <izvorni_sadrzaj>
      <item>FINA Regionalni centar Zagreb, OIB 85821130368, Trg svibanjskih žrtava  1995. 1,10000 Zagreb</item>
      <item>KOŠARKAŠKI KLUB TREŠNJEVKA, OIB 83862106719, Veprinačka 16,10000 Zagreb</item>
      <item>ŽELIMIR BOŽIĆ, OIB 83862106719, Veprinačka 16,10000 Zagreb</item>
      <item>JANEZ GROJZDEK, OIB 83862106719, Veprinačka 16,10000 Zagreb</item>
      <item>MARIJA ŠIPTAR, OIB 83862106719, Veprinačka 16,10000 Zagreb</item>
    </izvorni_sadrzaj>
    <derivirana_varijabla naziv="DomainObject.Predmet.SudioniciListAdressOIB_1">
      <item>FINA Regionalni centar Zagreb, OIB 85821130368, Trg svibanjskih žrtava  1995. 1,10000 Zagreb</item>
      <item>KOŠARKAŠKI KLUB TREŠNJEVKA, OIB 83862106719, Veprinačka 16,10000 Zagreb</item>
      <item>ŽELIMIR BOŽIĆ, OIB 83862106719, Veprinačka 16,10000 Zagreb</item>
      <item>JANEZ GROJZDEK, OIB 83862106719, Veprinačka 16,10000 Zagreb</item>
      <item>MARIJA ŠIPTAR, OIB 83862106719, Veprinačka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83862106719</item>
      <item>, OIB 83862106719</item>
      <item>, OIB 83862106719</item>
      <item>, OIB 83862106719</item>
    </izvorni_sadrzaj>
    <derivirana_varijabla naziv="DomainObject.Predmet.SudioniciListNazivOIB_1">
      <item>, OIB 85821130368</item>
      <item>, OIB 83862106719</item>
      <item>, OIB 83862106719</item>
      <item>, OIB 83862106719</item>
      <item>, OIB 83862106719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1179</properties:Characters>
  <properties:Lines>32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2017-02-17T07:31:00Z</dcterms:created>
  <dc:creator>Zlatka Plivelić</dc:creator>
  <cp:lastModifiedBy>Zlatka Plivelić</cp:lastModifiedBy>
  <cp:lastPrinted>2017-02-17T08:31:00Z</cp:lastPrinted>
  <dcterms:modified xmlns:xsi="http://www.w3.org/2001/XMLSchema-instance" xsi:type="dcterms:W3CDTF">2017-02-20T08:51:00Z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St-2589/2015-16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