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095e0" w14:paraId="39095e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D0C56">
        <w:t>2984</w:t>
      </w:r>
      <w:r w:rsidR="00065B58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D0C56">
        <w:t>05. ožujka</w:t>
      </w:r>
      <w:r w:rsidR="002D0C5B">
        <w:t xml:space="preserve"> 201</w:t>
      </w:r>
      <w:r w:rsidR="00BD0C56">
        <w:t>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610C44" w:rsidR="00610C44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8C7C8A">
        <w:t xml:space="preserve"> </w:t>
      </w:r>
      <w:r w:rsidR="00BD0C56">
        <w:t>MALOPRODAJNA ULAGANJA d.o.o. Samobor, Nikole Šubića Zrinskog 16 D, OIB: 00420585529</w:t>
      </w:r>
      <w:r w:rsidR="009C02DA">
        <w:t>.</w:t>
      </w:r>
    </w:p>
    <w:p w:rsidRDefault="009C02DA" w:rsidP="009C02DA" w:rsidR="009C02DA">
      <w:pPr>
        <w:pStyle w:val="Odlomakpopisa"/>
        <w:ind w:left="1428"/>
        <w:jc w:val="both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>je</w:t>
      </w:r>
      <w:r w:rsidR="00610C44">
        <w:t xml:space="preserve"> </w:t>
      </w:r>
      <w:r w:rsidR="00B3006A">
        <w:t>4.410.829,19</w:t>
      </w:r>
      <w:r w:rsidR="00246BEB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B3006A" w:rsidP="00325398" w:rsidR="00325398">
      <w:pPr>
        <w:jc w:val="center"/>
      </w:pPr>
      <w:r>
        <w:t xml:space="preserve">U </w:t>
      </w:r>
      <w:r w:rsidR="00325398">
        <w:t>Zagreb</w:t>
      </w:r>
      <w:r>
        <w:t>u 05</w:t>
      </w:r>
      <w:r w:rsidR="00065B58">
        <w:t xml:space="preserve">. </w:t>
      </w:r>
      <w:r>
        <w:t>ožujka</w:t>
      </w:r>
      <w:r w:rsidR="00AE1C7D">
        <w:t xml:space="preserve"> 201</w:t>
      </w:r>
      <w:r>
        <w:t>9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2D0C5B" w:rsidR="00910A89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34613F">
        <w:t>, v.r.</w:t>
      </w:r>
    </w:p>
    <w:p w:rsidRDefault="00397A06" w:rsidP="002D0C5B" w:rsidR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C24D1D" w:rsidP="002D0C5B" w:rsidR="00397A06">
      <w:pPr>
        <w:jc w:val="right"/>
      </w:pPr>
      <w:r>
        <w:t>Danijela Jovanovska</w:t>
      </w:r>
    </w:p>
    <w:p w:rsidRDefault="00910A89" w:rsidP="00910A89" w:rsidR="00910A89"/>
    <w:sectPr w:rsidSect="00065B58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65B58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24D0"/>
    <w:rsid w:val="001E50FB"/>
    <w:rsid w:val="001F6933"/>
    <w:rsid w:val="00203EAF"/>
    <w:rsid w:val="00215952"/>
    <w:rsid w:val="00230A63"/>
    <w:rsid w:val="00242527"/>
    <w:rsid w:val="00246BEB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613F"/>
    <w:rsid w:val="003662B5"/>
    <w:rsid w:val="00371E05"/>
    <w:rsid w:val="0038246E"/>
    <w:rsid w:val="00382C7D"/>
    <w:rsid w:val="00397A06"/>
    <w:rsid w:val="003D30C8"/>
    <w:rsid w:val="003D35F9"/>
    <w:rsid w:val="003E3A15"/>
    <w:rsid w:val="00403E1D"/>
    <w:rsid w:val="004059B2"/>
    <w:rsid w:val="004103B0"/>
    <w:rsid w:val="00413F4C"/>
    <w:rsid w:val="004317B2"/>
    <w:rsid w:val="00447D68"/>
    <w:rsid w:val="004723D3"/>
    <w:rsid w:val="00472732"/>
    <w:rsid w:val="00494662"/>
    <w:rsid w:val="004B1A1E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10C44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90B1D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8C7C8A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02DA"/>
    <w:rsid w:val="009C7A06"/>
    <w:rsid w:val="00A52F90"/>
    <w:rsid w:val="00A71431"/>
    <w:rsid w:val="00A84C69"/>
    <w:rsid w:val="00A9416D"/>
    <w:rsid w:val="00A9474A"/>
    <w:rsid w:val="00AB0344"/>
    <w:rsid w:val="00AC4528"/>
    <w:rsid w:val="00AC5695"/>
    <w:rsid w:val="00AD027A"/>
    <w:rsid w:val="00AE0DC8"/>
    <w:rsid w:val="00AE1C7D"/>
    <w:rsid w:val="00AE75DB"/>
    <w:rsid w:val="00B163C4"/>
    <w:rsid w:val="00B17049"/>
    <w:rsid w:val="00B3006A"/>
    <w:rsid w:val="00B82F18"/>
    <w:rsid w:val="00B90D8F"/>
    <w:rsid w:val="00BA227D"/>
    <w:rsid w:val="00BB0EDB"/>
    <w:rsid w:val="00BC1DC4"/>
    <w:rsid w:val="00BD0C56"/>
    <w:rsid w:val="00BD227E"/>
    <w:rsid w:val="00BD41F8"/>
    <w:rsid w:val="00BF240D"/>
    <w:rsid w:val="00BF27E5"/>
    <w:rsid w:val="00C17166"/>
    <w:rsid w:val="00C209D4"/>
    <w:rsid w:val="00C21BAD"/>
    <w:rsid w:val="00C24D1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C7BF7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A5B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17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7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7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7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7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17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7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7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7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7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2984</izvorni_sadrzaj>
    <derivirana_varijabla naziv="DomainObject.Predmet.Broj_1">2984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St-2984/2018</izvorni_sadrzaj>
    <derivirana_varijabla naziv="DomainObject.Predmet.OznakaBroj_1">St-2984/2018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Maloprodajna ulaganja d.o.o</izvorni_sadrzaj>
    <derivirana_varijabla naziv="DomainObject.Predmet.ProtustrankaFormated_1">  Maloprodajna ulaganja d.o.o</derivirana_varijabla>
  </DomainObject.Predmet.ProtustrankaFormated>
  <DomainObject.Predmet.ProtustrankaFormatedOIB>
    <izvorni_sadrzaj>  Maloprodajna ulaganja d.o.o, OIB 00420585529</izvorni_sadrzaj>
    <derivirana_varijabla naziv="DomainObject.Predmet.ProtustrankaFormatedOIB_1">  Maloprodajna ulaganja d.o.o, OIB 00420585529</derivirana_varijabla>
  </DomainObject.Predmet.ProtustrankaFormatedOIB>
  <DomainObject.Predmet.ProtustrankaFormatedWithAdress>
    <izvorni_sadrzaj> Maloprodajna ulaganja d.o.o, Nikole Šubića Zrinskog 16/D, 10430 Samobor</izvorni_sadrzaj>
    <derivirana_varijabla naziv="DomainObject.Predmet.ProtustrankaFormatedWithAdress_1"> Maloprodajna ulaganja d.o.o, Nikole Šubića Zrinskog 16/D, 10430 Samobor</derivirana_varijabla>
  </DomainObject.Predmet.ProtustrankaFormatedWithAdress>
  <DomainObject.Predmet.ProtustrankaFormatedWithAdressOIB>
    <izvorni_sadrzaj> Maloprodajna ulaganja d.o.o, OIB 00420585529, Nikole Šubića Zrinskog 16/D, 10430 Samobor</izvorni_sadrzaj>
    <derivirana_varijabla naziv="DomainObject.Predmet.ProtustrankaFormatedWithAdressOIB_1"> Maloprodajna ulaganja d.o.o, OIB 00420585529, Nikole Šubića Zrinskog 16/D, 10430 Samobor</derivirana_varijabla>
  </DomainObject.Predmet.ProtustrankaFormatedWithAdressOIB>
  <DomainObject.Predmet.ProtustrankaWithAdress>
    <izvorni_sadrzaj>Maloprodajna ulaganja d.o.o Nikole Šubića Zrinskog 16/D, 10430 Samobor</izvorni_sadrzaj>
    <derivirana_varijabla naziv="DomainObject.Predmet.ProtustrankaWithAdress_1">Maloprodajna ulaganja d.o.o Nikole Šubića Zrinskog 16/D, 10430 Samobor</derivirana_varijabla>
  </DomainObject.Predmet.ProtustrankaWithAdress>
  <DomainObject.Predmet.ProtustrankaWithAdressOIB>
    <izvorni_sadrzaj>Maloprodajna ulaganja d.o.o, OIB 00420585529, Nikole Šubića Zrinskog 16/D, 10430 Samobor</izvorni_sadrzaj>
    <derivirana_varijabla naziv="DomainObject.Predmet.ProtustrankaWithAdressOIB_1">Maloprodajna ulaganja d.o.o, OIB 00420585529, Nikole Šubića Zrinskog 16/D, 10430 Samobor</derivirana_varijabla>
  </DomainObject.Predmet.ProtustrankaWithAdressOIB>
  <DomainObject.Predmet.ProtustrankaNazivFormated>
    <izvorni_sadrzaj>Maloprodajna ulaganja d.o.o</izvorni_sadrzaj>
    <derivirana_varijabla naziv="DomainObject.Predmet.ProtustrankaNazivFormated_1">Maloprodajna ulaganja d.o.o</derivirana_varijabla>
  </DomainObject.Predmet.ProtustrankaNazivFormated>
  <DomainObject.Predmet.ProtustrankaNazivFormatedOIB>
    <izvorni_sadrzaj>Maloprodajna ulaganja d.o.o, OIB 00420585529</izvorni_sadrzaj>
    <derivirana_varijabla naziv="DomainObject.Predmet.ProtustrankaNazivFormatedOIB_1">Maloprodajna ulaganja d.o.o, OIB 00420585529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Maloprodajna ulaganja d.o.o</item>
    </izvorni_sadrzaj>
    <derivirana_varijabla naziv="DomainObject.Predmet.ProtuStrankaListFormated_1">
      <item>Maloprodajna ulaganja d.o.o</item>
    </derivirana_varijabla>
  </DomainObject.Predmet.ProtuStrankaListFormated>
  <DomainObject.Predmet.ProtuStrankaListFormatedOIB>
    <izvorni_sadrzaj>
      <item>Maloprodajna ulaganja d.o.o, OIB 00420585529</item>
    </izvorni_sadrzaj>
    <derivirana_varijabla naziv="DomainObject.Predmet.ProtuStrankaListFormatedOIB_1">
      <item>Maloprodajna ulaganja d.o.o, OIB 00420585529</item>
    </derivirana_varijabla>
  </DomainObject.Predmet.ProtuStrankaListFormatedOIB>
  <DomainObject.Predmet.ProtuStrankaListFormatedWithAdress>
    <izvorni_sadrzaj>
      <item>Maloprodajna ulaganja d.o.o, Nikole Šubića Zrinskog 16/D, 10430 Samobor</item>
    </izvorni_sadrzaj>
    <derivirana_varijabla naziv="DomainObject.Predmet.ProtuStrankaListFormatedWithAdress_1">
      <item>Maloprodajna ulaganja d.o.o, Nikole Šubića Zrinskog 16/D, 10430 Samobor</item>
    </derivirana_varijabla>
  </DomainObject.Predmet.ProtuStrankaListFormatedWithAdress>
  <DomainObject.Predmet.ProtuStrankaListFormatedWithAdressOIB>
    <izvorni_sadrzaj>
      <item>Maloprodajna ulaganja d.o.o, OIB 00420585529, Nikole Šubića Zrinskog 16/D, 10430 Samobor</item>
    </izvorni_sadrzaj>
    <derivirana_varijabla naziv="DomainObject.Predmet.ProtuStrankaListFormatedWithAdressOIB_1">
      <item>Maloprodajna ulaganja d.o.o, OIB 00420585529, Nikole Šubića Zrinskog 16/D, 10430 Samobor</item>
    </derivirana_varijabla>
  </DomainObject.Predmet.ProtuStrankaListFormatedWithAdressOIB>
  <DomainObject.Predmet.ProtuStrankaListNazivFormated>
    <izvorni_sadrzaj>
      <item>Maloprodajna ulaganja d.o.o</item>
    </izvorni_sadrzaj>
    <derivirana_varijabla naziv="DomainObject.Predmet.ProtuStrankaListNazivFormated_1">
      <item>Maloprodajna ulaganja d.o.o</item>
    </derivirana_varijabla>
  </DomainObject.Predmet.ProtuStrankaListNazivFormated>
  <DomainObject.Predmet.ProtuStrankaListNazivFormatedOIB>
    <izvorni_sadrzaj>
      <item>Maloprodajna ulaganja d.o.o, OIB 00420585529</item>
    </izvorni_sadrzaj>
    <derivirana_varijabla naziv="DomainObject.Predmet.ProtuStrankaListNazivFormatedOIB_1">
      <item>Maloprodajna ulaganja d.o.o, OIB 00420585529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Maloprodajna ulaganja d.o.o</izvorni_sadrzaj>
    <derivirana_varijabla naziv="DomainObject.Predmet.ProtustrankaIDrugi_1">Maloprodajna ulaganja d.o.o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Maloprodajna ulaganja d.o.o, OIB 00420585529, Nikole Šubića Zrinskog 16/D, 10430 Samobor</izvorni_sadrzaj>
    <derivirana_varijabla naziv="DomainObject.Predmet.ProtustrankaIDrugiAdressOIB_1">Maloprodajna ulaganja d.o.o, OIB 00420585529, Nikole Šubića Zrinskog 16/D,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Maloprodajna ulaganja d.o.o</item>
    </izvorni_sadrzaj>
    <derivirana_varijabla naziv="DomainObject.Predmet.SudioniciListNaziv_1">
      <item>FINA Regionalni centar Zagreb</item>
      <item>Maloprodajna ulaganja d.o.o</item>
    </derivirana_varijabla>
  </DomainObject.Predmet.SudioniciListNaziv>
  <DomainObject.Predmet.SudioniciListAdressOIB>
    <izvorni_sadrzaj>
      <item>FINA Regionalni centar Zagreb, OIB 85821130368, Trg svibanjskih žrtava 1995.1,10000 Zagreb</item>
      <item>Maloprodajna ulaganja d.o.o, OIB 00420585529, Nikole Šubića Zrinskog 16/D,10430 Samobor</item>
    </izvorni_sadrzaj>
    <derivirana_varijabla naziv="DomainObject.Predmet.SudioniciListAdressOIB_1">
      <item>FINA Regionalni centar Zagreb, OIB 85821130368, Trg svibanjskih žrtava 1995.1,10000 Zagreb</item>
      <item>Maloprodajna ulaganja d.o.o, OIB 00420585529, Nikole Šubića Zrinskog 16/D,10430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00420585529</item>
    </izvorni_sadrzaj>
    <derivirana_varijabla naziv="DomainObject.Predmet.SudioniciListNazivOIB_1">
      <item>, OIB 85821130368</item>
      <item>, OIB 00420585529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1331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2019-03-05T08:43:00Z</dcterms:created>
  <dc:creator>ilukac</dc:creator>
  <cp:lastModifiedBy>Danijela Jovanovska</cp:lastModifiedBy>
  <cp:lastPrinted>2018-07-13T12:34:00Z</cp:lastPrinted>
  <dcterms:modified xmlns:xsi="http://www.w3.org/2001/XMLSchema-instance" xsi:type="dcterms:W3CDTF">2019-03-05T08:54:00Z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(St-2984-18.docx)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