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40b2" w14:paraId="64140b2" w:rsidRDefault="00377BCD" w:rsidP="008F0C95" w:rsidR="00377BCD">
      <w:pPr>
        <w15:collapsed w:val="false"/>
      </w:pPr>
    </w:p>
    <w:p w:rsidRDefault="00377BCD" w:rsidP="008F0C95" w:rsidR="00377BCD"/>
    <w:p w:rsidRDefault="00573CDB" w:rsidP="008F0C95" w:rsidR="00573CDB"/>
    <w:p w:rsidRDefault="00843108" w:rsidP="008F0C95" w:rsidR="00573CDB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27940</wp:posOffset>
            </wp:positionH>
            <wp:positionV relativeFrom="paragraph">
              <wp:posOffset>13970</wp:posOffset>
            </wp:positionV>
            <wp:extent cy="716280" cx="543560"/>
            <wp:effectExtent b="7620" r="8890" t="0" l="0"/>
            <wp:wrapSquare wrapText="right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73CDB" w:rsidP="008F0C95" w:rsidR="00573CDB"/>
    <w:p w:rsidRDefault="00573CDB" w:rsidP="008F0C95" w:rsidR="00573CDB"/>
    <w:p w:rsidRDefault="00843108" w:rsidP="008F0C95" w:rsidR="00843108"/>
    <w:p w:rsidRDefault="00573CDB" w:rsidP="008F0C95" w:rsidR="00573CDB"/>
    <w:p w:rsidRDefault="00573CDB" w:rsidP="008F0C95" w:rsidR="00377BCD">
      <w:r>
        <w:t>REPUBLIKA HRVATSKA</w:t>
      </w:r>
    </w:p>
    <w:p w:rsidRDefault="004C3E46" w:rsidP="004C3E46" w:rsidR="00843108">
      <w:r>
        <w:t>TRGOVA</w:t>
      </w:r>
      <w:r w:rsidR="00843108">
        <w:t>ČKI SUD U OSIJEKU</w:t>
      </w:r>
      <w:r w:rsidR="00843108">
        <w:br/>
        <w:t>STALNA SLUŽBA</w:t>
      </w:r>
    </w:p>
    <w:p w:rsidRDefault="005B20A4" w:rsidP="004C3E46" w:rsidR="004C3E46">
      <w:r>
        <w:t xml:space="preserve"> U SLAVONSKOM BRODU</w:t>
      </w:r>
      <w:r w:rsidR="004C3E46">
        <w:br/>
        <w:t xml:space="preserve">Trg pobjede 13.                                                                       </w:t>
      </w:r>
    </w:p>
    <w:p w:rsidRDefault="004C3E46" w:rsidP="004C3E46" w:rsidR="004C3E46" w:rsidRPr="00510AD3">
      <w:pPr>
        <w:rPr>
          <w:b/>
        </w:rPr>
      </w:pPr>
      <w:r>
        <w:t xml:space="preserve">350000 Slavonski Brod                                                         </w:t>
      </w:r>
      <w:r w:rsidRPr="00510AD3">
        <w:rPr>
          <w:b/>
        </w:rPr>
        <w:t>Broj:</w:t>
      </w:r>
      <w:r>
        <w:rPr>
          <w:b/>
        </w:rPr>
        <w:t>2/</w:t>
      </w:r>
      <w:r w:rsidRPr="00510AD3">
        <w:rPr>
          <w:b/>
        </w:rPr>
        <w:t>St-</w:t>
      </w:r>
      <w:r w:rsidR="00CE171A">
        <w:rPr>
          <w:b/>
        </w:rPr>
        <w:t>167</w:t>
      </w:r>
      <w:r w:rsidRPr="00510AD3">
        <w:rPr>
          <w:b/>
        </w:rPr>
        <w:t>/201</w:t>
      </w:r>
      <w:r w:rsidR="00CE171A">
        <w:rPr>
          <w:b/>
        </w:rPr>
        <w:t>5</w:t>
      </w:r>
      <w:r w:rsidRPr="00510AD3">
        <w:rPr>
          <w:b/>
        </w:rPr>
        <w:t>-</w:t>
      </w:r>
      <w:r w:rsidR="003B7C07">
        <w:rPr>
          <w:b/>
        </w:rPr>
        <w:t>1</w:t>
      </w:r>
      <w:r w:rsidR="00CE171A">
        <w:rPr>
          <w:b/>
        </w:rPr>
        <w:t>0</w:t>
      </w:r>
    </w:p>
    <w:p w:rsidRDefault="004C3E46" w:rsidP="004C3E46" w:rsidR="004C3E46" w:rsidRPr="00510AD3">
      <w:pPr>
        <w:rPr>
          <w:b/>
        </w:rPr>
      </w:pPr>
    </w:p>
    <w:p w:rsidRDefault="004C3E46" w:rsidP="004C3E46" w:rsidR="004C3E46"/>
    <w:p w:rsidRDefault="004C3E46" w:rsidP="004C3E46" w:rsidR="004C3E46" w:rsidRPr="00510AD3">
      <w:pPr>
        <w:jc w:val="center"/>
        <w:rPr>
          <w:b/>
        </w:rPr>
      </w:pPr>
      <w:r>
        <w:rPr>
          <w:b/>
        </w:rPr>
        <w:t>R J E Š E N J E</w:t>
      </w:r>
    </w:p>
    <w:p w:rsidRDefault="004C3E46" w:rsidP="004C3E46" w:rsidR="004C3E46"/>
    <w:p w:rsidRDefault="004C3E46" w:rsidP="002E4343" w:rsidR="004C3E46">
      <w:pPr>
        <w:ind w:firstLine="708"/>
      </w:pPr>
      <w:r>
        <w:t xml:space="preserve">TRGOVAČKI SUD U OSIJEKU STALNA SLUŽBA  TRGOVAČKOG SUDA </w:t>
      </w:r>
      <w:r w:rsidR="00CE171A">
        <w:t>U SLAVONSKOM BRODU</w:t>
      </w:r>
      <w:r>
        <w:t xml:space="preserve">, po stečajnom sucu Davorinu Pavičić, u postupku otvaranja stečajnog postupka nad stečajnim dužnikom </w:t>
      </w:r>
      <w:r w:rsidR="00CE171A">
        <w:t>INSTALACIJE  društvo za građevinarstvo, trgovinu, ugostiteljstvo i usluge s ograničenom odgovornošću, Pakrac, Trg bana Josipa Jelačića 27,</w:t>
      </w:r>
      <w:r w:rsidR="005B20A4">
        <w:t xml:space="preserve"> OIB: </w:t>
      </w:r>
      <w:r w:rsidR="00CE171A">
        <w:t>98351047745</w:t>
      </w:r>
      <w:r w:rsidR="00843108">
        <w:t>,</w:t>
      </w:r>
      <w:r>
        <w:t xml:space="preserve"> dana </w:t>
      </w:r>
      <w:r w:rsidR="00984007">
        <w:t>1</w:t>
      </w:r>
      <w:r w:rsidR="007631B1">
        <w:t>4</w:t>
      </w:r>
      <w:r w:rsidR="00984007">
        <w:t xml:space="preserve">. </w:t>
      </w:r>
      <w:r w:rsidR="00843108">
        <w:t>prosinca</w:t>
      </w:r>
      <w:r>
        <w:t xml:space="preserve"> 201</w:t>
      </w:r>
      <w:r w:rsidR="00573CDB">
        <w:t>6</w:t>
      </w:r>
      <w:r>
        <w:t>.g.</w:t>
      </w:r>
    </w:p>
    <w:p w:rsidRDefault="00D05363" w:rsidP="004C3E46" w:rsidR="00D05363">
      <w:pPr>
        <w:jc w:val="center"/>
      </w:pPr>
    </w:p>
    <w:p w:rsidRDefault="004C3E46" w:rsidP="004C3E46" w:rsidR="004C3E46">
      <w:pPr>
        <w:jc w:val="center"/>
      </w:pPr>
      <w:r>
        <w:t>r i j e š i o   j e</w:t>
      </w:r>
    </w:p>
    <w:p w:rsidRDefault="004C3E46" w:rsidP="004C3E46" w:rsidR="004C3E46"/>
    <w:p w:rsidRDefault="00D05363" w:rsidP="004C3E46" w:rsidR="00D05363"/>
    <w:p w:rsidRDefault="004C3E46" w:rsidP="003B7C07" w:rsidR="004C3E46">
      <w:pPr>
        <w:jc w:val="both"/>
      </w:pPr>
      <w:r>
        <w:t>I     Otvara se stečajni postupak nad dužnikom</w:t>
      </w:r>
      <w:r w:rsidR="00CE171A">
        <w:t xml:space="preserve"> </w:t>
      </w:r>
      <w:r w:rsidR="00CE171A" w:rsidRPr="00CE171A">
        <w:t>INSTALACIJE  društvo za građevinarstvo, trgovinu, ugostiteljstvo i usluge s ograničenom odgovornošću, Pakrac, Trg bana Josipa Jelačića 27, OIB: 98351047745</w:t>
      </w:r>
      <w:r w:rsidR="00573CDB">
        <w:t>.</w:t>
      </w:r>
    </w:p>
    <w:p w:rsidRDefault="004C3E46" w:rsidP="003B7C07" w:rsidR="004C3E46">
      <w:pPr>
        <w:jc w:val="both"/>
      </w:pPr>
    </w:p>
    <w:p w:rsidRDefault="004C3E46" w:rsidP="003B7C07" w:rsidR="004C3E46">
      <w:pPr>
        <w:jc w:val="both"/>
      </w:pPr>
      <w:r>
        <w:t>II   Za stečajnog upravitelja imenuje se</w:t>
      </w:r>
      <w:r w:rsidR="00A10E2E">
        <w:t xml:space="preserve"> </w:t>
      </w:r>
      <w:proofErr w:type="spellStart"/>
      <w:r w:rsidR="00A10E2E">
        <w:t>Jelenko</w:t>
      </w:r>
      <w:proofErr w:type="spellEnd"/>
      <w:r w:rsidR="00A10E2E">
        <w:t xml:space="preserve"> </w:t>
      </w:r>
      <w:proofErr w:type="spellStart"/>
      <w:r w:rsidR="00A10E2E">
        <w:t>Lehki</w:t>
      </w:r>
      <w:proofErr w:type="spellEnd"/>
      <w:r w:rsidR="003B7C07">
        <w:t>,</w:t>
      </w:r>
      <w:r w:rsidR="00D256AA">
        <w:t xml:space="preserve"> OIB:</w:t>
      </w:r>
      <w:r w:rsidR="003B7C07">
        <w:t xml:space="preserve"> </w:t>
      </w:r>
      <w:r w:rsidR="00A10E2E">
        <w:t xml:space="preserve">96068307857, Pavla </w:t>
      </w:r>
      <w:proofErr w:type="spellStart"/>
      <w:r w:rsidR="00A10E2E">
        <w:t>Hatza</w:t>
      </w:r>
      <w:proofErr w:type="spellEnd"/>
      <w:r w:rsidR="00A10E2E">
        <w:t xml:space="preserve"> 10, Zagreb.</w:t>
      </w:r>
      <w:r w:rsidR="00D256AA">
        <w:t xml:space="preserve"> </w:t>
      </w:r>
    </w:p>
    <w:p w:rsidRDefault="004C3E46" w:rsidP="003B7C07" w:rsidR="004C3E46">
      <w:pPr>
        <w:jc w:val="both"/>
      </w:pPr>
    </w:p>
    <w:p w:rsidRDefault="004C3E46" w:rsidP="003B7C07" w:rsidR="004C3E46">
      <w:pPr>
        <w:jc w:val="both"/>
      </w:pPr>
      <w:r>
        <w:t xml:space="preserve">III Stečajni postupak je otvoren dana </w:t>
      </w:r>
      <w:r w:rsidR="00EC5C40">
        <w:t>1</w:t>
      </w:r>
      <w:r w:rsidR="007631B1">
        <w:t>4</w:t>
      </w:r>
      <w:r w:rsidR="00EC5C40">
        <w:t xml:space="preserve">. </w:t>
      </w:r>
      <w:r w:rsidR="007631B1">
        <w:t>prosinca</w:t>
      </w:r>
      <w:r>
        <w:t xml:space="preserve"> 201</w:t>
      </w:r>
      <w:r w:rsidR="00573CDB">
        <w:t>6</w:t>
      </w:r>
      <w:r>
        <w:t xml:space="preserve">.g. u </w:t>
      </w:r>
      <w:r w:rsidR="00CE171A">
        <w:t>1</w:t>
      </w:r>
      <w:r w:rsidR="00F46637">
        <w:t>4</w:t>
      </w:r>
      <w:r w:rsidR="000B217E">
        <w:t>,</w:t>
      </w:r>
      <w:r w:rsidR="00F46637">
        <w:t>0</w:t>
      </w:r>
      <w:r w:rsidR="000B217E">
        <w:t>0</w:t>
      </w:r>
      <w:r>
        <w:t xml:space="preserve"> sati .</w:t>
      </w:r>
    </w:p>
    <w:p w:rsidRDefault="004C3E46" w:rsidP="003B7C07" w:rsidR="004C3E46">
      <w:pPr>
        <w:jc w:val="both"/>
      </w:pPr>
    </w:p>
    <w:p w:rsidRDefault="004C3E46" w:rsidP="003B7C07" w:rsidR="004C3E46">
      <w:pPr>
        <w:jc w:val="both"/>
      </w:pPr>
      <w:r>
        <w:t>IV  Otvaranje stečajnog postupka upisati će se u sudski registar ovog suda.</w:t>
      </w:r>
    </w:p>
    <w:p w:rsidRDefault="009317E8" w:rsidP="003B7C07" w:rsidR="009317E8">
      <w:pPr>
        <w:jc w:val="both"/>
      </w:pPr>
    </w:p>
    <w:p w:rsidRDefault="009317E8" w:rsidP="003B7C07" w:rsidR="009317E8">
      <w:pPr>
        <w:jc w:val="both"/>
      </w:pPr>
      <w:r>
        <w:t>V   Određuje se zabilježba otvaranja stečajnog postu</w:t>
      </w:r>
      <w:r w:rsidR="007631B1">
        <w:t>pka na slijedećim nekretninama:</w:t>
      </w:r>
    </w:p>
    <w:p w:rsidRDefault="007631B1" w:rsidP="003B7C07" w:rsidR="007631B1">
      <w:pPr>
        <w:pStyle w:val="Odlomakpopisa"/>
        <w:numPr>
          <w:ilvl w:val="0"/>
          <w:numId w:val="13"/>
        </w:numPr>
        <w:jc w:val="both"/>
      </w:pPr>
      <w:r>
        <w:t xml:space="preserve">upisanim u </w:t>
      </w:r>
      <w:proofErr w:type="spellStart"/>
      <w:r>
        <w:t>zk.ul</w:t>
      </w:r>
      <w:proofErr w:type="spellEnd"/>
      <w:r>
        <w:t>.</w:t>
      </w:r>
      <w:r w:rsidR="00CE171A">
        <w:t xml:space="preserve"> </w:t>
      </w:r>
      <w:r w:rsidR="00D05363">
        <w:t>3469</w:t>
      </w:r>
      <w:r>
        <w:t xml:space="preserve"> k.o. </w:t>
      </w:r>
      <w:r w:rsidR="00D05363">
        <w:t>Pakrac</w:t>
      </w:r>
      <w:r>
        <w:t xml:space="preserve"> i to kč.br.</w:t>
      </w:r>
      <w:r w:rsidR="00D05363">
        <w:t xml:space="preserve"> 459</w:t>
      </w:r>
      <w:r>
        <w:t>/</w:t>
      </w:r>
      <w:r w:rsidR="00D05363">
        <w:t>3</w:t>
      </w:r>
      <w:r>
        <w:t xml:space="preserve"> </w:t>
      </w:r>
      <w:r w:rsidR="00D05363">
        <w:t>izgrađeno zemljište i dvorište, površine 420 m2</w:t>
      </w:r>
    </w:p>
    <w:p w:rsidRDefault="00D85B29" w:rsidP="003B7C07" w:rsidR="00D85B29">
      <w:pPr>
        <w:pStyle w:val="Odlomakpopisa"/>
        <w:ind w:left="1065"/>
        <w:jc w:val="both"/>
      </w:pPr>
    </w:p>
    <w:p w:rsidRDefault="00D85B29" w:rsidP="003B7C07" w:rsidR="00D85B29">
      <w:pPr>
        <w:jc w:val="both"/>
      </w:pPr>
      <w:r>
        <w:t xml:space="preserve">a provedba se povjerava zemljišno-knjižnom odjelu Općinskog suda u </w:t>
      </w:r>
      <w:r w:rsidR="00D05363">
        <w:t>Bjelovaru, Stalna služba u Pakracu.</w:t>
      </w:r>
    </w:p>
    <w:p w:rsidRDefault="00984007" w:rsidP="003B7C07" w:rsidR="00984007">
      <w:pPr>
        <w:jc w:val="both"/>
      </w:pPr>
    </w:p>
    <w:p w:rsidRDefault="00984007" w:rsidP="003B7C07" w:rsidR="00984007">
      <w:pPr>
        <w:jc w:val="both"/>
      </w:pPr>
      <w:r>
        <w:t xml:space="preserve">       </w:t>
      </w:r>
    </w:p>
    <w:p w:rsidRDefault="00534EE0" w:rsidP="003B7C07" w:rsidR="00534EE0">
      <w:pPr>
        <w:jc w:val="both"/>
      </w:pPr>
    </w:p>
    <w:p w:rsidRDefault="00534EE0" w:rsidP="003B7C07" w:rsidR="00534EE0">
      <w:pPr>
        <w:jc w:val="both"/>
      </w:pPr>
    </w:p>
    <w:p w:rsidRDefault="00534EE0" w:rsidP="003B7C07" w:rsidR="009317E8">
      <w:pPr>
        <w:jc w:val="both"/>
      </w:pPr>
      <w:r>
        <w:t xml:space="preserve">   </w:t>
      </w:r>
      <w:r w:rsidR="003B1795">
        <w:t xml:space="preserve">   </w:t>
      </w:r>
      <w:r w:rsidR="00CF1799">
        <w:t xml:space="preserve">                                   </w:t>
      </w:r>
      <w:r w:rsidR="000C23DE">
        <w:t xml:space="preserve">           </w:t>
      </w:r>
      <w:r w:rsidR="009317E8">
        <w:t xml:space="preserve">   </w:t>
      </w:r>
    </w:p>
    <w:p w:rsidRDefault="003B7C07" w:rsidP="003B7C07" w:rsidR="009317E8">
      <w:pPr>
        <w:ind w:left="600"/>
        <w:jc w:val="right"/>
      </w:pPr>
      <w:r w:rsidRPr="00510AD3">
        <w:rPr>
          <w:b/>
        </w:rPr>
        <w:lastRenderedPageBreak/>
        <w:t>Broj:</w:t>
      </w:r>
      <w:r>
        <w:rPr>
          <w:b/>
        </w:rPr>
        <w:t>2/</w:t>
      </w:r>
      <w:r w:rsidRPr="00510AD3">
        <w:rPr>
          <w:b/>
        </w:rPr>
        <w:t>St-</w:t>
      </w:r>
      <w:r w:rsidR="00D05363">
        <w:rPr>
          <w:b/>
        </w:rPr>
        <w:t>167</w:t>
      </w:r>
      <w:r w:rsidRPr="00510AD3">
        <w:rPr>
          <w:b/>
        </w:rPr>
        <w:t>/201</w:t>
      </w:r>
      <w:r w:rsidR="00D05363">
        <w:rPr>
          <w:b/>
        </w:rPr>
        <w:t>5</w:t>
      </w:r>
      <w:r w:rsidRPr="00510AD3">
        <w:rPr>
          <w:b/>
        </w:rPr>
        <w:t>-</w:t>
      </w:r>
      <w:r>
        <w:rPr>
          <w:b/>
        </w:rPr>
        <w:t>1</w:t>
      </w:r>
      <w:r w:rsidR="00D05363">
        <w:rPr>
          <w:b/>
        </w:rPr>
        <w:t>0</w:t>
      </w:r>
    </w:p>
    <w:p w:rsidRDefault="009317E8" w:rsidP="003B7C07" w:rsidR="009317E8">
      <w:pPr>
        <w:ind w:left="600"/>
        <w:jc w:val="both"/>
      </w:pPr>
      <w:r>
        <w:t xml:space="preserve">                         </w:t>
      </w:r>
      <w:r>
        <w:tab/>
      </w:r>
    </w:p>
    <w:p w:rsidRDefault="004C3E46" w:rsidP="003B7C07" w:rsidR="004C3E46">
      <w:pPr>
        <w:jc w:val="both"/>
      </w:pPr>
    </w:p>
    <w:p w:rsidRDefault="004C3E46" w:rsidP="003B7C07" w:rsidR="0023225D">
      <w:pPr>
        <w:jc w:val="both"/>
      </w:pPr>
      <w:r>
        <w:t>V</w:t>
      </w:r>
      <w:r w:rsidR="00EC5C40">
        <w:t>I</w:t>
      </w:r>
      <w:r>
        <w:t xml:space="preserve">   Pozivaju se vjerovnici </w:t>
      </w:r>
      <w:r w:rsidR="0023225D">
        <w:t xml:space="preserve">da stečajnom upravitelju u </w:t>
      </w:r>
      <w:r>
        <w:t xml:space="preserve"> roku od </w:t>
      </w:r>
      <w:r w:rsidR="0023225D">
        <w:t>6</w:t>
      </w:r>
      <w:r>
        <w:t xml:space="preserve">0 dana od </w:t>
      </w:r>
      <w:r w:rsidR="0023225D">
        <w:t>dana objave ovog rješenja</w:t>
      </w:r>
      <w:r w:rsidR="002A3CA4">
        <w:t xml:space="preserve"> na mrežnoj stranici E-oglasne ploče sudova,</w:t>
      </w:r>
      <w:r w:rsidR="0023225D">
        <w:t xml:space="preserve"> u skladu sa pravilima ovoga Zakona o prijavi tražbina prijave svoje tražbine</w:t>
      </w:r>
      <w:r w:rsidR="002A3CA4">
        <w:t xml:space="preserve"> (propisani obrasci)</w:t>
      </w:r>
      <w:r w:rsidR="0023225D">
        <w:t>.</w:t>
      </w:r>
    </w:p>
    <w:p w:rsidRDefault="0023225D" w:rsidP="003B7C07" w:rsidR="0023225D">
      <w:pPr>
        <w:jc w:val="both"/>
      </w:pPr>
    </w:p>
    <w:p w:rsidRDefault="0023225D" w:rsidP="003B7C07" w:rsidR="0023225D">
      <w:pPr>
        <w:jc w:val="both"/>
      </w:pPr>
      <w:r>
        <w:t>VI</w:t>
      </w:r>
      <w:r w:rsidR="00EC5C40">
        <w:t>I</w:t>
      </w:r>
      <w:r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stečajnom upravitelju u roku od 60 dana od dana objave ovoga rješenja podneskom obavijeste o svojim pravima.</w:t>
      </w:r>
    </w:p>
    <w:p w:rsidRDefault="00936AE5" w:rsidP="003B7C07" w:rsidR="00936AE5">
      <w:pPr>
        <w:jc w:val="both"/>
      </w:pPr>
    </w:p>
    <w:p w:rsidRDefault="00D85B29" w:rsidP="003B7C07" w:rsidR="00936AE5">
      <w:pPr>
        <w:jc w:val="both"/>
      </w:pPr>
      <w:r>
        <w:t>VIII</w:t>
      </w:r>
      <w:r w:rsidR="0023225D">
        <w:t xml:space="preserve"> Pozivaju se dužnikovi dužnici da svoje obveze bez odgode ispunjavaju stečajnom upravitelju za stečajnog dužnika.</w:t>
      </w:r>
    </w:p>
    <w:p w:rsidRDefault="00AA6ED4" w:rsidP="003B7C07" w:rsidR="00AA6ED4">
      <w:pPr>
        <w:jc w:val="both"/>
      </w:pPr>
    </w:p>
    <w:p w:rsidRDefault="00D85B29" w:rsidP="003B7C07" w:rsidR="004C3E46">
      <w:pPr>
        <w:jc w:val="both"/>
      </w:pPr>
      <w:r>
        <w:t>I</w:t>
      </w:r>
      <w:r w:rsidR="00EC5C40">
        <w:t>X</w:t>
      </w:r>
      <w:r w:rsidR="004C3E46">
        <w:t xml:space="preserve"> Prijavi je potrebno priložiti potvrdu o uplaćenoj pristojbi koja iznosi 2% od vrijednosti tražbine, ali ne više od 500,00 kn,  a uplaćuje se na račun državnog proračuna broj : </w:t>
      </w:r>
      <w:r w:rsidR="0023225D">
        <w:t xml:space="preserve">HR12 </w:t>
      </w:r>
      <w:r w:rsidR="004C3E46">
        <w:t>1001</w:t>
      </w:r>
      <w:r w:rsidR="0023225D">
        <w:t xml:space="preserve"> </w:t>
      </w:r>
      <w:r w:rsidR="004C3E46">
        <w:t>005</w:t>
      </w:r>
      <w:r w:rsidR="0023225D">
        <w:t xml:space="preserve">1 </w:t>
      </w:r>
      <w:r w:rsidR="004C3E46">
        <w:t>8630</w:t>
      </w:r>
      <w:r w:rsidR="0023225D">
        <w:t xml:space="preserve"> </w:t>
      </w:r>
      <w:r w:rsidR="004C3E46">
        <w:t>0016</w:t>
      </w:r>
      <w:r w:rsidR="0023225D">
        <w:t xml:space="preserve"> </w:t>
      </w:r>
      <w:r w:rsidR="004C3E46">
        <w:t>0 model</w:t>
      </w:r>
      <w:r w:rsidR="0023225D">
        <w:t xml:space="preserve"> HR</w:t>
      </w:r>
      <w:r w:rsidR="004C3E46">
        <w:t xml:space="preserve">64 pozivom na broj </w:t>
      </w:r>
      <w:r w:rsidR="008D1A40" w:rsidRPr="008D1A40">
        <w:rPr>
          <w:b/>
        </w:rPr>
        <w:t>7129</w:t>
      </w:r>
      <w:r w:rsidR="004C3E46">
        <w:t>-</w:t>
      </w:r>
      <w:r w:rsidR="004C3E46" w:rsidRPr="008D1A40">
        <w:rPr>
          <w:b/>
        </w:rPr>
        <w:t>3531</w:t>
      </w:r>
      <w:r w:rsidR="004C3E46">
        <w:t>-</w:t>
      </w:r>
      <w:r w:rsidR="00D05363">
        <w:rPr>
          <w:b/>
        </w:rPr>
        <w:t>167</w:t>
      </w:r>
      <w:r w:rsidR="00573CDB" w:rsidRPr="008D1A40">
        <w:rPr>
          <w:b/>
        </w:rPr>
        <w:t>-201</w:t>
      </w:r>
      <w:r w:rsidR="00D05363">
        <w:rPr>
          <w:b/>
        </w:rPr>
        <w:t>5</w:t>
      </w:r>
      <w:r w:rsidR="00573CDB">
        <w:t>.</w:t>
      </w:r>
    </w:p>
    <w:p w:rsidRDefault="004C3E46" w:rsidP="003B7C07" w:rsidR="004C3E46">
      <w:pPr>
        <w:jc w:val="both"/>
      </w:pPr>
    </w:p>
    <w:p w:rsidRDefault="00AA6ED4" w:rsidP="003B7C07" w:rsidR="004C3E46">
      <w:pPr>
        <w:jc w:val="both"/>
      </w:pPr>
      <w:r>
        <w:t>X</w:t>
      </w:r>
      <w:r w:rsidR="004C3E46">
        <w:t xml:space="preserve"> Ročište vjerovnika na kojem se ispituju prijavljene tražbine ( ispitno ročište) određuje se za dan</w:t>
      </w:r>
    </w:p>
    <w:p w:rsidRDefault="00DB65FE" w:rsidP="003B7C07" w:rsidR="004C3E46" w:rsidRPr="008D1A40">
      <w:pPr>
        <w:jc w:val="center"/>
        <w:rPr>
          <w:b/>
        </w:rPr>
      </w:pPr>
      <w:r>
        <w:rPr>
          <w:b/>
        </w:rPr>
        <w:t>20</w:t>
      </w:r>
      <w:r w:rsidR="006C69DF" w:rsidRPr="008D1A40">
        <w:rPr>
          <w:b/>
        </w:rPr>
        <w:t xml:space="preserve">. </w:t>
      </w:r>
      <w:r w:rsidR="008D1A40" w:rsidRPr="008D1A40">
        <w:rPr>
          <w:b/>
        </w:rPr>
        <w:t xml:space="preserve">veljače </w:t>
      </w:r>
      <w:r w:rsidR="004C3E46" w:rsidRPr="008D1A40">
        <w:rPr>
          <w:b/>
        </w:rPr>
        <w:t xml:space="preserve"> 201</w:t>
      </w:r>
      <w:r w:rsidR="008D1A40" w:rsidRPr="008D1A40">
        <w:rPr>
          <w:b/>
        </w:rPr>
        <w:t>7</w:t>
      </w:r>
      <w:r w:rsidR="004C3E46" w:rsidRPr="008D1A40">
        <w:rPr>
          <w:b/>
        </w:rPr>
        <w:t>.g. u</w:t>
      </w:r>
      <w:r w:rsidR="00AA6ED4" w:rsidRPr="008D1A40">
        <w:rPr>
          <w:b/>
        </w:rPr>
        <w:t xml:space="preserve"> </w:t>
      </w:r>
      <w:r w:rsidR="00E33E44">
        <w:rPr>
          <w:b/>
        </w:rPr>
        <w:t>10</w:t>
      </w:r>
      <w:r w:rsidR="00D256AA" w:rsidRPr="008D1A40">
        <w:rPr>
          <w:b/>
        </w:rPr>
        <w:t>,</w:t>
      </w:r>
      <w:r w:rsidR="00E33E44">
        <w:rPr>
          <w:b/>
        </w:rPr>
        <w:t>3</w:t>
      </w:r>
      <w:r w:rsidR="00D256AA" w:rsidRPr="008D1A40">
        <w:rPr>
          <w:b/>
        </w:rPr>
        <w:t>0</w:t>
      </w:r>
      <w:r w:rsidR="00AA6ED4" w:rsidRPr="008D1A40">
        <w:rPr>
          <w:b/>
        </w:rPr>
        <w:t xml:space="preserve">  </w:t>
      </w:r>
      <w:r w:rsidR="004C3E46" w:rsidRPr="008D1A40">
        <w:rPr>
          <w:b/>
        </w:rPr>
        <w:t xml:space="preserve"> sati</w:t>
      </w:r>
    </w:p>
    <w:p w:rsidRDefault="004C3E46" w:rsidP="003B7C07" w:rsidR="004C3E46">
      <w:pPr>
        <w:jc w:val="both"/>
      </w:pPr>
    </w:p>
    <w:p w:rsidRDefault="004C3E46" w:rsidP="003B7C07" w:rsidR="004C3E46">
      <w:pPr>
        <w:pStyle w:val="Odlomakpopisa1"/>
        <w:ind w:left="0"/>
        <w:jc w:val="both"/>
      </w:pPr>
      <w:r>
        <w:t>u prostorijama Trgovačkog suda Osijek</w:t>
      </w:r>
      <w:r w:rsidR="00DB65FE">
        <w:t>,</w:t>
      </w:r>
      <w:r>
        <w:t xml:space="preserve"> Stalna služba u Slavonskom Brodu, Trg pobjede 13, soba 77/III kat</w:t>
      </w:r>
      <w:r w:rsidR="00DB65FE">
        <w:t>.</w:t>
      </w: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jc w:val="both"/>
      </w:pPr>
      <w:r>
        <w:t>X</w:t>
      </w:r>
      <w:r w:rsidR="00EC5C40">
        <w:t>I</w:t>
      </w:r>
      <w:r>
        <w:t xml:space="preserve">  Ročište vjerovnika na kojem će se na temelju izvješća stečajnog upravitelja odlučivati o daljnjem tijeku stečajnog postupka ( izvještajno ročište) održati će se istog dana i na istom mjestu u </w:t>
      </w:r>
      <w:r w:rsidR="0087637D">
        <w:rPr>
          <w:b/>
        </w:rPr>
        <w:t>11</w:t>
      </w:r>
      <w:bookmarkStart w:name="_GoBack" w:id="0"/>
      <w:bookmarkEnd w:id="0"/>
      <w:r w:rsidR="00D256AA" w:rsidRPr="009455CE">
        <w:rPr>
          <w:b/>
        </w:rPr>
        <w:t>,</w:t>
      </w:r>
      <w:r w:rsidR="009455CE" w:rsidRPr="009455CE">
        <w:rPr>
          <w:b/>
        </w:rPr>
        <w:t>30</w:t>
      </w:r>
      <w:r>
        <w:t xml:space="preserve"> sati.</w:t>
      </w:r>
    </w:p>
    <w:p w:rsidRDefault="00D05363" w:rsidP="002E4343" w:rsidR="00D05363">
      <w:pPr>
        <w:jc w:val="both"/>
      </w:pPr>
    </w:p>
    <w:p w:rsidRDefault="002E4343" w:rsidP="002E4343" w:rsidR="002E4343">
      <w:pPr>
        <w:jc w:val="both"/>
      </w:pPr>
    </w:p>
    <w:p w:rsidRDefault="004C3E46" w:rsidP="003B7C07" w:rsidR="004C3E46">
      <w:pPr>
        <w:ind w:left="540"/>
        <w:jc w:val="center"/>
      </w:pPr>
      <w:r>
        <w:t>O b r a z l o ž e n j e</w:t>
      </w:r>
    </w:p>
    <w:p w:rsidRDefault="00F45853" w:rsidP="003B7C07" w:rsidR="00F45853">
      <w:pPr>
        <w:ind w:left="540"/>
        <w:jc w:val="both"/>
      </w:pPr>
    </w:p>
    <w:p w:rsidRDefault="00D05363" w:rsidP="003B7C07" w:rsidR="00D05363">
      <w:pPr>
        <w:ind w:left="540"/>
        <w:jc w:val="both"/>
      </w:pPr>
    </w:p>
    <w:p w:rsidRDefault="00F45853" w:rsidP="003B7C07" w:rsidR="000B73C6">
      <w:pPr>
        <w:ind w:firstLine="540"/>
        <w:jc w:val="both"/>
      </w:pPr>
      <w:r>
        <w:t>Prijedlog za otvara</w:t>
      </w:r>
      <w:r w:rsidR="00E054DE">
        <w:t>nje stečajnog postupka podnio</w:t>
      </w:r>
      <w:r>
        <w:t xml:space="preserve"> je</w:t>
      </w:r>
      <w:r w:rsidR="005B20A4">
        <w:t xml:space="preserve"> </w:t>
      </w:r>
      <w:r w:rsidR="000B73C6">
        <w:t>IVAN KLIBA, Josipa Kozarca 20</w:t>
      </w:r>
      <w:r w:rsidR="00E054DE">
        <w:t>,</w:t>
      </w:r>
      <w:r w:rsidR="000B73C6">
        <w:t xml:space="preserve"> </w:t>
      </w:r>
      <w:proofErr w:type="spellStart"/>
      <w:r w:rsidR="000B73C6">
        <w:t>Brestača</w:t>
      </w:r>
      <w:proofErr w:type="spellEnd"/>
      <w:r w:rsidR="000B73C6">
        <w:t>, Novska, OIB: 55381764186.</w:t>
      </w:r>
      <w:r>
        <w:t xml:space="preserve"> U prijedlogu navodi da</w:t>
      </w:r>
      <w:r w:rsidR="00AC0048">
        <w:t xml:space="preserve"> </w:t>
      </w:r>
      <w:r w:rsidR="00F46637">
        <w:t>mu dužnik INSTALACIJE  d.o.o. duguje iznos od 22.588,25 kn</w:t>
      </w:r>
      <w:r w:rsidR="000B73C6">
        <w:t xml:space="preserve"> za neisplaćene plaće u razdoblju od 01.19.2010.-31.01.2011.g., te prilaže obračun plaća za rujan, listopad, studeni i prosina</w:t>
      </w:r>
      <w:r w:rsidR="00F46637">
        <w:t>c 2010., te</w:t>
      </w:r>
      <w:r w:rsidR="000B73C6">
        <w:t xml:space="preserve"> si</w:t>
      </w:r>
      <w:r w:rsidR="00F46637">
        <w:t>ječanj 2011.g. Da je račun dužnika</w:t>
      </w:r>
      <w:r w:rsidR="000B73C6">
        <w:t xml:space="preserve"> neprekidno u blokadi od 18. lipnja 2015.g. u trajanju od 78 dana, što dokazuje potvrdom FINE., te da je time ostvaren stečajni razlog insolventnosti, te predlaže da sud donese rješenje o otvaranju stečajnog </w:t>
      </w:r>
      <w:proofErr w:type="spellStart"/>
      <w:r w:rsidR="000B73C6">
        <w:t>postupka.</w:t>
      </w:r>
      <w:proofErr w:type="spellEnd"/>
      <w:r w:rsidR="000B73C6">
        <w:t>.</w:t>
      </w:r>
    </w:p>
    <w:p w:rsidRDefault="000B73C6" w:rsidP="003B7C07" w:rsidR="000B73C6">
      <w:pPr>
        <w:ind w:firstLine="540"/>
        <w:jc w:val="both"/>
      </w:pPr>
      <w:r>
        <w:t xml:space="preserve">Sud je izvršio uvid u potvrdu FINE od 18. </w:t>
      </w:r>
      <w:r w:rsidR="00AB6A81">
        <w:t>l</w:t>
      </w:r>
      <w:r>
        <w:t>ipnja 2015.g., iz koje proizlazi da je isti u neprekidnoj</w:t>
      </w:r>
      <w:r w:rsidR="00AB6A81">
        <w:t xml:space="preserve"> blokadi 78 dana, a nepodmirene</w:t>
      </w:r>
      <w:r>
        <w:t xml:space="preserve"> osnova za plaćanje na dan 18. </w:t>
      </w:r>
      <w:r w:rsidR="00AB6A81">
        <w:t>l</w:t>
      </w:r>
      <w:r>
        <w:t xml:space="preserve">ipnja </w:t>
      </w:r>
      <w:r w:rsidR="00AB6A81">
        <w:t>2015., iznose</w:t>
      </w:r>
      <w:r>
        <w:t xml:space="preserve"> 85.549,20 kn. Također uvidom u isplatne liste vidljivo je postojanje duga na ime plaća u iznosu od 22.588,25 kn. </w:t>
      </w:r>
    </w:p>
    <w:p w:rsidRDefault="000B73C6" w:rsidP="003B7C07" w:rsidR="00011641">
      <w:pPr>
        <w:ind w:firstLine="540"/>
        <w:jc w:val="both"/>
      </w:pPr>
      <w:r>
        <w:t xml:space="preserve">Sud je također saslušao </w:t>
      </w:r>
      <w:proofErr w:type="spellStart"/>
      <w:r>
        <w:t>z.z</w:t>
      </w:r>
      <w:proofErr w:type="spellEnd"/>
      <w:r>
        <w:t xml:space="preserve">. stečajnog dužnika Ivana </w:t>
      </w:r>
      <w:proofErr w:type="spellStart"/>
      <w:r>
        <w:t>Njegovec</w:t>
      </w:r>
      <w:proofErr w:type="spellEnd"/>
      <w:r>
        <w:t xml:space="preserve">, na ročištu 17. </w:t>
      </w:r>
      <w:r w:rsidR="00562F3B">
        <w:t>p</w:t>
      </w:r>
      <w:r>
        <w:t xml:space="preserve">rosinca </w:t>
      </w:r>
      <w:r w:rsidR="00562F3B">
        <w:t>2015.g.</w:t>
      </w:r>
      <w:r>
        <w:t>, te je isti potvrdio da j</w:t>
      </w:r>
      <w:r w:rsidR="00562F3B">
        <w:t xml:space="preserve">e poduzeće u blokadi računa od </w:t>
      </w:r>
      <w:r>
        <w:t xml:space="preserve">18. </w:t>
      </w:r>
      <w:r w:rsidR="00562F3B">
        <w:t>l</w:t>
      </w:r>
      <w:r>
        <w:t>ipnja 2015.g. , te da poduz</w:t>
      </w:r>
      <w:r w:rsidR="00562F3B">
        <w:t>eće više ne radi tj. ne posluje</w:t>
      </w:r>
      <w:r>
        <w:t xml:space="preserve">, da posjeduje nekretnine u centru </w:t>
      </w:r>
    </w:p>
    <w:p w:rsidRDefault="00011641" w:rsidP="003B7C07" w:rsidR="00011641">
      <w:pPr>
        <w:ind w:firstLine="540"/>
        <w:jc w:val="both"/>
      </w:pPr>
    </w:p>
    <w:p w:rsidRDefault="002E4343" w:rsidP="003B7C07" w:rsidR="002E4343">
      <w:pPr>
        <w:ind w:firstLine="540"/>
        <w:jc w:val="both"/>
      </w:pPr>
    </w:p>
    <w:p w:rsidRDefault="00011641" w:rsidP="003B7C07" w:rsidR="00011641" w:rsidRPr="00011641">
      <w:pPr>
        <w:ind w:firstLine="540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11641">
        <w:rPr>
          <w:b/>
        </w:rPr>
        <w:t>Broj: 2/ St-167/2015-10</w:t>
      </w:r>
    </w:p>
    <w:p w:rsidRDefault="00011641" w:rsidP="003B7C07" w:rsidR="00011641">
      <w:pPr>
        <w:ind w:firstLine="540"/>
        <w:jc w:val="both"/>
      </w:pPr>
    </w:p>
    <w:p w:rsidRDefault="000B73C6" w:rsidP="003B7C07" w:rsidR="000B73C6">
      <w:pPr>
        <w:ind w:firstLine="540"/>
        <w:jc w:val="both"/>
      </w:pPr>
      <w:r>
        <w:t xml:space="preserve">Pakraca, poslovni prostor na Trgu bana </w:t>
      </w:r>
      <w:proofErr w:type="spellStart"/>
      <w:r>
        <w:t>J.J</w:t>
      </w:r>
      <w:r w:rsidR="00562F3B">
        <w:t>elačića</w:t>
      </w:r>
      <w:proofErr w:type="spellEnd"/>
      <w:r w:rsidR="00562F3B">
        <w:t xml:space="preserve"> br.27., koji u prizemlju</w:t>
      </w:r>
      <w:r>
        <w:t xml:space="preserve"> na 1 katu iznosi 400 m2, te 150m2 zemljišta. Također postoji potraživanje prema drugim poduzećima od kojih spominje samo MANIVU d.o.o. Pakrac, koji je najveći dužnik od 700.000,00 kn.</w:t>
      </w:r>
    </w:p>
    <w:p w:rsidRDefault="000B73C6" w:rsidP="003B7C07" w:rsidR="000B73C6">
      <w:pPr>
        <w:ind w:firstLine="540"/>
        <w:jc w:val="both"/>
      </w:pPr>
      <w:r>
        <w:t xml:space="preserve">Naknadno je dostavio </w:t>
      </w:r>
      <w:proofErr w:type="spellStart"/>
      <w:r>
        <w:t>prokazni</w:t>
      </w:r>
      <w:proofErr w:type="spellEnd"/>
      <w:r>
        <w:t xml:space="preserve"> popis imovine iz kojeg proizlazi da postoje potraživanja prema MANIVI d.o.o. u iznosu od 586.222,65 kn, AGROBIV  d.o.o. Rijeka, 8.601,21 kn, GEOIST d.o.o. Zagreb, 5000,00 kn. PAPUK  TRGOVINA  d.d. Pakrac, 69.180,24 kn.</w:t>
      </w:r>
    </w:p>
    <w:p w:rsidRDefault="00E054DE" w:rsidP="003B7C07" w:rsidR="00E054DE">
      <w:pPr>
        <w:ind w:firstLine="540"/>
        <w:jc w:val="both"/>
      </w:pPr>
      <w:r>
        <w:t>Iz priloženih isprava proizlazi da je dužnik nesposoban za plaćanje, jer u očevidniku redoslijeda osnova za plaćanje koji se vodi kod FINE ima evidentiranih neizvršenih osnova za plaćanje u iznosu od 85.549,20 kn, neprekidno 78 dana, što čini ispunjenje stečajnog razloga iz čl. 6.st.2. Stečajnog zakona, a osim toga ispunjen je i razlog neisplate 3 uzastopne plaće predlagatelju kao bivšem radniku, koje mu pripadaju temeljem Ugovora o radu, što dokazuje isplatnim listama priloženim uz prijedlog</w:t>
      </w:r>
      <w:r w:rsidR="006535C5">
        <w:t>, što predstavlja stečajni ra</w:t>
      </w:r>
      <w:r w:rsidR="00562F3B">
        <w:t>zlog odnosno nesposobnost za pla</w:t>
      </w:r>
      <w:r w:rsidR="006535C5">
        <w:t>ćanje temeljem čl. 6. St.2. druga alineja.</w:t>
      </w:r>
      <w:r>
        <w:t xml:space="preserve"> </w:t>
      </w:r>
    </w:p>
    <w:p w:rsidRDefault="006535C5" w:rsidP="003B7C07" w:rsidR="006535C5">
      <w:pPr>
        <w:ind w:firstLine="540"/>
        <w:jc w:val="both"/>
      </w:pPr>
      <w:r>
        <w:t xml:space="preserve">Stoga je odlučeno kao pod I izreke ovoga rješenja. </w:t>
      </w:r>
    </w:p>
    <w:p w:rsidRDefault="006535C5" w:rsidP="006535C5" w:rsidR="006535C5">
      <w:pPr>
        <w:ind w:firstLine="540"/>
        <w:jc w:val="both"/>
      </w:pPr>
      <w:r>
        <w:t xml:space="preserve">Pod točkom II, odlučeno je temeljem čl. 85. 1. u vezi čl.84. st.2., uz iznimku </w:t>
      </w:r>
      <w:r w:rsidRPr="006535C5">
        <w:t>Jozo Perić  koji ima više od 3 stečaja aktivna koja su dodijeljena meni u rad i Branko Penić koji zbog bolesti je tražio razrješenje u više predmeta.</w:t>
      </w:r>
    </w:p>
    <w:p w:rsidRDefault="006535C5" w:rsidP="006535C5" w:rsidR="006535C5" w:rsidRPr="006535C5">
      <w:pPr>
        <w:ind w:firstLine="540"/>
        <w:jc w:val="both"/>
      </w:pPr>
      <w:r w:rsidRPr="006535C5">
        <w:t>Ispitno izvještajno ročište zakazano je prema čl. 130 st. 4 Stečajnog zakona, a poziv dužnicima sukladno čl. 129</w:t>
      </w:r>
      <w:r>
        <w:t>.</w:t>
      </w:r>
      <w:r w:rsidRPr="006535C5">
        <w:t xml:space="preserve"> Stečajnog zakona.</w:t>
      </w:r>
    </w:p>
    <w:p w:rsidRDefault="006535C5" w:rsidP="006535C5" w:rsidR="006535C5" w:rsidRPr="006535C5">
      <w:pPr>
        <w:ind w:firstLine="540"/>
        <w:jc w:val="both"/>
      </w:pPr>
    </w:p>
    <w:p w:rsidRDefault="006535C5" w:rsidP="00534EE0" w:rsidR="006535C5">
      <w:pPr>
        <w:ind w:firstLine="540"/>
        <w:jc w:val="both"/>
      </w:pPr>
      <w:r>
        <w:t xml:space="preserve"> </w:t>
      </w:r>
    </w:p>
    <w:p w:rsidRDefault="004C3E46" w:rsidP="00534EE0" w:rsidR="004C3E46">
      <w:pPr>
        <w:jc w:val="both"/>
      </w:pP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  <w:r>
        <w:t xml:space="preserve">U Slavonskom Brodu, </w:t>
      </w:r>
      <w:r w:rsidR="00FF5DF3">
        <w:t>1</w:t>
      </w:r>
      <w:r w:rsidR="003B7C07">
        <w:t>4</w:t>
      </w:r>
      <w:r w:rsidR="00FF5DF3">
        <w:t xml:space="preserve">. </w:t>
      </w:r>
      <w:r w:rsidR="00577E0F">
        <w:t>prosinca</w:t>
      </w:r>
      <w:r>
        <w:t xml:space="preserve"> 201</w:t>
      </w:r>
      <w:r w:rsidR="0023225D">
        <w:t>6</w:t>
      </w:r>
      <w:r>
        <w:t>.</w:t>
      </w:r>
      <w:r w:rsidR="00D256AA">
        <w:t>g.</w:t>
      </w: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  <w:r>
        <w:t xml:space="preserve">                                                                                           </w:t>
      </w:r>
      <w:r w:rsidR="003B7C07">
        <w:t xml:space="preserve">   </w:t>
      </w:r>
      <w:r>
        <w:t xml:space="preserve"> Stečajni sudac:</w:t>
      </w: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  <w:r>
        <w:t xml:space="preserve">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  <w:r>
        <w:br/>
        <w:t>NAPUTAK O PRAVNOM LIJEKU</w:t>
      </w: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  <w:r>
        <w:t>Protiv ovog rješenja dopuštena je žalba u</w:t>
      </w:r>
    </w:p>
    <w:p w:rsidRDefault="004C3E46" w:rsidP="003B7C07" w:rsidR="004C3E46">
      <w:pPr>
        <w:ind w:left="540"/>
        <w:jc w:val="both"/>
      </w:pPr>
      <w:r>
        <w:t xml:space="preserve">roku od 8 dana. Rok počinje teći </w:t>
      </w:r>
    </w:p>
    <w:p w:rsidRDefault="004C3E46" w:rsidP="003B7C07" w:rsidR="004C3E46">
      <w:pPr>
        <w:ind w:left="540"/>
        <w:jc w:val="both"/>
      </w:pPr>
      <w:r>
        <w:t>nakon proteka 8 dana od dana objave</w:t>
      </w:r>
      <w:r w:rsidR="00577E0F">
        <w:t xml:space="preserve"> na</w:t>
      </w:r>
    </w:p>
    <w:p w:rsidRDefault="002B4DD1" w:rsidP="003B7C07" w:rsidR="004C3E46">
      <w:pPr>
        <w:ind w:left="540"/>
        <w:jc w:val="both"/>
      </w:pPr>
      <w:r>
        <w:t>E-oglasna ploča</w:t>
      </w:r>
      <w:r w:rsidR="004C3E46">
        <w:t>.</w:t>
      </w:r>
    </w:p>
    <w:p w:rsidRDefault="004C3E46" w:rsidP="003B7C07" w:rsidR="004C3E46">
      <w:pPr>
        <w:ind w:left="540"/>
        <w:jc w:val="both"/>
      </w:pPr>
      <w:r>
        <w:t>Žalba se upućuje Trgovačkom sudu Osijek</w:t>
      </w:r>
    </w:p>
    <w:p w:rsidRDefault="004C3E46" w:rsidP="003B7C07" w:rsidR="004C3E46">
      <w:pPr>
        <w:ind w:left="540"/>
        <w:jc w:val="both"/>
      </w:pPr>
      <w:r>
        <w:t>Stalna služba Slavonski Brod u 3 primjerka ,</w:t>
      </w:r>
    </w:p>
    <w:p w:rsidRDefault="004C3E46" w:rsidP="003B7C07" w:rsidR="004C3E46">
      <w:pPr>
        <w:ind w:left="540"/>
        <w:jc w:val="both"/>
      </w:pPr>
      <w:r>
        <w:t>a o žalbi odlučuje VTS RH Zagreb.</w:t>
      </w:r>
    </w:p>
    <w:p w:rsidRDefault="004C3E46" w:rsidP="003B7C07" w:rsidR="004C3E46">
      <w:pPr>
        <w:jc w:val="both"/>
      </w:pPr>
    </w:p>
    <w:p w:rsidRDefault="004C3E46" w:rsidP="003B7C07" w:rsidR="004C3E46">
      <w:pPr>
        <w:jc w:val="both"/>
      </w:pPr>
    </w:p>
    <w:p w:rsidRDefault="007A793B" w:rsidP="003B7C07" w:rsidR="007A793B">
      <w:pPr>
        <w:jc w:val="both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4C3E46" w:rsidP="004C3E46" w:rsidR="004C3E46">
      <w:r>
        <w:lastRenderedPageBreak/>
        <w:t>Dna/</w:t>
      </w:r>
    </w:p>
    <w:p w:rsidRDefault="004C3E46" w:rsidP="004C3E46" w:rsidR="004C3E46">
      <w:r>
        <w:t>Rješenje dostaviti:</w:t>
      </w:r>
    </w:p>
    <w:p w:rsidRDefault="00FF5DF3" w:rsidP="007A793B" w:rsidR="007A793B">
      <w:pPr>
        <w:numPr>
          <w:ilvl w:val="0"/>
          <w:numId w:val="8"/>
        </w:numPr>
      </w:pPr>
      <w:r>
        <w:t>D</w:t>
      </w:r>
      <w:r w:rsidR="007A793B">
        <w:t>užniku,</w:t>
      </w:r>
    </w:p>
    <w:p w:rsidRDefault="005E416B" w:rsidP="007A793B" w:rsidR="005E416B">
      <w:pPr>
        <w:numPr>
          <w:ilvl w:val="0"/>
          <w:numId w:val="8"/>
        </w:numPr>
      </w:pPr>
      <w:r>
        <w:t>stečajnom upravitelju</w:t>
      </w:r>
    </w:p>
    <w:p w:rsidRDefault="005B20A4" w:rsidP="007A793B" w:rsidR="007A793B">
      <w:pPr>
        <w:numPr>
          <w:ilvl w:val="0"/>
          <w:numId w:val="8"/>
        </w:numPr>
      </w:pPr>
      <w:r>
        <w:t>e- og</w:t>
      </w:r>
      <w:r w:rsidR="00447B07">
        <w:t>l</w:t>
      </w:r>
      <w:r>
        <w:t>asna ploča suda</w:t>
      </w:r>
      <w:r w:rsidR="00106F26">
        <w:t>,</w:t>
      </w:r>
    </w:p>
    <w:p w:rsidRDefault="00534EE0" w:rsidP="007A793B" w:rsidR="00106F26">
      <w:pPr>
        <w:numPr>
          <w:ilvl w:val="0"/>
          <w:numId w:val="8"/>
        </w:numPr>
      </w:pPr>
      <w:r>
        <w:t>Porezna Uprava</w:t>
      </w:r>
      <w:r w:rsidR="00577E0F">
        <w:t xml:space="preserve"> </w:t>
      </w:r>
      <w:r w:rsidR="00496B56">
        <w:t>Pakrac</w:t>
      </w:r>
    </w:p>
    <w:p w:rsidRDefault="00106F26" w:rsidP="007A793B" w:rsidR="00106F26">
      <w:pPr>
        <w:numPr>
          <w:ilvl w:val="0"/>
          <w:numId w:val="8"/>
        </w:numPr>
      </w:pPr>
      <w:r>
        <w:t>predlagatelju</w:t>
      </w:r>
      <w:r w:rsidR="00577E0F">
        <w:t xml:space="preserve"> </w:t>
      </w:r>
    </w:p>
    <w:p w:rsidRDefault="00106F26" w:rsidP="007A793B" w:rsidR="00106F26">
      <w:pPr>
        <w:numPr>
          <w:ilvl w:val="0"/>
          <w:numId w:val="8"/>
        </w:numPr>
      </w:pPr>
      <w:r>
        <w:t>bankama</w:t>
      </w:r>
    </w:p>
    <w:p w:rsidRDefault="00106F26" w:rsidP="007A793B" w:rsidR="00106F26">
      <w:pPr>
        <w:numPr>
          <w:ilvl w:val="0"/>
          <w:numId w:val="8"/>
        </w:numPr>
      </w:pPr>
      <w:r>
        <w:t>ŽDO</w:t>
      </w:r>
      <w:r w:rsidR="00577E0F">
        <w:t xml:space="preserve">-građansko upravni odjel </w:t>
      </w:r>
      <w:proofErr w:type="spellStart"/>
      <w:r w:rsidR="00577E0F">
        <w:t>Sl.Brod</w:t>
      </w:r>
      <w:proofErr w:type="spellEnd"/>
    </w:p>
    <w:p w:rsidRDefault="007A793B" w:rsidP="007A793B" w:rsidR="007A793B">
      <w:pPr>
        <w:numPr>
          <w:ilvl w:val="0"/>
          <w:numId w:val="8"/>
        </w:numPr>
      </w:pPr>
      <w:r>
        <w:t>registru suda-odmah</w:t>
      </w:r>
      <w:r w:rsidR="00534EE0">
        <w:t xml:space="preserve"> </w:t>
      </w:r>
      <w:r>
        <w:t xml:space="preserve">- u e </w:t>
      </w:r>
      <w:r w:rsidR="00534EE0">
        <w:t>-</w:t>
      </w:r>
      <w:r>
        <w:t>obliku</w:t>
      </w:r>
    </w:p>
    <w:p w:rsidRDefault="00EC5C40" w:rsidP="007A793B" w:rsidR="00EC5C40">
      <w:pPr>
        <w:numPr>
          <w:ilvl w:val="0"/>
          <w:numId w:val="8"/>
        </w:numPr>
      </w:pPr>
      <w:proofErr w:type="spellStart"/>
      <w:r>
        <w:t>zk</w:t>
      </w:r>
      <w:proofErr w:type="spellEnd"/>
      <w:r>
        <w:t xml:space="preserve"> odjel Općinskog suda </w:t>
      </w:r>
      <w:r w:rsidR="00534EE0">
        <w:t>Bjelovar Stalna Služba Pakrac</w:t>
      </w:r>
      <w:r>
        <w:t xml:space="preserve"> uz dopis </w:t>
      </w:r>
    </w:p>
    <w:p w:rsidRDefault="0023225D" w:rsidP="004C3E46" w:rsidR="0023225D"/>
    <w:p w:rsidRDefault="0023225D" w:rsidP="004C3E46" w:rsidR="0023225D"/>
    <w:p w:rsidRDefault="004C3E46" w:rsidP="004C3E46" w:rsidR="004C3E46"/>
    <w:p w:rsidRDefault="00FF5DF3" w:rsidP="004C3E46" w:rsidR="004C3E46">
      <w:r>
        <w:t>1</w:t>
      </w:r>
      <w:r w:rsidR="00F46637">
        <w:t>4</w:t>
      </w:r>
      <w:r>
        <w:t>.</w:t>
      </w:r>
      <w:r w:rsidR="00577E0F">
        <w:t>12</w:t>
      </w:r>
      <w:r>
        <w:t>.</w:t>
      </w:r>
      <w:r w:rsidR="004C3E46">
        <w:t>201</w:t>
      </w:r>
      <w:r w:rsidR="0023225D">
        <w:t>6</w:t>
      </w:r>
      <w:r w:rsidR="004C3E46">
        <w:t xml:space="preserve">.               S u d a c </w:t>
      </w:r>
    </w:p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>
      <w:pPr>
        <w:jc w:val="center"/>
      </w:pPr>
    </w:p>
    <w:p w:rsidRDefault="008879EF" w:rsidP="001874FA" w:rsidR="008879EF" w:rsidRPr="001874FA"/>
    <w:sectPr w:rsidR="008879EF" w:rsidRPr="001874FA">
      <w:headerReference w:type="default" r:id="rId11"/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C44" w:rsidP="000B73C6" w:rsidR="00914C44">
      <w:r>
        <w:separator/>
      </w:r>
    </w:p>
  </w:endnote>
  <w:endnote w:id="0" w:type="continuationSeparator">
    <w:p w:rsidRDefault="00914C44" w:rsidP="000B73C6" w:rsidR="00914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C44" w:rsidP="000B73C6" w:rsidR="00914C44">
      <w:r>
        <w:separator/>
      </w:r>
    </w:p>
  </w:footnote>
  <w:footnote w:id="0" w:type="continuationSeparator">
    <w:p w:rsidRDefault="00914C44" w:rsidP="000B73C6" w:rsidR="00914C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641" w:rsidR="00011641">
    <w:pPr>
      <w:pStyle w:val="Zaglavlje"/>
    </w:pPr>
  </w:p>
  <w:p w:rsidRDefault="00011641" w:rsidR="000116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3002F"/>
    <w:multiLevelType w:val="hybridMultilevel"/>
    <w:tmpl w:val="4478234C"/>
    <w:lvl w:tplc="84041080" w:ilvl="0">
      <w:start w:val="1"/>
      <w:numFmt w:val="decimal"/>
      <w:lvlText w:val="%1."/>
      <w:lvlJc w:val="left"/>
      <w:pPr>
        <w:tabs>
          <w:tab w:pos="1293" w:val="num"/>
        </w:tabs>
        <w:ind w:hanging="585" w:left="12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197EDD"/>
    <w:multiLevelType w:val="hybridMultilevel"/>
    <w:tmpl w:val="F6F253CC"/>
    <w:lvl w:tplc="050C03BE" w:ilvl="0">
      <w:start w:val="144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0E992A51"/>
    <w:multiLevelType w:val="hybridMultilevel"/>
    <w:tmpl w:val="960818E6"/>
    <w:lvl w:tplc="AF44668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204A1B"/>
    <w:multiLevelType w:val="hybridMultilevel"/>
    <w:tmpl w:val="97B0BB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D7959"/>
    <w:multiLevelType w:val="hybridMultilevel"/>
    <w:tmpl w:val="D91E0EB4"/>
    <w:lvl w:tplc="423455F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6A4FC3"/>
    <w:multiLevelType w:val="hybridMultilevel"/>
    <w:tmpl w:val="42201DD0"/>
    <w:lvl w:tplc="DC183FC2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0854297"/>
    <w:multiLevelType w:val="hybridMultilevel"/>
    <w:tmpl w:val="60F06B34"/>
    <w:lvl w:tplc="80B4E58A" w:ilvl="0">
      <w:start w:val="208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63E632CD"/>
    <w:multiLevelType w:val="hybridMultilevel"/>
    <w:tmpl w:val="23DCF5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665C293E"/>
    <w:multiLevelType w:val="hybridMultilevel"/>
    <w:tmpl w:val="3E4A1B4C"/>
    <w:lvl w:tplc="457AEDF4" w:ilvl="0">
      <w:start w:val="205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0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A4043AB"/>
    <w:multiLevelType w:val="hybridMultilevel"/>
    <w:tmpl w:val="C2027E12"/>
    <w:lvl w:tplc="6B5C2206" w:ilvl="0">
      <w:start w:val="3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3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12"/>
  </w:num>
  <w:num w:numId="10">
    <w:abstractNumId w:val="1"/>
  </w:num>
  <w:num w:numId="11">
    <w:abstractNumId w:val="9"/>
  </w:num>
  <w:num w:numId="12">
    <w:abstractNumId w:val="7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EBB"/>
    <w:rsid w:val="00011641"/>
    <w:rsid w:val="00083235"/>
    <w:rsid w:val="00085641"/>
    <w:rsid w:val="000B217E"/>
    <w:rsid w:val="000B73C6"/>
    <w:rsid w:val="000C23DE"/>
    <w:rsid w:val="00106F26"/>
    <w:rsid w:val="0010748B"/>
    <w:rsid w:val="001124F2"/>
    <w:rsid w:val="001500EE"/>
    <w:rsid w:val="001831AA"/>
    <w:rsid w:val="001874FA"/>
    <w:rsid w:val="001F5CCB"/>
    <w:rsid w:val="002207E6"/>
    <w:rsid w:val="0023225D"/>
    <w:rsid w:val="00253F8B"/>
    <w:rsid w:val="002602D1"/>
    <w:rsid w:val="0026264B"/>
    <w:rsid w:val="002A2AC9"/>
    <w:rsid w:val="002A3CA4"/>
    <w:rsid w:val="002B4DD1"/>
    <w:rsid w:val="002B5916"/>
    <w:rsid w:val="002E4343"/>
    <w:rsid w:val="00343A00"/>
    <w:rsid w:val="0034435B"/>
    <w:rsid w:val="00355400"/>
    <w:rsid w:val="00377BCD"/>
    <w:rsid w:val="0038145E"/>
    <w:rsid w:val="00391516"/>
    <w:rsid w:val="003B1795"/>
    <w:rsid w:val="003B7C07"/>
    <w:rsid w:val="003C18D1"/>
    <w:rsid w:val="003C2AEA"/>
    <w:rsid w:val="003F63E8"/>
    <w:rsid w:val="00405AC3"/>
    <w:rsid w:val="004225B3"/>
    <w:rsid w:val="00437DCD"/>
    <w:rsid w:val="00447B07"/>
    <w:rsid w:val="00496B56"/>
    <w:rsid w:val="004C2F74"/>
    <w:rsid w:val="004C3E46"/>
    <w:rsid w:val="00500AD7"/>
    <w:rsid w:val="00534EE0"/>
    <w:rsid w:val="00562F3B"/>
    <w:rsid w:val="00573CDB"/>
    <w:rsid w:val="0057763A"/>
    <w:rsid w:val="00577E0F"/>
    <w:rsid w:val="005B20A4"/>
    <w:rsid w:val="005E416B"/>
    <w:rsid w:val="00606B9E"/>
    <w:rsid w:val="00606DF1"/>
    <w:rsid w:val="00612767"/>
    <w:rsid w:val="006209DD"/>
    <w:rsid w:val="006355FA"/>
    <w:rsid w:val="006535C5"/>
    <w:rsid w:val="00660575"/>
    <w:rsid w:val="00694D3B"/>
    <w:rsid w:val="006A7927"/>
    <w:rsid w:val="006B3C30"/>
    <w:rsid w:val="006C418D"/>
    <w:rsid w:val="006C69DF"/>
    <w:rsid w:val="006C6EBB"/>
    <w:rsid w:val="006F3AC5"/>
    <w:rsid w:val="006F4D23"/>
    <w:rsid w:val="007628B3"/>
    <w:rsid w:val="007631B1"/>
    <w:rsid w:val="00790364"/>
    <w:rsid w:val="00790DC3"/>
    <w:rsid w:val="0079726E"/>
    <w:rsid w:val="007A372D"/>
    <w:rsid w:val="007A793B"/>
    <w:rsid w:val="007E2DE2"/>
    <w:rsid w:val="00843108"/>
    <w:rsid w:val="00855BBC"/>
    <w:rsid w:val="0087637D"/>
    <w:rsid w:val="008879EF"/>
    <w:rsid w:val="008A2759"/>
    <w:rsid w:val="008A587F"/>
    <w:rsid w:val="008D1A40"/>
    <w:rsid w:val="008F0C95"/>
    <w:rsid w:val="009016D6"/>
    <w:rsid w:val="0091093A"/>
    <w:rsid w:val="00914C44"/>
    <w:rsid w:val="009317E8"/>
    <w:rsid w:val="00936AE5"/>
    <w:rsid w:val="009455CE"/>
    <w:rsid w:val="009610E8"/>
    <w:rsid w:val="009642D2"/>
    <w:rsid w:val="0098052C"/>
    <w:rsid w:val="00984007"/>
    <w:rsid w:val="00993A13"/>
    <w:rsid w:val="009A3CE8"/>
    <w:rsid w:val="009C0C92"/>
    <w:rsid w:val="00A045E8"/>
    <w:rsid w:val="00A10E2E"/>
    <w:rsid w:val="00A200FE"/>
    <w:rsid w:val="00A85027"/>
    <w:rsid w:val="00AA4DB9"/>
    <w:rsid w:val="00AA6ED4"/>
    <w:rsid w:val="00AB60F5"/>
    <w:rsid w:val="00AB6A81"/>
    <w:rsid w:val="00AC0048"/>
    <w:rsid w:val="00AC081E"/>
    <w:rsid w:val="00AC373F"/>
    <w:rsid w:val="00AC5246"/>
    <w:rsid w:val="00AF09D2"/>
    <w:rsid w:val="00B06201"/>
    <w:rsid w:val="00B4687F"/>
    <w:rsid w:val="00BC2AF3"/>
    <w:rsid w:val="00BC3598"/>
    <w:rsid w:val="00BF0CAE"/>
    <w:rsid w:val="00BF4C73"/>
    <w:rsid w:val="00C459F7"/>
    <w:rsid w:val="00C93420"/>
    <w:rsid w:val="00CE171A"/>
    <w:rsid w:val="00CE1F69"/>
    <w:rsid w:val="00CF1799"/>
    <w:rsid w:val="00D05363"/>
    <w:rsid w:val="00D0771E"/>
    <w:rsid w:val="00D16609"/>
    <w:rsid w:val="00D256AA"/>
    <w:rsid w:val="00D55678"/>
    <w:rsid w:val="00D63159"/>
    <w:rsid w:val="00D76172"/>
    <w:rsid w:val="00D814D8"/>
    <w:rsid w:val="00D85B29"/>
    <w:rsid w:val="00DB65FE"/>
    <w:rsid w:val="00DC7704"/>
    <w:rsid w:val="00DD0A99"/>
    <w:rsid w:val="00DE4D50"/>
    <w:rsid w:val="00E03DF7"/>
    <w:rsid w:val="00E054DE"/>
    <w:rsid w:val="00E24EF2"/>
    <w:rsid w:val="00E33E44"/>
    <w:rsid w:val="00E3637D"/>
    <w:rsid w:val="00E92164"/>
    <w:rsid w:val="00E92933"/>
    <w:rsid w:val="00EA0E25"/>
    <w:rsid w:val="00EA400A"/>
    <w:rsid w:val="00EC5C40"/>
    <w:rsid w:val="00ED6D5E"/>
    <w:rsid w:val="00F45853"/>
    <w:rsid w:val="00F46637"/>
    <w:rsid w:val="00F57C56"/>
    <w:rsid w:val="00F75E30"/>
    <w:rsid w:val="00F8074A"/>
    <w:rsid w:val="00F905F8"/>
    <w:rsid w:val="00FB5831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C95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31B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B73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73C6"/>
    <w:rPr>
      <w:rFonts w:eastAsia="Calibri"/>
      <w:sz w:val="24"/>
      <w:szCs w:val="24"/>
    </w:rPr>
  </w:style>
  <w:style w:styleId="Podnoje" w:type="paragraph">
    <w:name w:val="footer"/>
    <w:basedOn w:val="Normal"/>
    <w:link w:val="PodnojeChar"/>
    <w:rsid w:val="000B73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B73C6"/>
    <w:rPr>
      <w:rFonts w:eastAsia="Calibr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9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59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9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9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9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C95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31B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B73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73C6"/>
    <w:rPr>
      <w:rFonts w:eastAsia="Calibri"/>
      <w:sz w:val="24"/>
      <w:szCs w:val="24"/>
    </w:rPr>
  </w:style>
  <w:style w:styleId="Podnoje" w:type="paragraph">
    <w:name w:val="footer"/>
    <w:basedOn w:val="Normal"/>
    <w:link w:val="PodnojeChar"/>
    <w:rsid w:val="000B73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B73C6"/>
    <w:rPr>
      <w:rFonts w:eastAsia="Calibr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9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59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9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9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9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St-167/2015-10</izvorni_sadrzaj>
    <derivirana_varijabla naziv="DomainObject.Oznaka_1">St-167/2015-10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22588.25</izvorni_sadrzaj>
    <derivirana_varijabla naziv="DomainObject.Predmet.InicijalnaVrijednost_1">22588.25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St-167/2015</izvorni_sadrzaj>
    <derivirana_varijabla naziv="DomainObject.Predmet.OznakaBroj_1">St-167/2015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društvo za građevinarstvo, trgovinu, ugostiteljstvo i usluge s ograničenom odgovornošću</izvorni_sadrzaj>
    <derivirana_varijabla naziv="DomainObject.Predmet.ProtustrankaFormated_1">  INSTALACIJE društvo za građevinarstvo, trgovinu, ugostiteljstvo i usluge s ograničenom odgovornošću</derivirana_varijabla>
  </DomainObject.Predmet.ProtustrankaFormated>
  <DomainObject.Predmet.ProtustrankaFormatedOIB>
    <izvorni_sadrzaj>  INSTALACIJE društvo za građevinarstvo, trgovinu, ugostiteljstvo i usluge s ograničenom odgovornošću, OIB 98351047745</izvorni_sadrzaj>
    <derivirana_varijabla naziv="DomainObject.Predmet.ProtustrankaFormatedOIB_1">  INSTALACIJE društvo za građevinarstvo, trgovinu, ugostiteljstvo i usluge s ograničenom odgovornošću, OIB 98351047745</derivirana_varijabla>
  </DomainObject.Predmet.ProtustrankaFormatedOIB>
  <DomainObject.Predmet.ProtustrankaFormatedWithAdress>
    <izvorni_sadrzaj> INSTALACIJE društvo za građevinarstvo, trgovinu, ugostiteljstvo i usluge s ograničenom odgovornošću, Trg bana Josipa Jelačića 27, 34550 Pakrac</izvorni_sadrzaj>
    <derivirana_varijabla naziv="DomainObject.Predmet.ProtustrankaFormatedWithAdress_1"> INSTALACIJE društvo za građevinarstvo, trgovinu, ugostiteljstvo i usluge s ograničenom odgovornošću, Trg bana Josipa Jelačića 27, 34550 Pakrac</derivirana_varijabla>
  </DomainObject.Predmet.ProtustrankaFormatedWithAdress>
  <DomainObject.Predmet.ProtustrankaFormatedWithAdressOIB>
    <izvorni_sadrzaj> INSTALACIJE društvo za građevinarstvo, trgovinu, ugostiteljstvo i usluge s ograničenom odgovornošću, OIB 98351047745, Trg bana Josipa Jelačića 27, 34550 Pakrac</izvorni_sadrzaj>
    <derivirana_varijabla naziv="DomainObject.Predmet.ProtustrankaFormatedWithAdressOIB_1"> INSTALACIJE društvo za građevinarstvo, trgovinu, ugostiteljstvo i usluge s ograničenom odgovornošću, OIB 98351047745, Trg bana Josipa Jelačića 27, 34550 Pakrac</derivirana_varijabla>
  </DomainObject.Predmet.ProtustrankaFormatedWithAdressOIB>
  <DomainObject.Predmet.ProtustrankaWithAdress>
    <izvorni_sadrzaj>INSTALACIJE društvo za građevinarstvo, trgovinu, ugostiteljstvo i usluge s ograničenom odgovornošću Trg bana Josipa Jelačića 27, 34550 Pakrac</izvorni_sadrzaj>
    <derivirana_varijabla naziv="DomainObject.Predmet.ProtustrankaWithAdress_1">INSTALACIJE društvo za građevinarstvo, trgovinu, ugostiteljstvo i usluge s ograničenom odgovornošću Trg bana Josipa Jelačića 27, 34550 Pakrac</derivirana_varijabla>
  </DomainObject.Predmet.ProtustrankaWithAdress>
  <DomainObject.Predmet.ProtustrankaWithAdressOIB>
    <izvorni_sadrzaj>INSTALACIJE društvo za građevinarstvo, trgovinu, ugostiteljstvo i usluge s ograničenom odgovornošću, OIB 98351047745, Trg bana Josipa Jelačića 27, 34550 Pakrac</izvorni_sadrzaj>
    <derivirana_varijabla naziv="DomainObject.Predmet.ProtustrankaWithAdressOIB_1">INSTALACIJE društvo za građevinarstvo, trgovinu, ugostiteljstvo i usluge s ograničenom odgovornošću, OIB 98351047745, Trg bana Josipa Jelačića 27, 34550 Pakrac</derivirana_varijabla>
  </DomainObject.Predmet.ProtustrankaWithAdressOIB>
  <DomainObject.Predmet.ProtustrankaNazivFormated>
    <izvorni_sadrzaj>INSTALACIJE društvo za građevinarstvo, trgovinu, ugostiteljstvo i usluge s ograničenom odgovornošću</izvorni_sadrzaj>
    <derivirana_varijabla naziv="DomainObject.Predmet.ProtustrankaNazivFormated_1">INSTALACIJE društvo za građevinarstvo, trgovinu, ugostiteljstvo i usluge s ograničenom odgovornošću</derivirana_varijabla>
  </DomainObject.Predmet.ProtustrankaNazivFormated>
  <DomainObject.Predmet.ProtustrankaNazivFormatedOIB>
    <izvorni_sadrzaj>INSTALACIJE društvo za građevinarstvo, trgovinu, ugostiteljstvo i usluge s ograničenom odgovornošću, OIB 98351047745</izvorni_sadrzaj>
    <derivirana_varijabla naziv="DomainObject.Predmet.ProtustrankaNazivFormatedOIB_1">INSTALACIJE društvo za građevinarstvo, trgovinu, ugostiteljstvo i usluge s ograničenom odgovornošću, OIB 98351047745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KLIBA,NOVSKA</izvorni_sadrzaj>
    <derivirana_varijabla naziv="DomainObject.Predmet.StrankaFormated_1">  IVAN KLIBA,NOVSKA</derivirana_varijabla>
  </DomainObject.Predmet.StrankaFormated>
  <DomainObject.Predmet.StrankaFormatedOIB>
    <izvorni_sadrzaj>  IVAN KLIBA,NOVSKA, OIB 55381764186</izvorni_sadrzaj>
    <derivirana_varijabla naziv="DomainObject.Predmet.StrankaFormatedOIB_1">  IVAN KLIBA,NOVSKA, OIB 55381764186</derivirana_varijabla>
  </DomainObject.Predmet.StrankaFormatedOIB>
  <DomainObject.Predmet.StrankaFormatedWithAdress>
    <izvorni_sadrzaj> IVAN KLIBA,NOVSKA, Josipa Kozarca 20, 44330 Novska</izvorni_sadrzaj>
    <derivirana_varijabla naziv="DomainObject.Predmet.StrankaFormatedWithAdress_1"> IVAN KLIBA,NOVSKA, Josipa Kozarca 20, 44330 Novska</derivirana_varijabla>
  </DomainObject.Predmet.StrankaFormatedWithAdress>
  <DomainObject.Predmet.StrankaFormatedWithAdressOIB>
    <izvorni_sadrzaj> IVAN KLIBA,NOVSKA, OIB 55381764186, Josipa Kozarca 20, 44330 Novska</izvorni_sadrzaj>
    <derivirana_varijabla naziv="DomainObject.Predmet.StrankaFormatedWithAdressOIB_1"> IVAN KLIBA,NOVSKA, OIB 55381764186, Josipa Kozarca 20, 44330 Novska</derivirana_varijabla>
  </DomainObject.Predmet.StrankaFormatedWithAdressOIB>
  <DomainObject.Predmet.StrankaWithAdress>
    <izvorni_sadrzaj>IVAN KLIBA,NOVSKA Josipa Kozarca 20,44330 Novska</izvorni_sadrzaj>
    <derivirana_varijabla naziv="DomainObject.Predmet.StrankaWithAdress_1">IVAN KLIBA,NOVSKA Josipa Kozarca 20,44330 Novska</derivirana_varijabla>
  </DomainObject.Predmet.StrankaWithAdress>
  <DomainObject.Predmet.StrankaWithAdressOIB>
    <izvorni_sadrzaj>IVAN KLIBA,NOVSKA, OIB 55381764186, Josipa Kozarca 20,44330 Novska</izvorni_sadrzaj>
    <derivirana_varijabla naziv="DomainObject.Predmet.StrankaWithAdressOIB_1">IVAN KLIBA,NOVSKA, OIB 55381764186, Josipa Kozarca 20,44330 Novska</derivirana_varijabla>
  </DomainObject.Predmet.StrankaWithAdressOIB>
  <DomainObject.Predmet.StrankaNazivFormated>
    <izvorni_sadrzaj>IVAN KLIBA,NOVSKA</izvorni_sadrzaj>
    <derivirana_varijabla naziv="DomainObject.Predmet.StrankaNazivFormated_1">IVAN KLIBA,NOVSKA</derivirana_varijabla>
  </DomainObject.Predmet.StrankaNazivFormated>
  <DomainObject.Predmet.StrankaNazivFormatedOIB>
    <izvorni_sadrzaj>IVAN KLIBA,NOVSKA, OIB 55381764186</izvorni_sadrzaj>
    <derivirana_varijabla naziv="DomainObject.Predmet.StrankaNazivFormatedOIB_1">IVAN KLIBA,NOVSKA, OIB 55381764186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IVAN KLIBA,NOVSKA</item>
    </izvorni_sadrzaj>
    <derivirana_varijabla naziv="DomainObject.Predmet.StrankaListFormated_1">
      <item>IVAN KLIBA,NOVSKA</item>
    </derivirana_varijabla>
  </DomainObject.Predmet.StrankaListFormated>
  <DomainObject.Predmet.StrankaListFormatedOIB>
    <izvorni_sadrzaj>
      <item>IVAN KLIBA,NOVSKA, OIB 55381764186</item>
    </izvorni_sadrzaj>
    <derivirana_varijabla naziv="DomainObject.Predmet.StrankaListFormatedOIB_1">
      <item>IVAN KLIBA,NOVSKA, OIB 55381764186</item>
    </derivirana_varijabla>
  </DomainObject.Predmet.StrankaListFormatedOIB>
  <DomainObject.Predmet.StrankaListFormatedWithAdress>
    <izvorni_sadrzaj>
      <item>IVAN KLIBA,NOVSKA, Josipa Kozarca 20, 44330 Novska</item>
    </izvorni_sadrzaj>
    <derivirana_varijabla naziv="DomainObject.Predmet.StrankaListFormatedWithAdress_1">
      <item>IVAN KLIBA,NOVSKA, Josipa Kozarca 20, 44330 Novska</item>
    </derivirana_varijabla>
  </DomainObject.Predmet.StrankaListFormatedWithAdress>
  <DomainObject.Predmet.StrankaListFormatedWithAdressOIB>
    <izvorni_sadrzaj>
      <item>IVAN KLIBA,NOVSKA, OIB 55381764186, Josipa Kozarca 20, 44330 Novska</item>
    </izvorni_sadrzaj>
    <derivirana_varijabla naziv="DomainObject.Predmet.StrankaListFormatedWithAdressOIB_1">
      <item>IVAN KLIBA,NOVSKA, OIB 55381764186, Josipa Kozarca 20, 44330 Novska</item>
    </derivirana_varijabla>
  </DomainObject.Predmet.StrankaListFormatedWithAdressOIB>
  <DomainObject.Predmet.StrankaListNazivFormated>
    <izvorni_sadrzaj>
      <item>IVAN KLIBA,NOVSKA</item>
    </izvorni_sadrzaj>
    <derivirana_varijabla naziv="DomainObject.Predmet.StrankaListNazivFormated_1">
      <item>IVAN KLIBA,NOVSKA</item>
    </derivirana_varijabla>
  </DomainObject.Predmet.StrankaListNazivFormated>
  <DomainObject.Predmet.StrankaListNazivFormatedOIB>
    <izvorni_sadrzaj>
      <item>IVAN KLIBA,NOVSKA, OIB 55381764186</item>
    </izvorni_sadrzaj>
    <derivirana_varijabla naziv="DomainObject.Predmet.StrankaListNazivFormatedOIB_1">
      <item>IVAN KLIBA,NOVSKA, OIB 55381764186</item>
    </derivirana_varijabla>
  </DomainObject.Predmet.StrankaListNazivFormatedOIB>
  <DomainObject.Predmet.ProtuStrankaListFormated>
    <izvorni_sadrzaj>
      <item>INSTALACIJE društvo za građevinarstvo, trgovinu, ugostiteljstvo i usluge s ograničenom odgovornošću</item>
    </izvorni_sadrzaj>
    <derivirana_varijabla naziv="DomainObject.Predmet.ProtuStrankaListFormated_1">
      <item>INSTALACIJE društvo za građevinarstvo, trgovinu, ugostiteljstvo i usluge s ograničenom odgovornošću</item>
    </derivirana_varijabla>
  </DomainObject.Predmet.ProtuStrankaListFormated>
  <DomainObject.Predmet.ProtuStrankaListFormatedOIB>
    <izvorni_sadrzaj>
      <item>INSTALACIJE društvo za građevinarstvo, trgovinu, ugostiteljstvo i usluge s ograničenom odgovornošću, OIB 98351047745</item>
    </izvorni_sadrzaj>
    <derivirana_varijabla naziv="DomainObject.Predmet.ProtuStrankaListFormatedOIB_1">
      <item>INSTALACIJE društvo za građevinarstvo, trgovinu, ugostiteljstvo i usluge s ograničenom odgovornošću, OIB 98351047745</item>
    </derivirana_varijabla>
  </DomainObject.Predmet.ProtuStrankaListFormatedOIB>
  <DomainObject.Predmet.ProtuStrankaListFormatedWithAdress>
    <izvorni_sadrzaj>
      <item>INSTALACIJE društvo za građevinarstvo, trgovinu, ugostiteljstvo i usluge s ograničenom odgovornošću, Trg bana Josipa Jelačića 27, 34550 Pakrac</item>
    </izvorni_sadrzaj>
    <derivirana_varijabla naziv="DomainObject.Predmet.ProtuStrankaListFormatedWithAdress_1">
      <item>INSTALACIJE društvo za građevinarstvo, trgovinu, ugostiteljstvo i usluge s ograničenom odgovornošću, Trg bana Josipa Jelačića 27, 34550 Pakrac</item>
    </derivirana_varijabla>
  </DomainObject.Predmet.ProtuStrankaListFormatedWithAdress>
  <DomainObject.Predmet.ProtuStrankaListFormatedWithAdressOIB>
    <izvorni_sadrzaj>
      <item>INSTALACIJE društvo za građevinarstvo, trgovinu, ugostiteljstvo i usluge s ograničenom odgovornošću, OIB 98351047745, Trg bana Josipa Jelačića 27, 34550 Pakrac</item>
    </izvorni_sadrzaj>
    <derivirana_varijabla naziv="DomainObject.Predmet.ProtuStrankaListFormatedWithAdressOIB_1">
      <item>INSTALACIJE društvo za građevinarstvo, trgovinu, ugostiteljstvo i usluge s ograničenom odgovornošću, OIB 98351047745, Trg bana Josipa Jelačića 27, 34550 Pakrac</item>
    </derivirana_varijabla>
  </DomainObject.Predmet.ProtuStrankaListFormatedWithAdressOIB>
  <DomainObject.Predmet.ProtuStrankaListNazivFormated>
    <izvorni_sadrzaj>
      <item>INSTALACIJE društvo za građevinarstvo, trgovinu, ugostiteljstvo i usluge s ograničenom odgovornošću</item>
    </izvorni_sadrzaj>
    <derivirana_varijabla naziv="DomainObject.Predmet.ProtuStrankaListNazivFormated_1">
      <item>INSTALACIJE društvo za građevinarstvo, trgovinu, ugostiteljstvo i usluge s ograničenom odgovornošću</item>
    </derivirana_varijabla>
  </DomainObject.Predmet.ProtuStrankaListNazivFormated>
  <DomainObject.Predmet.ProtuStrankaListNazivFormatedOIB>
    <izvorni_sadrzaj>
      <item>INSTALACIJE društvo za građevinarstvo, trgovinu, ugostiteljstvo i usluge s ograničenom odgovornošću, OIB 98351047745</item>
    </izvorni_sadrzaj>
    <derivirana_varijabla naziv="DomainObject.Predmet.ProtuStrankaListNazivFormatedOIB_1">
      <item>INSTALACIJE društvo za građevinarstvo, trgovinu, ugostiteljstvo i usluge s ograničenom odgovornošću, OIB 98351047745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St-167/2015-10</izvorni_sadrzaj>
    <derivirana_varijabla naziv="DomainObject.PoslovniBrojDokumenta_1">St-167/2015-10</derivirana_varijabla>
  </DomainObject.PoslovniBrojDokumenta>
  <DomainObject.Predmet.StrankaIDrugi>
    <izvorni_sadrzaj>IVAN KLIBA,NOVSKA</izvorni_sadrzaj>
    <derivirana_varijabla naziv="DomainObject.Predmet.StrankaIDrugi_1">IVAN KLIBA,NOVSKA</derivirana_varijabla>
  </DomainObject.Predmet.StrankaIDrugi>
  <DomainObject.Predmet.ProtustrankaIDrugi>
    <izvorni_sadrzaj>INSTALACIJE društvo za građevinarstvo, trgovinu, ugostiteljstvo i usluge s ograničenom odgovornošću</izvorni_sadrzaj>
    <derivirana_varijabla naziv="DomainObject.Predmet.ProtustrankaIDrugi_1">INSTALACIJE društvo za građevinarstvo, trgovinu, ugostiteljstvo i usluge s ograničenom odgovornošću</derivirana_varijabla>
  </DomainObject.Predmet.ProtustrankaIDrugi>
  <DomainObject.Predmet.StrankaIDrugiAdressOIB>
    <izvorni_sadrzaj>IVAN KLIBA,NOVSKA, OIB 55381764186, Josipa Kozarca 20, 44330 Novska</izvorni_sadrzaj>
    <derivirana_varijabla naziv="DomainObject.Predmet.StrankaIDrugiAdressOIB_1">IVAN KLIBA,NOVSKA, OIB 55381764186, Josipa Kozarca 20, 44330 Novska</derivirana_varijabla>
  </DomainObject.Predmet.StrankaIDrugiAdressOIB>
  <DomainObject.Predmet.ProtustrankaIDrugiAdressOIB>
    <izvorni_sadrzaj>INSTALACIJE društvo za građevinarstvo, trgovinu, ugostiteljstvo i usluge s ograničenom odgovornošću, OIB 98351047745, Trg bana Josipa Jelačića 27, 34550 Pakrac</izvorni_sadrzaj>
    <derivirana_varijabla naziv="DomainObject.Predmet.ProtustrankaIDrugiAdressOIB_1">INSTALACIJE društvo za građevinarstvo, trgovinu, ugostiteljstvo i usluge s ograničenom odgovornošću, OIB 98351047745, Trg bana Josipa Jelačića 27,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KLIBA,NOVSKA</item>
      <item>INSTALACIJE društvo za građevinarstvo, trgovinu, ugostiteljstvo i usluge s ograničenom odgovornošću</item>
    </izvorni_sadrzaj>
    <derivirana_varijabla naziv="DomainObject.Predmet.SudioniciListNaziv_1">
      <item>IVAN KLIBA,NOVSKA</item>
      <item>INSTALACIJE društvo za građevinarstvo, trgovinu, ugostiteljstvo i usluge s ograničenom odgovornošću</item>
    </derivirana_varijabla>
  </DomainObject.Predmet.SudioniciListNaziv>
  <DomainObject.Predmet.SudioniciListAdressOIB>
    <izvorni_sadrzaj>
      <item>IVAN KLIBA,NOVSKA, OIB 55381764186, Josipa Kozarca 20,44330 Novska</item>
      <item>INSTALACIJE društvo za građevinarstvo, trgovinu, ugostiteljstvo i usluge s ograničenom odgovornošću, OIB 98351047745, Trg bana Josipa Jelačića 27,34550 Pakrac</item>
    </izvorni_sadrzaj>
    <derivirana_varijabla naziv="DomainObject.Predmet.SudioniciListAdressOIB_1">
      <item>IVAN KLIBA,NOVSKA, OIB 55381764186, Josipa Kozarca 20,44330 Novska</item>
      <item>INSTALACIJE društvo za građevinarstvo, trgovinu, ugostiteljstvo i usluge s ograničenom odgovornošću, OIB 98351047745, Trg bana Josipa Jelačića 27,34550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55381764186</item>
      <item>, OIB 98351047745</item>
    </izvorni_sadrzaj>
    <derivirana_varijabla naziv="DomainObject.Predmet.SudioniciListNazivOIB_1">
      <item>, OIB 55381764186</item>
      <item>, OIB 98351047745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CFCDB-F829-4F05-8463-5ECA351B5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924</properties:Words>
  <properties:Characters>4916</properties:Characters>
  <properties:Lines>177</properties:Lines>
  <properties:Paragraphs>57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2016-12-14T11:53:00Z</dcterms:created>
  <dc:creator>bconka</dc:creator>
  <cp:lastModifiedBy>wsadmin</cp:lastModifiedBy>
  <cp:lastPrinted>2016-12-14T12:47:00Z</cp:lastPrinted>
  <dcterms:modified xmlns:xsi="http://www.w3.org/2001/XMLSchema-instance" xsi:type="dcterms:W3CDTF">2016-12-14T13:19:00Z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St-167/2015-10 / Odluka - Rješenje -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