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5859" w14:paraId="4225859" w:rsidRDefault="00392A1B" w:rsidP="00392A1B" w:rsidR="00392A1B">
      <w:pPr>
        <w15:collapsed w:val="false"/>
      </w:pPr>
      <w:bookmarkStart w:name="_GoBack" w:id="0"/>
      <w:bookmarkEnd w:id="0"/>
      <w:r>
        <w:tab/>
      </w:r>
      <w:r>
        <w:tab/>
      </w:r>
      <w:r>
        <w:tab/>
      </w:r>
      <w:r>
        <w:tab/>
      </w:r>
      <w:r>
        <w:tab/>
      </w:r>
      <w:r>
        <w:tab/>
      </w:r>
      <w:r>
        <w:tab/>
      </w:r>
    </w:p>
    <w:p w:rsidRDefault="00392A1B" w:rsidP="00392A1B" w:rsidR="00392A1B">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pic:spPr>
                </pic:pic>
              </a:graphicData>
            </a:graphic>
          </wp:anchor>
        </w:drawing>
      </w:r>
      <w:r>
        <w:t xml:space="preserve">                                                                                                  4 St-4194/15</w:t>
      </w:r>
      <w:r>
        <w:br w:clear="all" w:type="textWrapping"/>
        <w:t>REPUBLIKA HRVATSKA</w:t>
      </w:r>
    </w:p>
    <w:p w:rsidRDefault="00392A1B" w:rsidP="00392A1B" w:rsidR="00392A1B">
      <w:r>
        <w:t>TRGOVAČKI SUD U ZAGREBU</w:t>
      </w:r>
    </w:p>
    <w:p w:rsidRDefault="00392A1B" w:rsidP="00392A1B" w:rsidR="00392A1B">
      <w:r>
        <w:t xml:space="preserve">STALNA SLUŽBA </w:t>
      </w:r>
    </w:p>
    <w:p w:rsidRDefault="00392A1B" w:rsidP="00392A1B" w:rsidR="00392A1B">
      <w:r>
        <w:t>Karlovac, Ljudevita Šestića 4</w:t>
      </w:r>
    </w:p>
    <w:p w:rsidRDefault="00392A1B" w:rsidP="00392A1B" w:rsidR="00392A1B"/>
    <w:p w:rsidRDefault="00392A1B" w:rsidP="00392A1B" w:rsidR="00392A1B"/>
    <w:p w:rsidRDefault="00392A1B" w:rsidP="00392A1B" w:rsidR="00392A1B">
      <w:pPr>
        <w:jc w:val="center"/>
      </w:pPr>
      <w:r>
        <w:t>U  I M E   R E P U  B L I K E   H R V A T S K E</w:t>
      </w:r>
    </w:p>
    <w:p w:rsidRDefault="00392A1B" w:rsidP="00392A1B" w:rsidR="00392A1B">
      <w:pPr>
        <w:tabs>
          <w:tab w:pos="4050" w:val="left"/>
        </w:tabs>
        <w:jc w:val="center"/>
      </w:pPr>
      <w:r>
        <w:t>R J E Š E N J E</w:t>
      </w:r>
    </w:p>
    <w:p w:rsidRDefault="00392A1B" w:rsidP="00392A1B" w:rsidR="00392A1B">
      <w:pPr>
        <w:ind w:firstLine="720"/>
        <w:jc w:val="both"/>
      </w:pPr>
    </w:p>
    <w:p w:rsidRDefault="00392A1B" w:rsidP="00392A1B" w:rsidR="00392A1B">
      <w:pPr>
        <w:ind w:firstLine="708"/>
        <w:jc w:val="both"/>
      </w:pPr>
      <w:r>
        <w:t>Trgovački sud u Zagrebu, Stalna služba, po sucu Goranki Boljkovac, kao stečajnom sucu, u skraćenom stečajnom nad dužnikom Motociklistički klub "OLUJA" Donja Drenova, Donja Drenova, Donja Drenova 69, OIB 69835403151, dana 1. ožujka 2016. godine,</w:t>
      </w:r>
    </w:p>
    <w:p w:rsidRDefault="00392A1B" w:rsidP="00392A1B" w:rsidR="00392A1B">
      <w:pPr>
        <w:ind w:firstLine="720"/>
        <w:jc w:val="both"/>
      </w:pPr>
    </w:p>
    <w:p w:rsidRDefault="00392A1B" w:rsidP="00392A1B" w:rsidR="00392A1B">
      <w:pPr>
        <w:jc w:val="center"/>
      </w:pPr>
      <w:r>
        <w:t>r i j e š i o     j e</w:t>
      </w:r>
    </w:p>
    <w:p w:rsidRDefault="00392A1B" w:rsidP="00392A1B" w:rsidR="00392A1B"/>
    <w:p w:rsidRDefault="00392A1B" w:rsidP="00392A1B" w:rsidR="00392A1B">
      <w:pPr>
        <w:pStyle w:val="Odlomakpopisa"/>
        <w:numPr>
          <w:ilvl w:val="0"/>
          <w:numId w:val="4"/>
        </w:numPr>
        <w:jc w:val="both"/>
      </w:pPr>
      <w:r>
        <w:t>Otvara se stečajni postupak nad dužnikom Motociklistički klub "OLUJA" Donja Drenova, Donja Drenova, Donja Drenova 69, OIB 69835403151. Stečajni postupak je otvoren dana 1. ožujka 2016. godine u 14,30 sati, kad je ovo rješenje o otvaranju stečajnog postupka objavljeno na e-oglasnoj ploči ovog suda.</w:t>
      </w:r>
    </w:p>
    <w:p w:rsidRDefault="00392A1B" w:rsidP="00392A1B" w:rsidR="00392A1B">
      <w:pPr>
        <w:ind w:left="708"/>
        <w:jc w:val="both"/>
      </w:pPr>
    </w:p>
    <w:p w:rsidRDefault="00392A1B" w:rsidP="00392A1B" w:rsidR="00392A1B">
      <w:pPr>
        <w:pStyle w:val="Odlomakpopisa"/>
        <w:numPr>
          <w:ilvl w:val="0"/>
          <w:numId w:val="4"/>
        </w:numPr>
        <w:jc w:val="both"/>
      </w:pPr>
      <w:r>
        <w:t>Stečajnim upraviteljem se imenuje Jelenko Lehki, Zagreb, Pavla Hatza 10, OIB 96068307857.</w:t>
      </w:r>
    </w:p>
    <w:p w:rsidRDefault="00392A1B" w:rsidP="00392A1B" w:rsidR="00392A1B">
      <w:pPr>
        <w:pStyle w:val="Odlomakpopisa"/>
        <w:ind w:left="708"/>
        <w:jc w:val="both"/>
      </w:pPr>
    </w:p>
    <w:p w:rsidRDefault="00392A1B" w:rsidP="00392A1B" w:rsidR="00392A1B">
      <w:pPr>
        <w:numPr>
          <w:ilvl w:val="0"/>
          <w:numId w:val="4"/>
        </w:numPr>
        <w:jc w:val="both"/>
      </w:pPr>
      <w:r>
        <w:t>Zaključuje se stečajni postupak nad dužnikom Motociklistički klub "OLUJA" Donja Drenova, Donja Drenova, Donja Drenova 69, OIB 69835403151, s danom 1. ožujka 2016. godine.</w:t>
      </w:r>
    </w:p>
    <w:p w:rsidRDefault="00392A1B" w:rsidP="00392A1B" w:rsidR="00392A1B">
      <w:pPr>
        <w:jc w:val="both"/>
      </w:pPr>
    </w:p>
    <w:p w:rsidRDefault="00392A1B" w:rsidP="00392A1B" w:rsidR="00392A1B">
      <w:pPr>
        <w:numPr>
          <w:ilvl w:val="0"/>
          <w:numId w:val="4"/>
        </w:numPr>
        <w:jc w:val="both"/>
        <w:rPr>
          <w:b/>
        </w:rPr>
      </w:pPr>
      <w:r>
        <w:t>Nakon pravomoćnosti ovog rješenja Motociklistički klub "OLUJA" Donja Drenova, Donja Drenova, Donja Drenova 69, OIB 69835403151, će biti brisan iz Registra udruga.</w:t>
      </w:r>
    </w:p>
    <w:p w:rsidRDefault="00392A1B" w:rsidP="00392A1B" w:rsidR="00392A1B">
      <w:pPr>
        <w:jc w:val="center"/>
        <w:rPr>
          <w:b/>
        </w:rPr>
      </w:pPr>
    </w:p>
    <w:p w:rsidRDefault="00392A1B" w:rsidP="00392A1B" w:rsidR="00392A1B">
      <w:pPr>
        <w:jc w:val="center"/>
      </w:pPr>
      <w:r>
        <w:t>Obrazloženje</w:t>
      </w:r>
    </w:p>
    <w:p w:rsidRDefault="00392A1B" w:rsidP="00392A1B" w:rsidR="00392A1B"/>
    <w:p w:rsidRDefault="00392A1B" w:rsidP="00392A1B" w:rsidR="00392A1B">
      <w:pPr>
        <w:ind w:firstLine="708"/>
        <w:jc w:val="both"/>
      </w:pPr>
      <w:r>
        <w:t>Financijska agencija podnijela je sudu dana 30. listopada 2015. godine zahtjev za provedbu skraćenog stečajnog postupka nad dužnikom Motociklistički klub "OLUJA" Donja Drenova, Donja Drenova, Donja Drenova 69, OIB 69835403151, temeljem odredbe čl. 429. st. 1. Stečajnog zakona (Narodne novine broj 71/15, dalje u tekstu: SZ-a).</w:t>
      </w:r>
    </w:p>
    <w:p w:rsidRDefault="00392A1B" w:rsidP="00392A1B" w:rsidR="00392A1B">
      <w:pPr>
        <w:ind w:firstLine="708"/>
        <w:jc w:val="both"/>
      </w:pPr>
    </w:p>
    <w:p w:rsidRDefault="00392A1B" w:rsidP="00392A1B" w:rsidR="00392A1B">
      <w:pPr>
        <w:ind w:firstLine="708"/>
        <w:jc w:val="both"/>
      </w:pPr>
      <w:r>
        <w:t>Sud je pozvao osobe ovlaštene za zastupanje dužnika po zakonu da u roku od 15 dana dostave sudu javnobilježnički ovjerovljen popis imovine i obveza dužnika na propisanom obrascu, sukladno odredbi čl. 430., čl. 17. i čl. 13. SZ-a.</w:t>
      </w:r>
    </w:p>
    <w:p w:rsidRDefault="00392A1B" w:rsidP="00392A1B" w:rsidR="00392A1B">
      <w:pPr>
        <w:ind w:firstLine="708"/>
        <w:jc w:val="both"/>
      </w:pPr>
    </w:p>
    <w:p w:rsidRDefault="00392A1B" w:rsidP="00392A1B" w:rsidR="00392A1B">
      <w:pPr>
        <w:ind w:firstLine="708"/>
        <w:jc w:val="both"/>
      </w:pPr>
      <w:r>
        <w:lastRenderedPageBreak/>
        <w:t>Nadalje, oglasom od 22. prosinca 2015. godine, koji je oglašen na e-oglasnoj ploči suda dana 5. siječnja 2016. godine, sud je pozvao dužnikove vjerovnike da u roku od 45 dana,  sukladno čl. 430. i 431. SZ-a predlože otvaranje stečajnog postupka nad dužnikom uz upozorenje na pravne posljedice nepodnošenja istog.</w:t>
      </w:r>
    </w:p>
    <w:p w:rsidRDefault="00392A1B" w:rsidP="00392A1B" w:rsidR="00392A1B">
      <w:pPr>
        <w:ind w:firstLine="708"/>
        <w:jc w:val="both"/>
      </w:pPr>
    </w:p>
    <w:p w:rsidRDefault="00392A1B" w:rsidP="00392A1B" w:rsidR="00392A1B">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392A1B" w:rsidP="00392A1B" w:rsidR="00392A1B">
      <w:pPr>
        <w:ind w:firstLine="708"/>
        <w:jc w:val="both"/>
      </w:pPr>
    </w:p>
    <w:p w:rsidRDefault="00392A1B" w:rsidP="00392A1B" w:rsidR="00392A1B">
      <w:pPr>
        <w:ind w:firstLine="708"/>
        <w:jc w:val="both"/>
      </w:pPr>
      <w:r>
        <w:t xml:space="preserve">Osobe ovlaštene za zastupanje dužnika po zakonu nisu postupile po zaključku kojim su pozvane dostaviti ovjerovljen popis imovine i obveza dužnika na propisanom obrascu, a na što su te osobe pozvane i oglasom od 22. prosinca 2015. godine. </w:t>
      </w:r>
    </w:p>
    <w:p w:rsidRDefault="00392A1B" w:rsidP="00392A1B" w:rsidR="00392A1B">
      <w:pPr>
        <w:ind w:firstLine="708"/>
        <w:jc w:val="both"/>
      </w:pPr>
    </w:p>
    <w:p w:rsidRDefault="00392A1B" w:rsidP="00392A1B" w:rsidR="00392A1B">
      <w:pPr>
        <w:ind w:firstLine="708"/>
        <w:jc w:val="both"/>
      </w:pPr>
      <w:r>
        <w:t>Niti jedan od vjerovnika u ostavljenom roku nije podnio prijedlog za otvaranje redovnog stečajnog postupka.</w:t>
      </w:r>
    </w:p>
    <w:p w:rsidRDefault="00392A1B" w:rsidP="00392A1B" w:rsidR="00392A1B">
      <w:pPr>
        <w:ind w:firstLine="708"/>
        <w:jc w:val="both"/>
      </w:pPr>
    </w:p>
    <w:p w:rsidRDefault="00392A1B" w:rsidP="00392A1B" w:rsidR="00392A1B">
      <w:pPr>
        <w:ind w:firstLine="708"/>
        <w:jc w:val="both"/>
      </w:pPr>
      <w:r>
        <w:t>Iz podneska Hrvatskog zavoda za mirovinsko osiguranje proizlazi da dužnik nema zaposlenih.</w:t>
      </w:r>
    </w:p>
    <w:p w:rsidRDefault="00392A1B" w:rsidP="00392A1B" w:rsidR="00392A1B">
      <w:pPr>
        <w:ind w:firstLine="708"/>
        <w:jc w:val="both"/>
      </w:pPr>
      <w:r>
        <w:t xml:space="preserve"> </w:t>
      </w:r>
    </w:p>
    <w:p w:rsidRDefault="00392A1B" w:rsidP="00392A1B" w:rsidR="00392A1B">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392A1B" w:rsidP="00392A1B" w:rsidR="00392A1B">
      <w:pPr>
        <w:ind w:firstLine="708"/>
        <w:jc w:val="both"/>
      </w:pPr>
    </w:p>
    <w:p w:rsidRDefault="00392A1B" w:rsidP="00392A1B" w:rsidR="00392A1B">
      <w:pPr>
        <w:ind w:firstLine="708"/>
        <w:jc w:val="both"/>
      </w:pPr>
      <w:r>
        <w:t xml:space="preserve">Slijedom navedenog,  smatra se da je dužnik nesposoban za plaćanje te su ispunjeni uvjeti iz čl. 428. SZ-a, pa je odlučeno kao u izreci rješenja temeljem odredbe čl. 431. SZ-a.  </w:t>
      </w:r>
    </w:p>
    <w:p w:rsidRDefault="00392A1B" w:rsidP="00392A1B" w:rsidR="00392A1B">
      <w:pPr>
        <w:ind w:firstLine="708"/>
        <w:jc w:val="both"/>
      </w:pPr>
    </w:p>
    <w:p w:rsidRDefault="00392A1B" w:rsidP="00392A1B" w:rsidR="00392A1B">
      <w:pPr>
        <w:ind w:firstLine="708"/>
        <w:jc w:val="both"/>
      </w:pPr>
      <w:r>
        <w:t xml:space="preserve">Izbor stečajnog upravitelja je obavljen primjenom odredbi čl. 432. SZ-a. </w:t>
      </w:r>
    </w:p>
    <w:p w:rsidRDefault="00392A1B" w:rsidP="00392A1B" w:rsidR="00392A1B">
      <w:pPr>
        <w:ind w:firstLine="708"/>
        <w:jc w:val="both"/>
      </w:pPr>
    </w:p>
    <w:p w:rsidRDefault="00392A1B" w:rsidP="00392A1B" w:rsidR="00392A1B">
      <w:pPr>
        <w:jc w:val="center"/>
      </w:pPr>
      <w:r>
        <w:t>U Karlovcu 1. ožujka 2016. godine</w:t>
      </w:r>
    </w:p>
    <w:p w:rsidRDefault="00392A1B" w:rsidP="00392A1B" w:rsidR="00392A1B">
      <w:pPr>
        <w:ind w:left="5664"/>
        <w:jc w:val="center"/>
      </w:pPr>
      <w:r>
        <w:t xml:space="preserve">                      Stečajni sudac:</w:t>
      </w:r>
    </w:p>
    <w:p w:rsidRDefault="00392A1B" w:rsidP="00392A1B" w:rsidR="00392A1B">
      <w:pPr>
        <w:jc w:val="right"/>
      </w:pPr>
      <w:r>
        <w:t xml:space="preserve">                                                                         Goranka Boljkovac</w:t>
      </w:r>
    </w:p>
    <w:p w:rsidRDefault="00392A1B" w:rsidP="00392A1B" w:rsidR="00392A1B">
      <w:pPr>
        <w:jc w:val="right"/>
      </w:pPr>
    </w:p>
    <w:p w:rsidRDefault="00392A1B" w:rsidP="00392A1B" w:rsidR="00392A1B">
      <w:pPr>
        <w:jc w:val="right"/>
      </w:pPr>
    </w:p>
    <w:p w:rsidRDefault="00392A1B" w:rsidP="00392A1B" w:rsidR="00392A1B">
      <w:pPr>
        <w:jc w:val="right"/>
      </w:pPr>
    </w:p>
    <w:p w:rsidRDefault="00392A1B" w:rsidP="00392A1B" w:rsidR="00392A1B">
      <w:pPr>
        <w:jc w:val="right"/>
      </w:pPr>
    </w:p>
    <w:p w:rsidRDefault="00392A1B" w:rsidP="00392A1B" w:rsidR="00392A1B">
      <w:r>
        <w:t>PRAVNA POUKA: Protiv ovog rješenja dopuštena je žalba Visokom trgovačkom sudu RH,  a koja se podnosi u roku 8 dana ovom sudu u tri primjerka.</w:t>
      </w:r>
    </w:p>
    <w:p w:rsidRDefault="00392A1B" w:rsidP="00392A1B" w:rsidR="00392A1B">
      <w:r>
        <w:t>Dna:</w:t>
      </w:r>
    </w:p>
    <w:p w:rsidRDefault="00392A1B" w:rsidP="00392A1B" w:rsidR="00392A1B">
      <w:pPr>
        <w:numPr>
          <w:ilvl w:val="0"/>
          <w:numId w:val="2"/>
        </w:numPr>
      </w:pPr>
      <w:r>
        <w:t>podnositelj zahtjeva FINA</w:t>
      </w:r>
    </w:p>
    <w:p w:rsidRDefault="00392A1B" w:rsidP="00392A1B" w:rsidR="00392A1B">
      <w:pPr>
        <w:numPr>
          <w:ilvl w:val="0"/>
          <w:numId w:val="2"/>
        </w:numPr>
      </w:pPr>
      <w:r>
        <w:t>dužnik i zakonski zastupnik dužnika</w:t>
      </w:r>
    </w:p>
    <w:p w:rsidRDefault="00392A1B" w:rsidP="00392A1B" w:rsidR="00392A1B">
      <w:pPr>
        <w:numPr>
          <w:ilvl w:val="0"/>
          <w:numId w:val="2"/>
        </w:numPr>
      </w:pPr>
      <w:r>
        <w:t>Ministarstvo pravosuđa RH po ŽDO u Zagrebu</w:t>
      </w:r>
    </w:p>
    <w:p w:rsidRDefault="00392A1B" w:rsidP="00392A1B" w:rsidR="00392A1B">
      <w:pPr>
        <w:numPr>
          <w:ilvl w:val="0"/>
          <w:numId w:val="2"/>
        </w:numPr>
      </w:pPr>
      <w:r>
        <w:t>Registar udruga, po pravomoćnosti</w:t>
      </w:r>
    </w:p>
    <w:p w:rsidRDefault="00392A1B" w:rsidP="00392A1B" w:rsidR="00392A1B">
      <w:pPr>
        <w:numPr>
          <w:ilvl w:val="0"/>
          <w:numId w:val="2"/>
        </w:numPr>
      </w:pPr>
      <w:r>
        <w:t>e-oglasna ploča suda</w:t>
      </w:r>
    </w:p>
    <w:p w:rsidRDefault="00392A1B" w:rsidP="00392A1B" w:rsidR="00392A1B">
      <w:pPr>
        <w:numPr>
          <w:ilvl w:val="0"/>
          <w:numId w:val="2"/>
        </w:numPr>
      </w:pPr>
      <w:r>
        <w:t xml:space="preserve">Porezna uprava </w:t>
      </w:r>
    </w:p>
    <w:p w:rsidRDefault="00392A1B" w:rsidP="00392A1B" w:rsidR="00392A1B">
      <w:pPr>
        <w:numPr>
          <w:ilvl w:val="0"/>
          <w:numId w:val="2"/>
        </w:numPr>
      </w:pPr>
      <w:r>
        <w:t>stečajni upravitelj Jelenko Lehki</w:t>
      </w:r>
    </w:p>
    <w:p w:rsidRDefault="00416614" w:rsidP="00392A1B" w:rsidR="00416614" w:rsidRPr="00392A1B"/>
    <w:sectPr w:rsidSect="00DF1B94" w:rsidR="00416614" w:rsidRPr="00392A1B">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2A1B">
      <w:rPr>
        <w:rStyle w:val="Brojstranice"/>
        <w:noProof/>
      </w:rPr>
      <w:t>2</w:t>
    </w:r>
    <w:r>
      <w:rPr>
        <w:rStyle w:val="Brojstranice"/>
      </w:rPr>
      <w:fldChar w:fldCharType="end"/>
    </w:r>
  </w:p>
  <w:p w:rsidRDefault="00874E6C" w:rsidP="004D27C4" w:rsidR="00874E6C">
    <w:pPr>
      <w:pStyle w:val="Zaglavlje"/>
      <w:jc w:val="right"/>
    </w:pPr>
    <w:r>
      <w:t>4 St-</w:t>
    </w:r>
    <w:r w:rsidR="006D535E">
      <w:t>4194</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4421"/>
    <w:rsid w:val="000229C0"/>
    <w:rsid w:val="00064804"/>
    <w:rsid w:val="000858AE"/>
    <w:rsid w:val="00095AAE"/>
    <w:rsid w:val="000A05E9"/>
    <w:rsid w:val="000B4426"/>
    <w:rsid w:val="000E7C58"/>
    <w:rsid w:val="000F0A0A"/>
    <w:rsid w:val="0014159D"/>
    <w:rsid w:val="00191059"/>
    <w:rsid w:val="001E574A"/>
    <w:rsid w:val="00217CDB"/>
    <w:rsid w:val="00256567"/>
    <w:rsid w:val="00263B62"/>
    <w:rsid w:val="0027227B"/>
    <w:rsid w:val="0027745F"/>
    <w:rsid w:val="00277F8E"/>
    <w:rsid w:val="0028644D"/>
    <w:rsid w:val="00295F32"/>
    <w:rsid w:val="002A3066"/>
    <w:rsid w:val="002D16B2"/>
    <w:rsid w:val="002D49A0"/>
    <w:rsid w:val="002F285A"/>
    <w:rsid w:val="003126C7"/>
    <w:rsid w:val="00343119"/>
    <w:rsid w:val="003746BE"/>
    <w:rsid w:val="00392A1B"/>
    <w:rsid w:val="003C32B3"/>
    <w:rsid w:val="003F3D73"/>
    <w:rsid w:val="00416614"/>
    <w:rsid w:val="0045631B"/>
    <w:rsid w:val="004B0E11"/>
    <w:rsid w:val="004B4514"/>
    <w:rsid w:val="004D27C4"/>
    <w:rsid w:val="004D7DF4"/>
    <w:rsid w:val="0053264E"/>
    <w:rsid w:val="0057485D"/>
    <w:rsid w:val="00582442"/>
    <w:rsid w:val="005A1C82"/>
    <w:rsid w:val="005B101E"/>
    <w:rsid w:val="00610066"/>
    <w:rsid w:val="00652AC8"/>
    <w:rsid w:val="00683588"/>
    <w:rsid w:val="006932F0"/>
    <w:rsid w:val="006D535E"/>
    <w:rsid w:val="006E7C62"/>
    <w:rsid w:val="0072132F"/>
    <w:rsid w:val="007429CF"/>
    <w:rsid w:val="00756733"/>
    <w:rsid w:val="00757A14"/>
    <w:rsid w:val="007668DE"/>
    <w:rsid w:val="007A2F2C"/>
    <w:rsid w:val="00841D1C"/>
    <w:rsid w:val="00865410"/>
    <w:rsid w:val="00874E6C"/>
    <w:rsid w:val="008939A2"/>
    <w:rsid w:val="008F5E8C"/>
    <w:rsid w:val="00924530"/>
    <w:rsid w:val="0092537E"/>
    <w:rsid w:val="0094791B"/>
    <w:rsid w:val="0097396D"/>
    <w:rsid w:val="009A0E71"/>
    <w:rsid w:val="009C5541"/>
    <w:rsid w:val="009D4D18"/>
    <w:rsid w:val="00A26EB7"/>
    <w:rsid w:val="00A940BE"/>
    <w:rsid w:val="00AC3E6B"/>
    <w:rsid w:val="00AD755D"/>
    <w:rsid w:val="00B1314F"/>
    <w:rsid w:val="00B21D1E"/>
    <w:rsid w:val="00B52D06"/>
    <w:rsid w:val="00B71F98"/>
    <w:rsid w:val="00B87DAA"/>
    <w:rsid w:val="00BA5EF8"/>
    <w:rsid w:val="00BE3247"/>
    <w:rsid w:val="00BE4184"/>
    <w:rsid w:val="00BF6514"/>
    <w:rsid w:val="00C82C2F"/>
    <w:rsid w:val="00C93C8B"/>
    <w:rsid w:val="00CB6C29"/>
    <w:rsid w:val="00D910B0"/>
    <w:rsid w:val="00DE7512"/>
    <w:rsid w:val="00DF1B94"/>
    <w:rsid w:val="00E07157"/>
    <w:rsid w:val="00E46036"/>
    <w:rsid w:val="00E57BA5"/>
    <w:rsid w:val="00EA5851"/>
    <w:rsid w:val="00EB6168"/>
    <w:rsid w:val="00ED1BC8"/>
    <w:rsid w:val="00F11929"/>
    <w:rsid w:val="00F17825"/>
    <w:rsid w:val="00F2244C"/>
    <w:rsid w:val="00F344E5"/>
    <w:rsid w:val="00F554A6"/>
    <w:rsid w:val="00F746A9"/>
    <w:rsid w:val="00F86FC3"/>
    <w:rsid w:val="00FB5822"/>
    <w:rsid w:val="00FB7363"/>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87DAA"/>
    <w:rPr>
      <w:color w:val="808080"/>
      <w:bdr w:space="0" w:sz="0" w:color="auto" w:val="none"/>
      <w:shd w:fill="auto" w:color="auto" w:val="clear"/>
    </w:rPr>
  </w:style>
  <w:style w:customStyle="true" w:styleId="eSPISCCParagraphDefaultFont" w:type="character">
    <w:name w:val="eSPIS_CC_Paragraph Default Font"/>
    <w:basedOn w:val="Zadanifontodlomka"/>
    <w:rsid w:val="00B87D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DAA"/>
    <w:rPr>
      <w:bdr w:space="0" w:sz="0" w:color="auto" w:val="none"/>
      <w:shd w:fill="FFFFCC" w:color="auto" w:val="clear"/>
      <w:lang w:val="hr-HR"/>
    </w:rPr>
  </w:style>
  <w:style w:customStyle="true" w:styleId="PozadinaSvijetloCrvena" w:type="character">
    <w:name w:val="Pozadina_SvijetloCrvena"/>
    <w:basedOn w:val="eSPISCCParagraphDefaultFont"/>
    <w:rsid w:val="00B87D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7D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87DAA"/>
    <w:rPr>
      <w:color w:val="808080"/>
      <w:bdr w:color="auto" w:space="0" w:sz="0" w:val="none"/>
      <w:shd w:color="auto" w:fill="auto" w:val="clear"/>
    </w:rPr>
  </w:style>
  <w:style w:customStyle="1" w:styleId="eSPISCCParagraphDefaultFont" w:type="character">
    <w:name w:val="eSPIS_CC_Paragraph Default Font"/>
    <w:basedOn w:val="Zadanifontodlomka"/>
    <w:rsid w:val="00B87D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DAA"/>
    <w:rPr>
      <w:bdr w:color="auto" w:space="0" w:sz="0" w:val="none"/>
      <w:shd w:color="auto" w:fill="FFFFCC" w:val="clear"/>
      <w:lang w:val="hr-HR"/>
    </w:rPr>
  </w:style>
  <w:style w:customStyle="1" w:styleId="PozadinaSvijetloCrvena" w:type="character">
    <w:name w:val="Pozadina_SvijetloCrvena"/>
    <w:basedOn w:val="eSPISCCParagraphDefaultFont"/>
    <w:rsid w:val="00B87D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D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077098624">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St-4194/2015-8</izvorni_sadrzaj>
    <derivirana_varijabla naziv="DomainObject.Oznaka_1">St-4194/2015-8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4194</izvorni_sadrzaj>
    <derivirana_varijabla naziv="DomainObject.Predmet.Broj_1">4194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St-4194/2015</izvorni_sadrzaj>
    <derivirana_varijabla naziv="DomainObject.Predmet.OznakaBroj_1">St-4194/2015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Motociklistički klub OLUJA Donja Drenova</izvorni_sadrzaj>
    <derivirana_varijabla naziv="DomainObject.Predmet.ProtustrankaFormated_1">  Motociklistički klub OLUJA Donja Drenova</derivirana_varijabla>
  </DomainObject.Predmet.ProtustrankaFormated>
  <DomainObject.Predmet.ProtustrankaFormatedOIB>
    <izvorni_sadrzaj>  Motociklistički klub OLUJA Donja Drenova, OIB 69835403151</izvorni_sadrzaj>
    <derivirana_varijabla naziv="DomainObject.Predmet.ProtustrankaFormatedOIB_1">  Motociklistički klub OLUJA Donja Drenova, OIB 69835403151</derivirana_varijabla>
  </DomainObject.Predmet.ProtustrankaFormatedOIB>
  <DomainObject.Predmet.ProtustrankaFormatedWithAdress>
    <izvorni_sadrzaj> Motociklistički klub OLUJA Donja Drenova, Donja Drenova 69, 10382 Donja Drenova</izvorni_sadrzaj>
    <derivirana_varijabla naziv="DomainObject.Predmet.ProtustrankaFormatedWithAdress_1"> Motociklistički klub OLUJA Donja Drenova, Donja Drenova 69, 10382 Donja Drenova</derivirana_varijabla>
  </DomainObject.Predmet.ProtustrankaFormatedWithAdress>
  <DomainObject.Predmet.ProtustrankaFormatedWithAdressOIB>
    <izvorni_sadrzaj> Motociklistički klub OLUJA Donja Drenova, OIB 69835403151, Donja Drenova 69, 10382 Donja Drenova</izvorni_sadrzaj>
    <derivirana_varijabla naziv="DomainObject.Predmet.ProtustrankaFormatedWithAdressOIB_1"> Motociklistički klub OLUJA Donja Drenova, OIB 69835403151, Donja Drenova 69, 10382 Donja Drenova</derivirana_varijabla>
  </DomainObject.Predmet.ProtustrankaFormatedWithAdressOIB>
  <DomainObject.Predmet.ProtustrankaWithAdress>
    <izvorni_sadrzaj>Motociklistički klub OLUJA Donja Drenova Donja Drenova 69, 10382 Donja Drenova</izvorni_sadrzaj>
    <derivirana_varijabla naziv="DomainObject.Predmet.ProtustrankaWithAdress_1">Motociklistički klub OLUJA Donja Drenova Donja Drenova 69, 10382 Donja Drenova</derivirana_varijabla>
  </DomainObject.Predmet.ProtustrankaWithAdress>
  <DomainObject.Predmet.ProtustrankaWithAdressOIB>
    <izvorni_sadrzaj>Motociklistički klub OLUJA Donja Drenova, OIB 69835403151, Donja Drenova 69, 10382 Donja Drenova</izvorni_sadrzaj>
    <derivirana_varijabla naziv="DomainObject.Predmet.ProtustrankaWithAdressOIB_1">Motociklistički klub OLUJA Donja Drenova, OIB 69835403151, Donja Drenova 69, 10382 Donja Drenova</derivirana_varijabla>
  </DomainObject.Predmet.ProtustrankaWithAdressOIB>
  <DomainObject.Predmet.ProtustrankaNazivFormated>
    <izvorni_sadrzaj>Motociklistički klub OLUJA Donja Drenova</izvorni_sadrzaj>
    <derivirana_varijabla naziv="DomainObject.Predmet.ProtustrankaNazivFormated_1">Motociklistički klub OLUJA Donja Drenova</derivirana_varijabla>
  </DomainObject.Predmet.ProtustrankaNazivFormated>
  <DomainObject.Predmet.ProtustrankaNazivFormatedOIB>
    <izvorni_sadrzaj>Motociklistički klub OLUJA Donja Drenova, OIB 69835403151</izvorni_sadrzaj>
    <derivirana_varijabla naziv="DomainObject.Predmet.ProtustrankaNazivFormatedOIB_1">Motociklistički klub OLUJA Donja Drenova, OIB 69835403151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Motociklistički klub OLUJA Donja Drenova</item>
    </izvorni_sadrzaj>
    <derivirana_varijabla naziv="DomainObject.Predmet.ProtuStrankaListFormated_1">
      <item>Motociklistički klub OLUJA Donja Drenova</item>
    </derivirana_varijabla>
  </DomainObject.Predmet.ProtuStrankaListFormated>
  <DomainObject.Predmet.ProtuStrankaListFormatedOIB>
    <izvorni_sadrzaj>
      <item>Motociklistički klub OLUJA Donja Drenova, OIB 69835403151</item>
    </izvorni_sadrzaj>
    <derivirana_varijabla naziv="DomainObject.Predmet.ProtuStrankaListFormatedOIB_1">
      <item>Motociklistički klub OLUJA Donja Drenova, OIB 69835403151</item>
    </derivirana_varijabla>
  </DomainObject.Predmet.ProtuStrankaListFormatedOIB>
  <DomainObject.Predmet.ProtuStrankaListFormatedWithAdress>
    <izvorni_sadrzaj>
      <item>Motociklistički klub OLUJA Donja Drenova, Donja Drenova 69, 10382 Donja Drenova</item>
    </izvorni_sadrzaj>
    <derivirana_varijabla naziv="DomainObject.Predmet.ProtuStrankaListFormatedWithAdress_1">
      <item>Motociklistički klub OLUJA Donja Drenova, Donja Drenova 69, 10382 Donja Drenova</item>
    </derivirana_varijabla>
  </DomainObject.Predmet.ProtuStrankaListFormatedWithAdress>
  <DomainObject.Predmet.ProtuStrankaListFormatedWithAdressOIB>
    <izvorni_sadrzaj>
      <item>Motociklistički klub OLUJA Donja Drenova, OIB 69835403151, Donja Drenova 69, 10382 Donja Drenova</item>
    </izvorni_sadrzaj>
    <derivirana_varijabla naziv="DomainObject.Predmet.ProtuStrankaListFormatedWithAdressOIB_1">
      <item>Motociklistički klub OLUJA Donja Drenova, OIB 69835403151, Donja Drenova 69, 10382 Donja Drenova</item>
    </derivirana_varijabla>
  </DomainObject.Predmet.ProtuStrankaListFormatedWithAdressOIB>
  <DomainObject.Predmet.ProtuStrankaListNazivFormated>
    <izvorni_sadrzaj>
      <item>Motociklistički klub OLUJA Donja Drenova</item>
    </izvorni_sadrzaj>
    <derivirana_varijabla naziv="DomainObject.Predmet.ProtuStrankaListNazivFormated_1">
      <item>Motociklistički klub OLUJA Donja Drenova</item>
    </derivirana_varijabla>
  </DomainObject.Predmet.ProtuStrankaListNazivFormated>
  <DomainObject.Predmet.ProtuStrankaListNazivFormatedOIB>
    <izvorni_sadrzaj>
      <item>Motociklistički klub OLUJA Donja Drenova, OIB 69835403151</item>
    </izvorni_sadrzaj>
    <derivirana_varijabla naziv="DomainObject.Predmet.ProtuStrankaListNazivFormatedOIB_1">
      <item>Motociklistički klub OLUJA Donja Drenova, OIB 69835403151</item>
    </derivirana_varijabla>
  </DomainObject.Predmet.ProtuStrankaListNazivFormatedOIB>
  <DomainObject.Predmet.OstaliListFormated>
    <izvorni_sadrzaj>
      <item>DANIJEL FRLJAK</item>
    </izvorni_sadrzaj>
    <derivirana_varijabla naziv="DomainObject.Predmet.OstaliListFormated_1">
      <item>DANIJEL FRLJAK</item>
    </derivirana_varijabla>
  </DomainObject.Predmet.OstaliListFormated>
  <DomainObject.Predmet.OstaliListFormatedOIB>
    <izvorni_sadrzaj>
      <item>DANIJEL FRLJAK</item>
    </izvorni_sadrzaj>
    <derivirana_varijabla naziv="DomainObject.Predmet.OstaliListFormatedOIB_1">
      <item>DANIJEL FRLJAK</item>
    </derivirana_varijabla>
  </DomainObject.Predmet.OstaliListFormatedOIB>
  <DomainObject.Predmet.OstaliListFormatedWithAdress>
    <izvorni_sadrzaj>
      <item>DANIJEL FRLJAK</item>
    </izvorni_sadrzaj>
    <derivirana_varijabla naziv="DomainObject.Predmet.OstaliListFormatedWithAdress_1">
      <item>DANIJEL FRLJAK</item>
    </derivirana_varijabla>
  </DomainObject.Predmet.OstaliListFormatedWithAdress>
  <DomainObject.Predmet.OstaliListFormatedWithAdressOIB>
    <izvorni_sadrzaj>
      <item>DANIJEL FRLJAK</item>
    </izvorni_sadrzaj>
    <derivirana_varijabla naziv="DomainObject.Predmet.OstaliListFormatedWithAdressOIB_1">
      <item>DANIJEL FRLJAK</item>
    </derivirana_varijabla>
  </DomainObject.Predmet.OstaliListFormatedWithAdressOIB>
  <DomainObject.Predmet.OstaliListNazivFormated>
    <izvorni_sadrzaj>
      <item>DANIJEL FRLJAK</item>
    </izvorni_sadrzaj>
    <derivirana_varijabla naziv="DomainObject.Predmet.OstaliListNazivFormated_1">
      <item>DANIJEL FRLJAK</item>
    </derivirana_varijabla>
  </DomainObject.Predmet.OstaliListNazivFormated>
  <DomainObject.Predmet.OstaliListNazivFormatedOIB>
    <izvorni_sadrzaj>
      <item>DANIJEL FRLJAK</item>
    </izvorni_sadrzaj>
    <derivirana_varijabla naziv="DomainObject.Predmet.OstaliListNazivFormatedOIB_1">
      <item>DANIJEL FRLJAK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St-4194/2015-8</izvorni_sadrzaj>
    <derivirana_varijabla naziv="DomainObject.PoslovniBrojDokumenta_1">St-4194/2015-8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Motociklistički klub OLUJA Donja Drenova</izvorni_sadrzaj>
    <derivirana_varijabla naziv="DomainObject.Predmet.ProtustrankaIDrugi_1">Motociklistički klub OLUJA Donja Drenova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Motociklistički klub OLUJA Donja Drenova, OIB 69835403151, Donja Drenova 69, 10382 Donja Drenova</izvorni_sadrzaj>
    <derivirana_varijabla naziv="DomainObject.Predmet.ProtustrankaIDrugiAdressOIB_1">Motociklistički klub OLUJA Donja Drenova, OIB 69835403151, Donja Drenova 69, 10382 Donja Drenova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Motociklistički klub OLUJA Donja Drenova</item>
      <item>DANIJEL FRLJAK</item>
    </izvorni_sadrzaj>
    <derivirana_varijabla naziv="DomainObject.Predmet.SudioniciListNaziv_1">
      <item>FINA Regionalni centar Zagreb</item>
      <item>Motociklistički klub OLUJA Donja Drenova</item>
      <item>DANIJEL FRLJAK</item>
    </derivirana_varijabla>
  </DomainObject.Predmet.SudioniciListNaziv>
  <DomainObject.Predmet.SudioniciListAdressOIB>
    <izvorni_sadrzaj>
      <item>FINA Regionalni centar Zagreb, OIB 85821130368, Trg svibanjskih žrtava 1995. 1,10000 Zagreb</item>
      <item>Motociklistički klub OLUJA Donja Drenova, OIB 69835403151, Donja Drenova 69,10382 Donja Drenova</item>
      <item>DANIJEL FRLJAK</item>
    </izvorni_sadrzaj>
    <derivirana_varijabla naziv="DomainObject.Predmet.SudioniciListAdressOIB_1">
      <item>FINA Regionalni centar Zagreb, OIB 85821130368, Trg svibanjskih žrtava 1995. 1,10000 Zagreb</item>
      <item>Motociklistički klub OLUJA Donja Drenova, OIB 69835403151, Donja Drenova 69,10382 Donja Drenova</item>
      <item>DANIJEL FRLJAK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69835403151</item>
      <item>, OIB null</item>
    </izvorni_sadrzaj>
    <derivirana_varijabla naziv="DomainObject.Predmet.SudioniciListNazivOIB_1">
      <item>, OIB 85821130368</item>
      <item>, OIB 69835403151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611</properties:Words>
  <properties:Characters>3248</properties:Characters>
  <properties:Lines>92</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2016-03-01T13:28:00Z</dcterms:created>
  <dc:creator>gboljkovac</dc:creator>
  <cp:lastModifiedBy>Goranka Boljkovac</cp:lastModifiedBy>
  <cp:lastPrinted>2016-03-01T13:28:00Z</cp:lastPrinted>
  <dcterms:modified xmlns:xsi="http://www.w3.org/2001/XMLSchema-instance" xsi:type="dcterms:W3CDTF">2016-03-01T13:33:00Z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St-4194/2015-8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