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774f6" w14:paraId="05774f6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8A3DD8">
        <w:t>3203/2018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8A3DD8">
        <w:t>3203/2018</w:t>
      </w:r>
      <w:r w:rsidR="0071391A">
        <w:t xml:space="preserve"> 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2C43AF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287CE8">
        <w:t xml:space="preserve"> </w:t>
      </w:r>
      <w:r w:rsidR="008A3DD8">
        <w:t>VOZI NON-STOP j.d.o.o. za usluge i trgovinu, Zagreb (Grad Zagreb), Meštrovićev trg 9, OIB: 08261363936</w:t>
      </w:r>
      <w:r w:rsidR="002C43AF">
        <w:t>.</w:t>
      </w:r>
      <w:r w:rsidR="0059692E">
        <w:t xml:space="preserve"> 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5E2723">
        <w:t xml:space="preserve"> </w:t>
      </w:r>
      <w:r w:rsidR="008A3DD8">
        <w:t>83.971,74</w:t>
      </w:r>
      <w:r w:rsidR="00FE613E">
        <w:t xml:space="preserve"> kn.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</w:t>
      </w:r>
      <w:r w:rsidR="0071391A">
        <w:t xml:space="preserve">od </w:t>
      </w:r>
      <w:r>
        <w:t xml:space="preserve">15 dana od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 xml:space="preserve">4. Pozivaju se vjerovnici dužnika najkasnije u roku od </w:t>
      </w:r>
      <w:r w:rsidR="00287CE8">
        <w:t>45 (</w:t>
      </w:r>
      <w:r>
        <w:t>četrdeset pet)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6A21A1">
        <w:t>12. ožujka</w:t>
      </w:r>
      <w:r w:rsidR="004B3F81">
        <w:t xml:space="preserve"> </w:t>
      </w:r>
      <w:r w:rsidR="00F812ED">
        <w:t>201</w:t>
      </w:r>
      <w:r w:rsidR="00E577D8">
        <w:t>9</w:t>
      </w:r>
      <w:r w:rsidR="00F812ED">
        <w:t>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210CFC" w:rsidP="00995CE9" w:rsidR="00E66941" w:rsidRPr="003F4699">
      <w:pPr>
        <w:jc w:val="both"/>
      </w:pPr>
      <w:r>
        <w:rPr>
          <w:lang w:val="pl-PL"/>
        </w:rPr>
        <w:t xml:space="preserve">e-oglasna ploča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7B41"/>
    <w:rsid w:val="00022DC5"/>
    <w:rsid w:val="00024B2E"/>
    <w:rsid w:val="00031931"/>
    <w:rsid w:val="000509DA"/>
    <w:rsid w:val="00054EEE"/>
    <w:rsid w:val="00060B81"/>
    <w:rsid w:val="00092025"/>
    <w:rsid w:val="00097A55"/>
    <w:rsid w:val="000A40E7"/>
    <w:rsid w:val="000C26C7"/>
    <w:rsid w:val="000E083E"/>
    <w:rsid w:val="000E6EBD"/>
    <w:rsid w:val="001103A3"/>
    <w:rsid w:val="00114EAD"/>
    <w:rsid w:val="00125923"/>
    <w:rsid w:val="001273D2"/>
    <w:rsid w:val="0013196D"/>
    <w:rsid w:val="001447D4"/>
    <w:rsid w:val="0015004B"/>
    <w:rsid w:val="001833FC"/>
    <w:rsid w:val="00185571"/>
    <w:rsid w:val="001A0D9A"/>
    <w:rsid w:val="001E50FB"/>
    <w:rsid w:val="001E7801"/>
    <w:rsid w:val="001F272A"/>
    <w:rsid w:val="001F6933"/>
    <w:rsid w:val="00205133"/>
    <w:rsid w:val="002054E3"/>
    <w:rsid w:val="00210CFC"/>
    <w:rsid w:val="00230A63"/>
    <w:rsid w:val="0023234B"/>
    <w:rsid w:val="00232743"/>
    <w:rsid w:val="0024040F"/>
    <w:rsid w:val="002626F3"/>
    <w:rsid w:val="00262995"/>
    <w:rsid w:val="00263D6D"/>
    <w:rsid w:val="00264D19"/>
    <w:rsid w:val="00287CE8"/>
    <w:rsid w:val="00297E94"/>
    <w:rsid w:val="002C43AF"/>
    <w:rsid w:val="002E5ADB"/>
    <w:rsid w:val="002F1E46"/>
    <w:rsid w:val="003021D7"/>
    <w:rsid w:val="00302DB9"/>
    <w:rsid w:val="00303501"/>
    <w:rsid w:val="0031093C"/>
    <w:rsid w:val="00325398"/>
    <w:rsid w:val="0034451C"/>
    <w:rsid w:val="003521B1"/>
    <w:rsid w:val="00361B12"/>
    <w:rsid w:val="00372D1E"/>
    <w:rsid w:val="0038246E"/>
    <w:rsid w:val="003C0827"/>
    <w:rsid w:val="003C1DDC"/>
    <w:rsid w:val="003D35F9"/>
    <w:rsid w:val="003E3A15"/>
    <w:rsid w:val="004006C6"/>
    <w:rsid w:val="00403973"/>
    <w:rsid w:val="00413F4C"/>
    <w:rsid w:val="004158CB"/>
    <w:rsid w:val="004234FE"/>
    <w:rsid w:val="004243E6"/>
    <w:rsid w:val="004357DD"/>
    <w:rsid w:val="00440570"/>
    <w:rsid w:val="00440CB9"/>
    <w:rsid w:val="0045172A"/>
    <w:rsid w:val="004567C6"/>
    <w:rsid w:val="0046169E"/>
    <w:rsid w:val="0046355B"/>
    <w:rsid w:val="004651DC"/>
    <w:rsid w:val="0048594B"/>
    <w:rsid w:val="004A34D9"/>
    <w:rsid w:val="004B337A"/>
    <w:rsid w:val="004B3F81"/>
    <w:rsid w:val="004F3962"/>
    <w:rsid w:val="00503E0B"/>
    <w:rsid w:val="00510F16"/>
    <w:rsid w:val="005150F4"/>
    <w:rsid w:val="005241B0"/>
    <w:rsid w:val="0053446F"/>
    <w:rsid w:val="00534A63"/>
    <w:rsid w:val="00562FA8"/>
    <w:rsid w:val="00564A22"/>
    <w:rsid w:val="00572798"/>
    <w:rsid w:val="00576133"/>
    <w:rsid w:val="00590AEF"/>
    <w:rsid w:val="00591994"/>
    <w:rsid w:val="0059692E"/>
    <w:rsid w:val="005A0039"/>
    <w:rsid w:val="005B06CF"/>
    <w:rsid w:val="005D476D"/>
    <w:rsid w:val="005E26B2"/>
    <w:rsid w:val="005E2723"/>
    <w:rsid w:val="005E4AB8"/>
    <w:rsid w:val="005F0073"/>
    <w:rsid w:val="005F2331"/>
    <w:rsid w:val="005F4627"/>
    <w:rsid w:val="00614405"/>
    <w:rsid w:val="006219A7"/>
    <w:rsid w:val="00627F6A"/>
    <w:rsid w:val="0064457C"/>
    <w:rsid w:val="006450C0"/>
    <w:rsid w:val="00657B8E"/>
    <w:rsid w:val="00691ED5"/>
    <w:rsid w:val="006A21A1"/>
    <w:rsid w:val="006C7C54"/>
    <w:rsid w:val="006D2EC3"/>
    <w:rsid w:val="006D4A58"/>
    <w:rsid w:val="006F130C"/>
    <w:rsid w:val="006F1F66"/>
    <w:rsid w:val="006F6DCF"/>
    <w:rsid w:val="00701DD9"/>
    <w:rsid w:val="0071015B"/>
    <w:rsid w:val="0071391A"/>
    <w:rsid w:val="007225E1"/>
    <w:rsid w:val="00752EEB"/>
    <w:rsid w:val="00766090"/>
    <w:rsid w:val="007B0766"/>
    <w:rsid w:val="007B5AFD"/>
    <w:rsid w:val="007B7C6C"/>
    <w:rsid w:val="007C6FB0"/>
    <w:rsid w:val="007D5A5D"/>
    <w:rsid w:val="007F59AE"/>
    <w:rsid w:val="008155EE"/>
    <w:rsid w:val="00824ACC"/>
    <w:rsid w:val="00836550"/>
    <w:rsid w:val="00860E7C"/>
    <w:rsid w:val="008613BD"/>
    <w:rsid w:val="00863025"/>
    <w:rsid w:val="00871F01"/>
    <w:rsid w:val="00887134"/>
    <w:rsid w:val="008942A0"/>
    <w:rsid w:val="00895792"/>
    <w:rsid w:val="008A3DD8"/>
    <w:rsid w:val="008C0547"/>
    <w:rsid w:val="008D5089"/>
    <w:rsid w:val="008E290F"/>
    <w:rsid w:val="0091251E"/>
    <w:rsid w:val="00916786"/>
    <w:rsid w:val="00920CA0"/>
    <w:rsid w:val="00925483"/>
    <w:rsid w:val="009418A6"/>
    <w:rsid w:val="009419D8"/>
    <w:rsid w:val="00952160"/>
    <w:rsid w:val="009664BB"/>
    <w:rsid w:val="00975CC6"/>
    <w:rsid w:val="00992901"/>
    <w:rsid w:val="009A2752"/>
    <w:rsid w:val="009B1875"/>
    <w:rsid w:val="009D16E5"/>
    <w:rsid w:val="009E5982"/>
    <w:rsid w:val="00A11486"/>
    <w:rsid w:val="00A13FC9"/>
    <w:rsid w:val="00A23293"/>
    <w:rsid w:val="00A3406F"/>
    <w:rsid w:val="00A71431"/>
    <w:rsid w:val="00A87324"/>
    <w:rsid w:val="00AA13CA"/>
    <w:rsid w:val="00AA3A7B"/>
    <w:rsid w:val="00AA5A3D"/>
    <w:rsid w:val="00AC39EC"/>
    <w:rsid w:val="00AC4528"/>
    <w:rsid w:val="00AD027A"/>
    <w:rsid w:val="00AD30A3"/>
    <w:rsid w:val="00AE0315"/>
    <w:rsid w:val="00AF08CF"/>
    <w:rsid w:val="00B07C12"/>
    <w:rsid w:val="00B200CF"/>
    <w:rsid w:val="00B60892"/>
    <w:rsid w:val="00B63F00"/>
    <w:rsid w:val="00B724A2"/>
    <w:rsid w:val="00B82074"/>
    <w:rsid w:val="00B82F18"/>
    <w:rsid w:val="00B8496C"/>
    <w:rsid w:val="00BB7725"/>
    <w:rsid w:val="00BC5988"/>
    <w:rsid w:val="00BE2BCD"/>
    <w:rsid w:val="00BE6A48"/>
    <w:rsid w:val="00C13922"/>
    <w:rsid w:val="00C26753"/>
    <w:rsid w:val="00C307EB"/>
    <w:rsid w:val="00C3490F"/>
    <w:rsid w:val="00C51EF9"/>
    <w:rsid w:val="00C56650"/>
    <w:rsid w:val="00C836B9"/>
    <w:rsid w:val="00C958E9"/>
    <w:rsid w:val="00CC68C8"/>
    <w:rsid w:val="00CE4F6A"/>
    <w:rsid w:val="00CE7362"/>
    <w:rsid w:val="00D00649"/>
    <w:rsid w:val="00D01B78"/>
    <w:rsid w:val="00D11D56"/>
    <w:rsid w:val="00D341A4"/>
    <w:rsid w:val="00D35A61"/>
    <w:rsid w:val="00D419EB"/>
    <w:rsid w:val="00D42260"/>
    <w:rsid w:val="00D439E7"/>
    <w:rsid w:val="00D66226"/>
    <w:rsid w:val="00D84142"/>
    <w:rsid w:val="00D92C9F"/>
    <w:rsid w:val="00D93A6A"/>
    <w:rsid w:val="00DA1DA3"/>
    <w:rsid w:val="00DC5E6C"/>
    <w:rsid w:val="00DD4625"/>
    <w:rsid w:val="00DF485C"/>
    <w:rsid w:val="00E16172"/>
    <w:rsid w:val="00E20AA2"/>
    <w:rsid w:val="00E313F3"/>
    <w:rsid w:val="00E473EF"/>
    <w:rsid w:val="00E577D8"/>
    <w:rsid w:val="00E60025"/>
    <w:rsid w:val="00E65615"/>
    <w:rsid w:val="00E66941"/>
    <w:rsid w:val="00E67F27"/>
    <w:rsid w:val="00E778D1"/>
    <w:rsid w:val="00E85C7A"/>
    <w:rsid w:val="00EA462C"/>
    <w:rsid w:val="00EA6A1F"/>
    <w:rsid w:val="00EC3302"/>
    <w:rsid w:val="00ED6AA8"/>
    <w:rsid w:val="00EE2862"/>
    <w:rsid w:val="00EE31B5"/>
    <w:rsid w:val="00F034D3"/>
    <w:rsid w:val="00F064E2"/>
    <w:rsid w:val="00F100EF"/>
    <w:rsid w:val="00F12C44"/>
    <w:rsid w:val="00F14ABA"/>
    <w:rsid w:val="00F371B8"/>
    <w:rsid w:val="00F45FB5"/>
    <w:rsid w:val="00F75FBE"/>
    <w:rsid w:val="00F812ED"/>
    <w:rsid w:val="00F81928"/>
    <w:rsid w:val="00F85A47"/>
    <w:rsid w:val="00FA5A8D"/>
    <w:rsid w:val="00FB50B9"/>
    <w:rsid w:val="00FB7963"/>
    <w:rsid w:val="00FD45CA"/>
    <w:rsid w:val="00FD78CF"/>
    <w:rsid w:val="00FE50A6"/>
    <w:rsid w:val="00FE5848"/>
    <w:rsid w:val="00FE6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ožujka 2019.</izvorni_sadrzaj>
    <derivirana_varijabla naziv="DomainObject.DatumDonosenjaOdluke_1">12.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3203</izvorni_sadrzaj>
    <derivirana_varijabla naziv="DomainObject.Predmet.Broj_1">3203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2018.</izvorni_sadrzaj>
    <derivirana_varijabla naziv="DomainObject.Predmet.DatumOsnivanja_1">31.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St-3203/2018</izvorni_sadrzaj>
    <derivirana_varijabla naziv="DomainObject.Predmet.OznakaBroj_1">St-3203/2018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VOZI NON-STOP j.d.o.o. za usluge i trgovinu zastupanog po punomoćniku Marino Malek</izvorni_sadrzaj>
    <derivirana_varijabla naziv="DomainObject.Predmet.ProtustrankaFormated_1">  VOZI NON-STOP j.d.o.o. za usluge i trgovinu zastupanog po punomoćniku Marino Malek</derivirana_varijabla>
  </DomainObject.Predmet.ProtustrankaFormated>
  <DomainObject.Predmet.ProtustrankaFormatedOIB>
    <izvorni_sadrzaj>  VOZI NON-STOP j.d.o.o. za usluge i trgovinu, OIB 08261363936 zastupanog po punomoćniku Marino Malek</izvorni_sadrzaj>
    <derivirana_varijabla naziv="DomainObject.Predmet.ProtustrankaFormatedOIB_1">  VOZI NON-STOP j.d.o.o. za usluge i trgovinu, OIB 08261363936 zastupanog po punomoćniku Marino Malek</derivirana_varijabla>
  </DomainObject.Predmet.ProtustrankaFormatedOIB>
  <DomainObject.Predmet.ProtustrankaFormatedWithAdress>
    <izvorni_sadrzaj> VOZI NON-STOP j.d.o.o. za usluge i trgovinu, Meštrovićev trg 9, 10000 Zagreb zastupanog po punomoćniku Marino Malek</izvorni_sadrzaj>
    <derivirana_varijabla naziv="DomainObject.Predmet.ProtustrankaFormatedWithAdress_1"> VOZI NON-STOP j.d.o.o. za usluge i trgovinu, Meštrovićev trg 9, 10000 Zagreb zastupanog po punomoćniku Marino Malek</derivirana_varijabla>
  </DomainObject.Predmet.ProtustrankaFormatedWithAdress>
  <DomainObject.Predmet.ProtustrankaFormatedWithAdressOIB>
    <izvorni_sadrzaj> VOZI NON-STOP j.d.o.o. za usluge i trgovinu, OIB 08261363936, Meštrovićev trg 9, 10000 Zagreb zastupanog po punomoćniku Marino Malek</izvorni_sadrzaj>
    <derivirana_varijabla naziv="DomainObject.Predmet.ProtustrankaFormatedWithAdressOIB_1"> VOZI NON-STOP j.d.o.o. za usluge i trgovinu, OIB 08261363936, Meštrovićev trg 9, 10000 Zagreb zastupanog po punomoćniku Marino Malek</derivirana_varijabla>
  </DomainObject.Predmet.ProtustrankaFormatedWithAdressOIB>
  <DomainObject.Predmet.ProtustrankaWithAdress>
    <izvorni_sadrzaj>VOZI NON-STOP j.d.o.o. za usluge i trgovinu Meštrovićev trg 9, 10000 Zagreb</izvorni_sadrzaj>
    <derivirana_varijabla naziv="DomainObject.Predmet.ProtustrankaWithAdress_1">VOZI NON-STOP j.d.o.o. za usluge i trgovinu Meštrovićev trg 9, 10000 Zagreb</derivirana_varijabla>
  </DomainObject.Predmet.ProtustrankaWithAdress>
  <DomainObject.Predmet.ProtustrankaWithAdressOIB>
    <izvorni_sadrzaj>VOZI NON-STOP j.d.o.o. za usluge i trgovinu, OIB 08261363936, Meštrovićev trg 9, 10000 Zagreb</izvorni_sadrzaj>
    <derivirana_varijabla naziv="DomainObject.Predmet.ProtustrankaWithAdressOIB_1">VOZI NON-STOP j.d.o.o. za usluge i trgovinu, OIB 08261363936, Meštrovićev trg 9, 10000 Zagreb</derivirana_varijabla>
  </DomainObject.Predmet.ProtustrankaWithAdressOIB>
  <DomainObject.Predmet.ProtustrankaNazivFormated>
    <izvorni_sadrzaj>VOZI NON-STOP j.d.o.o. za usluge i trgovinu</izvorni_sadrzaj>
    <derivirana_varijabla naziv="DomainObject.Predmet.ProtustrankaNazivFormated_1">VOZI NON-STOP j.d.o.o. za usluge i trgovinu</derivirana_varijabla>
  </DomainObject.Predmet.ProtustrankaNazivFormated>
  <DomainObject.Predmet.ProtustrankaNazivFormatedOIB>
    <izvorni_sadrzaj>VOZI NON-STOP j.d.o.o. za usluge i trgovinu, OIB 08261363936</izvorni_sadrzaj>
    <derivirana_varijabla naziv="DomainObject.Predmet.ProtustrankaNazivFormatedOIB_1">VOZI NON-STOP j.d.o.o. za usluge i trgovinu, OIB 08261363936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VOZI NON-STOP j.d.o.o. za usluge i trgovinu zastupanog po punomoćniku Marino Malek</item>
    </izvorni_sadrzaj>
    <derivirana_varijabla naziv="DomainObject.Predmet.ProtuStrankaListFormated_1">
      <item>VOZI NON-STOP j.d.o.o. za usluge i trgovinu zastupanog po punomoćniku Marino Malek</item>
    </derivirana_varijabla>
  </DomainObject.Predmet.ProtuStrankaListFormated>
  <DomainObject.Predmet.ProtuStrankaListFormatedOIB>
    <izvorni_sadrzaj>
      <item>VOZI NON-STOP j.d.o.o. za usluge i trgovinu, OIB 08261363936 zastupanog po punomoćniku Marino Malek</item>
    </izvorni_sadrzaj>
    <derivirana_varijabla naziv="DomainObject.Predmet.ProtuStrankaListFormatedOIB_1">
      <item>VOZI NON-STOP j.d.o.o. za usluge i trgovinu, OIB 08261363936 zastupanog po punomoćniku Marino Malek</item>
    </derivirana_varijabla>
  </DomainObject.Predmet.ProtuStrankaListFormatedOIB>
  <DomainObject.Predmet.ProtuStrankaListFormatedWithAdress>
    <izvorni_sadrzaj>
      <item>VOZI NON-STOP j.d.o.o. za usluge i trgovinu, Meštrovićev trg 9, 10000 Zagreb zastupanog po punomoćniku Marino Malek</item>
    </izvorni_sadrzaj>
    <derivirana_varijabla naziv="DomainObject.Predmet.ProtuStrankaListFormatedWithAdress_1">
      <item>VOZI NON-STOP j.d.o.o. za usluge i trgovinu, Meštrovićev trg 9, 10000 Zagreb zastupanog po punomoćniku Marino Malek</item>
    </derivirana_varijabla>
  </DomainObject.Predmet.ProtuStrankaListFormatedWithAdress>
  <DomainObject.Predmet.ProtuStrankaListFormatedWithAdressOIB>
    <izvorni_sadrzaj>
      <item>VOZI NON-STOP j.d.o.o. za usluge i trgovinu, OIB 08261363936, Meštrovićev trg 9, 10000 Zagreb zastupanog po punomoćniku Marino Malek</item>
    </izvorni_sadrzaj>
    <derivirana_varijabla naziv="DomainObject.Predmet.ProtuStrankaListFormatedWithAdressOIB_1">
      <item>VOZI NON-STOP j.d.o.o. za usluge i trgovinu, OIB 08261363936, Meštrovićev trg 9, 10000 Zagreb zastupanog po punomoćniku Marino Malek</item>
    </derivirana_varijabla>
  </DomainObject.Predmet.ProtuStrankaListFormatedWithAdressOIB>
  <DomainObject.Predmet.ProtuStrankaListNazivFormated>
    <izvorni_sadrzaj>
      <item>VOZI NON-STOP j.d.o.o. za usluge i trgovinu</item>
    </izvorni_sadrzaj>
    <derivirana_varijabla naziv="DomainObject.Predmet.ProtuStrankaListNazivFormated_1">
      <item>VOZI NON-STOP j.d.o.o. za usluge i trgovinu</item>
    </derivirana_varijabla>
  </DomainObject.Predmet.ProtuStrankaListNazivFormated>
  <DomainObject.Predmet.ProtuStrankaListNazivFormatedOIB>
    <izvorni_sadrzaj>
      <item>VOZI NON-STOP j.d.o.o. za usluge i trgovinu, OIB 08261363936</item>
    </izvorni_sadrzaj>
    <derivirana_varijabla naziv="DomainObject.Predmet.ProtuStrankaListNazivFormatedOIB_1">
      <item>VOZI NON-STOP j.d.o.o. za usluge i trgovinu, OIB 08261363936</item>
    </derivirana_varijabla>
  </DomainObject.Predmet.ProtuStrankaListNazivFormatedOIB>
  <DomainObject.Predmet.OstaliListFormated>
    <izvorni_sadrzaj>
      <item>Marino Malek punomoćnik sudionika u postupku VOZI NON-STOP j.d.o.o. za usluge i trgovinu</item>
    </izvorni_sadrzaj>
    <derivirana_varijabla naziv="DomainObject.Predmet.OstaliListFormated_1">
      <item>Marino Malek punomoćnik sudionika u postupku VOZI NON-STOP j.d.o.o. za usluge i trgovinu</item>
    </derivirana_varijabla>
  </DomainObject.Predmet.OstaliListFormated>
  <DomainObject.Predmet.OstaliListFormatedOIB>
    <izvorni_sadrzaj>
      <item>Marino Malek, OIB 39023165522 punomoćnik sudionika u postupku VOZI NON-STOP j.d.o.o. za usluge i trgovinu</item>
    </izvorni_sadrzaj>
    <derivirana_varijabla naziv="DomainObject.Predmet.OstaliListFormatedOIB_1">
      <item>Marino Malek, OIB 39023165522 punomoćnik sudionika u postupku VOZI NON-STOP j.d.o.o. za usluge i trgovinu</item>
    </derivirana_varijabla>
  </DomainObject.Predmet.OstaliListFormatedOIB>
  <DomainObject.Predmet.OstaliListFormatedWithAdress>
    <izvorni_sadrzaj>
      <item>Marino Malek, Meštrovićev Trg 9, 10000 Zagreb punomoćnik sudionika u postupku VOZI NON-STOP j.d.o.o. za usluge i trgovinu</item>
    </izvorni_sadrzaj>
    <derivirana_varijabla naziv="DomainObject.Predmet.OstaliListFormatedWithAdress_1">
      <item>Marino Malek, Meštrovićev Trg 9, 10000 Zagreb punomoćnik sudionika u postupku VOZI NON-STOP j.d.o.o. za usluge i trgovinu</item>
    </derivirana_varijabla>
  </DomainObject.Predmet.OstaliListFormatedWithAdress>
  <DomainObject.Predmet.OstaliListFormatedWithAdressOIB>
    <izvorni_sadrzaj>
      <item>Marino Malek, OIB 39023165522, Meštrovićev Trg 9, 10000 Zagreb punomoćnik sudionika u postupku VOZI NON-STOP j.d.o.o. za usluge i trgovinu</item>
    </izvorni_sadrzaj>
    <derivirana_varijabla naziv="DomainObject.Predmet.OstaliListFormatedWithAdressOIB_1">
      <item>Marino Malek, OIB 39023165522, Meštrovićev Trg 9, 10000 Zagreb punomoćnik sudionika u postupku VOZI NON-STOP j.d.o.o. za usluge i trgovinu</item>
    </derivirana_varijabla>
  </DomainObject.Predmet.OstaliListFormatedWithAdressOIB>
  <DomainObject.Predmet.OstaliListNazivFormated>
    <izvorni_sadrzaj>
      <item>Marino Malek</item>
    </izvorni_sadrzaj>
    <derivirana_varijabla naziv="DomainObject.Predmet.OstaliListNazivFormated_1">
      <item>Marino Malek</item>
    </derivirana_varijabla>
  </DomainObject.Predmet.OstaliListNazivFormated>
  <DomainObject.Predmet.OstaliListNazivFormatedOIB>
    <izvorni_sadrzaj>
      <item>Marino Malek, OIB 39023165522</item>
    </izvorni_sadrzaj>
    <derivirana_varijabla naziv="DomainObject.Predmet.OstaliListNazivFormatedOIB_1">
      <item>Marino Malek, OIB 39023165522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2019.</izvorni_sadrzaj>
    <derivirana_varijabla naziv="DomainObject.Datum_1">12.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VOZI NON-STOP j.d.o.o. za usluge i trgovinu</izvorni_sadrzaj>
    <derivirana_varijabla naziv="DomainObject.Predmet.ProtustrankaIDrugi_1">VOZI NON-STOP j.d.o.o. za usluge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VOZI NON-STOP j.d.o.o. za usluge i trgovinu, OIB 08261363936, Meštrovićev trg 9, 10000 Zagreb</izvorni_sadrzaj>
    <derivirana_varijabla naziv="DomainObject.Predmet.ProtustrankaIDrugiAdressOIB_1">VOZI NON-STOP j.d.o.o. za usluge i trgovinu, OIB 08261363936, Meštrovićev trg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VOZI NON-STOP j.d.o.o. za usluge i trgovinu</item>
      <item>Marino Malek</item>
    </izvorni_sadrzaj>
    <derivirana_varijabla naziv="DomainObject.Predmet.SudioniciListNaziv_1">
      <item>FINA Regionalni centar Zagreb</item>
      <item>VOZI NON-STOP j.d.o.o. za usluge i trgovinu</item>
      <item>Marino Malek</item>
    </derivirana_varijabla>
  </DomainObject.Predmet.SudioniciListNaziv>
  <DomainObject.Predmet.SudioniciListAdressOIB>
    <izvorni_sadrzaj>
      <item>FINA Regionalni centar Zagreb, OIB 85821130368, Trg svibanjskih žrtava 1995. 1,10000 Zagreb</item>
      <item>VOZI NON-STOP j.d.o.o. za usluge i trgovinu, OIB 08261363936, Meštrovićev trg 9,10000 Zagreb</item>
      <item>Marino Malek, OIB 39023165522, Meštrovićev Trg 9,10000 Zagreb</item>
    </izvorni_sadrzaj>
    <derivirana_varijabla naziv="DomainObject.Predmet.SudioniciListAdressOIB_1">
      <item>FINA Regionalni centar Zagreb, OIB 85821130368, Trg svibanjskih žrtava 1995. 1,10000 Zagreb</item>
      <item>VOZI NON-STOP j.d.o.o. za usluge i trgovinu, OIB 08261363936, Meštrovićev trg 9,10000 Zagreb</item>
      <item>Marino Malek, OIB 39023165522, Meštrovićev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08261363936</item>
      <item>, OIB 39023165522</item>
    </izvorni_sadrzaj>
    <derivirana_varijabla naziv="DomainObject.Predmet.SudioniciListNazivOIB_1">
      <item>, OIB 85821130368</item>
      <item>, OIB 08261363936</item>
      <item>, OIB 39023165522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254</properties:Words>
  <properties:Characters>1352</properties:Characters>
  <properties:Lines>40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2019-03-07T08:26:00Z</dcterms:created>
  <dc:creator>ilukac</dc:creator>
  <cp:lastModifiedBy>Katarina Babić</cp:lastModifiedBy>
  <cp:lastPrinted>2019-03-12T12:07:00Z</cp:lastPrinted>
  <dcterms:modified xmlns:xsi="http://www.w3.org/2001/XMLSchema-instance" xsi:type="dcterms:W3CDTF">2019-03-12T12:07:00Z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(3203-18 OGLAS poziv vjerovnicima - po novom Zakonu.docx)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