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2ea5" w14:paraId="fd62ea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772B9">
        <w:rPr>
          <w:lang w:val="hr-HR"/>
        </w:rPr>
        <w:t>St-759/15-3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E772B9">
        <w:t>VETERINARSKA PRAKSA-SPECIJALISTIČKA AMBULANTA ZA MALE ŽIVOTINJE Dr. sc. DAVORIN LUKMAN dr. vet. med. d.o.o., OIB: 19654045502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E772B9">
        <w:t>sjedištem u Trnovečka 6</w:t>
      </w:r>
      <w:r w:rsidR="00C239DF">
        <w:t>, 42000 Varaždin</w:t>
      </w:r>
      <w:r w:rsidR="0082762B">
        <w:t xml:space="preserve">, </w:t>
      </w:r>
      <w:r w:rsidR="002C5CA3">
        <w:t xml:space="preserve">dana </w:t>
      </w:r>
      <w:r w:rsidR="00B3789E">
        <w:t>1</w:t>
      </w:r>
      <w:r w:rsidR="00D272D2">
        <w:t>5</w:t>
      </w:r>
      <w:r w:rsidR="00025B63">
        <w:t>.</w:t>
      </w:r>
      <w:r w:rsidR="00920620">
        <w:t xml:space="preserve"> </w:t>
      </w:r>
      <w:r w:rsidR="00E45EC9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3084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E772B9">
        <w:t>VETERINARSKA PRAKSA-SPECIJALISTIČKA AMBULANTA ZA MALE ŽIVOTINJE Dr. sc. DAVORIN LUKMAN dr. vet. med. d.o.o., OIB: 19654045502 sa sjedištem u Trnovečka 6, 42000 Varaždin</w:t>
      </w:r>
      <w:r w:rsidR="00E772B9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D272D2">
        <w:rPr>
          <w:lang w:val="hr-HR"/>
        </w:rPr>
        <w:t>06. studenog</w:t>
      </w:r>
      <w:r w:rsidR="00E66FC5">
        <w:rPr>
          <w:lang w:val="hr-HR"/>
        </w:rPr>
        <w:t xml:space="preserve">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E772B9">
        <w:t>24.620,85</w:t>
      </w:r>
      <w:r w:rsidR="00E772B9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9395B">
        <w:t xml:space="preserve">  </w:t>
      </w:r>
      <w:r w:rsidR="00E772B9">
        <w:t>VETERINARSKA PRAKSA-SPECIJALISTIČKA AMBULANTA ZA MALE ŽIVOTINJE Dr. sc. DAVORIN LUKMAN dr. vet. med. d.o.o., OIB: 19654045502 sa sjedištem u Trnovečka 6,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</w:t>
      </w:r>
      <w:r w:rsidR="0020506B">
        <w:lastRenderedPageBreak/>
        <w:t>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30843">
        <w:rPr>
          <w:lang w:val="hr-HR"/>
        </w:rPr>
        <w:t xml:space="preserve"> ovome sudu dana 10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E772B9">
        <w:t>VETERINARSKA PRAKSA-SPECIJALISTIČKA AMBULANTA ZA MALE ŽIVOTINJE Dr. sc. DAVORIN LUKMAN dr. vet. med. d.o.o., OIB: 19654045502 sa sjedištem u Trnovečka 6,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057AFC">
        <w:rPr>
          <w:lang w:val="hr-HR"/>
        </w:rPr>
        <w:t>06. studenog</w:t>
      </w:r>
      <w:r w:rsidR="00E66FC5">
        <w:rPr>
          <w:lang w:val="hr-HR"/>
        </w:rPr>
        <w:t xml:space="preserve"> 2015.</w:t>
      </w:r>
      <w:r w:rsidR="00B41B30">
        <w:t xml:space="preserve"> u Očevidniku redoslijeda osnova za plaćanje ima evidentirane neizvršene osnove za plaća</w:t>
      </w:r>
      <w:r w:rsidR="004133DA">
        <w:t>nje u ukupn</w:t>
      </w:r>
      <w:r w:rsidR="00E772B9">
        <w:t>om iznosu od 24.620,85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1</w:t>
      </w:r>
      <w:r w:rsidR="00D272D2">
        <w:rPr>
          <w:lang w:val="hr-HR"/>
        </w:rPr>
        <w:t>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E45EC9">
        <w:rPr>
          <w:lang w:val="hr-HR"/>
        </w:rPr>
        <w:t>ožujka</w:t>
      </w:r>
      <w:r w:rsidR="00B3789E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30843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291" w:rsidP="007F64E0" w:rsidR="00EE5291">
      <w:r>
        <w:separator/>
      </w:r>
    </w:p>
  </w:endnote>
  <w:endnote w:id="0" w:type="continuationSeparator">
    <w:p w:rsidRDefault="00EE5291" w:rsidP="007F64E0" w:rsidR="00EE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291" w:rsidP="007F64E0" w:rsidR="00EE5291">
      <w:r>
        <w:separator/>
      </w:r>
    </w:p>
  </w:footnote>
  <w:footnote w:id="0" w:type="continuationSeparator">
    <w:p w:rsidRDefault="00EE5291" w:rsidP="007F64E0" w:rsidR="00EE5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772B9">
      <w:rPr>
        <w:lang w:val="hr-HR"/>
      </w:rPr>
      <w:t>St-759/15-3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6AB6" w:rsidRPr="007F6AB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57AFC"/>
    <w:rsid w:val="000600CB"/>
    <w:rsid w:val="00061083"/>
    <w:rsid w:val="00061F97"/>
    <w:rsid w:val="00062D16"/>
    <w:rsid w:val="00063541"/>
    <w:rsid w:val="00065780"/>
    <w:rsid w:val="00065E5A"/>
    <w:rsid w:val="0006763D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05DA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2B12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AB6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3DBE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0843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5EDE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4442"/>
    <w:rsid w:val="00B77145"/>
    <w:rsid w:val="00B8412B"/>
    <w:rsid w:val="00B87361"/>
    <w:rsid w:val="00B926F2"/>
    <w:rsid w:val="00B928EC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B41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72D2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5EC9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2B9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291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PRAKSA-SPECIJALISTIČKA AMBULANTA ZA MALE ŽIVOTINJE Dr. sc. DAVORIN LUKMAN dr. vet. med. društvo s ograničenom o</izvorni_sadrzaj>
    <derivirana_varijabla naziv="DomainObject.Predmet.ProtustrankaFormated_1">  VETERINARSKA PRAKSA-SPECIJALISTIČKA AMBULANTA ZA MALE ŽIVOTINJE Dr. sc. DAVORIN LUKMAN dr. vet. med. društvo s ograničenom o</derivirana_varijabla>
  </DomainObject.Predmet.ProtustrankaFormated>
  <DomainObject.Predmet.ProtustrankaFormatedOIB>
    <izvorni_sadrzaj>  VETERINARSKA PRAKSA-SPECIJALISTIČKA AMBULANTA ZA MALE ŽIVOTINJE Dr. sc. DAVORIN LUKMAN dr. vet. med. društvo s ograničenom o, OIB 19654045502</izvorni_sadrzaj>
    <derivirana_varijabla naziv="DomainObject.Predmet.ProtustrankaFormatedOIB_1">  VETERINARSKA PRAKSA-SPECIJALISTIČKA AMBULANTA ZA MALE ŽIVOTINJE Dr. sc. DAVORIN LUKMAN dr. vet. med. društvo s ograničenom o, OIB 19654045502</derivirana_varijabla>
  </DomainObject.Predmet.ProtustrankaFormatedOIB>
  <DomainObject.Predmet.ProtustrankaFormatedWithAdress>
    <izvorni_sadrzaj> VETERINARSKA PRAKSA-SPECIJALISTIČKA AMBULANTA ZA MALE ŽIVOTINJE Dr. sc. DAVORIN LUKMAN dr. vet. med. društvo s ograničenom o, Trnovečka 6, 42000 Varaždin</izvorni_sadrzaj>
    <derivirana_varijabla naziv="DomainObject.Predmet.ProtustrankaFormatedWithAdress_1"> VETERINARSKA PRAKSA-SPECIJALISTIČKA AMBULANTA ZA MALE ŽIVOTINJE Dr. sc. DAVORIN LUKMAN dr. vet. med. društvo s ograničenom o, Trnovečka 6, 42000 Varaždin</derivirana_varijabla>
  </DomainObject.Predmet.ProtustrankaFormatedWithAdress>
  <DomainObject.Predmet.ProtustrankaFormatedWithAdressOIB>
    <izvorni_sadrzaj> VETERINARSKA PRAKSA-SPECIJALISTIČKA AMBULANTA ZA MALE ŽIVOTINJE Dr. sc. DAVORIN LUKMAN dr. vet. med. društvo s ograničenom o, OIB 19654045502, Trnovečka 6, 42000 Varaždin</izvorni_sadrzaj>
    <derivirana_varijabla naziv="DomainObject.Predmet.ProtustrankaFormatedWithAdressOIB_1"> VETERINARSKA PRAKSA-SPECIJALISTIČKA AMBULANTA ZA MALE ŽIVOTINJE Dr. sc. DAVORIN LUKMAN dr. vet. med. društvo s ograničenom o, OIB 19654045502, Trnovečka 6, 42000 Varaždin</derivirana_varijabla>
  </DomainObject.Predmet.ProtustrankaFormatedWithAdressOIB>
  <DomainObject.Predmet.ProtustrankaWithAdress>
    <izvorni_sadrzaj>VETERINARSKA PRAKSA-SPECIJALISTIČKA AMBULANTA ZA MALE ŽIVOTINJE Dr. sc. DAVORIN LUKMAN dr. vet. med. društvo s ograničenom o Trnovečka 6, 42000 Varaždin</izvorni_sadrzaj>
    <derivirana_varijabla naziv="DomainObject.Predmet.ProtustrankaWithAdress_1">VETERINARSKA PRAKSA-SPECIJALISTIČKA AMBULANTA ZA MALE ŽIVOTINJE Dr. sc. DAVORIN LUKMAN dr. vet. med. društvo s ograničenom o Trnovečka 6, 42000 Varaždin</derivirana_varijabla>
  </DomainObject.Predmet.ProtustrankaWithAdress>
  <DomainObject.Predmet.ProtustrankaWithAdressOIB>
    <izvorni_sadrzaj>VETERINARSKA PRAKSA-SPECIJALISTIČKA AMBULANTA ZA MALE ŽIVOTINJE Dr. sc. DAVORIN LUKMAN dr. vet. med. društvo s ograničenom o, OIB 19654045502, Trnovečka 6, 42000 Varaždin</izvorni_sadrzaj>
    <derivirana_varijabla naziv="DomainObject.Predmet.ProtustrankaWithAdressOIB_1">VETERINARSKA PRAKSA-SPECIJALISTIČKA AMBULANTA ZA MALE ŽIVOTINJE Dr. sc. DAVORIN LUKMAN dr. vet. med. društvo s ograničenom o, OIB 19654045502, Trnovečka 6, 42000 Varaždin</derivirana_varijabla>
  </DomainObject.Predmet.ProtustrankaWithAdressOIB>
  <DomainObject.Predmet.ProtustrankaNazivFormated>
    <izvorni_sadrzaj>VETERINARSKA PRAKSA-SPECIJALISTIČKA AMBULANTA ZA MALE ŽIVOTINJE Dr. sc. DAVORIN LUKMAN dr. vet. med. društvo s ograničenom o</izvorni_sadrzaj>
    <derivirana_varijabla naziv="DomainObject.Predmet.ProtustrankaNazivFormated_1">VETERINARSKA PRAKSA-SPECIJALISTIČKA AMBULANTA ZA MALE ŽIVOTINJE Dr. sc. DAVORIN LUKMAN dr. vet. med. društvo s ograničenom o</derivirana_varijabla>
  </DomainObject.Predmet.ProtustrankaNazivFormated>
  <DomainObject.Predmet.ProtustrankaNazivFormatedOIB>
    <izvorni_sadrzaj>VETERINARSKA PRAKSA-SPECIJALISTIČKA AMBULANTA ZA MALE ŽIVOTINJE Dr. sc. DAVORIN LUKMAN dr. vet. med. društvo s ograničenom o, OIB 19654045502</izvorni_sadrzaj>
    <derivirana_varijabla naziv="DomainObject.Predmet.ProtustrankaNazivFormatedOIB_1">VETERINARSKA PRAKSA-SPECIJALISTIČKA AMBULANTA ZA MALE ŽIVOTINJE Dr. sc. DAVORIN LUKMAN dr. vet. med. društvo s ograničenom o, OIB 19654045502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24620.85</izvorni_sadrzaj>
    <derivirana_varijabla naziv="DomainObject.Predmet.TrenutnaVrijednost_1">24620.85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PRAKSA-SPECIJALISTIČKA AMBULANTA ZA MALE ŽIVOTINJE Dr. sc. DAVORIN LUKMAN dr. vet. med. društvo s ograničenom o</item>
    </izvorni_sadrzaj>
    <derivirana_varijabla naziv="DomainObject.Predmet.ProtuStrankaListFormated_1">
      <item>VETERINARSKA PRAKSA-SPECIJALISTIČKA AMBULANTA ZA MALE ŽIVOTINJE Dr. sc. DAVORIN LUKMAN dr. vet. med. društvo s ograničenom o</item>
    </derivirana_varijabla>
  </DomainObject.Predmet.ProtuStrankaListFormated>
  <DomainObject.Predmet.ProtuStrankaListFormatedOIB>
    <izvorni_sadrzaj>
      <item>VETERINARSKA PRAKSA-SPECIJALISTIČKA AMBULANTA ZA MALE ŽIVOTINJE Dr. sc. DAVORIN LUKMAN dr. vet. med. društvo s ograničenom o, OIB 19654045502</item>
    </izvorni_sadrzaj>
    <derivirana_varijabla naziv="DomainObject.Predmet.ProtuStrankaListFormatedOIB_1">
      <item>VETERINARSKA PRAKSA-SPECIJALISTIČKA AMBULANTA ZA MALE ŽIVOTINJE Dr. sc. DAVORIN LUKMAN dr. vet. med. društvo s ograničenom o, OIB 19654045502</item>
    </derivirana_varijabla>
  </DomainObject.Predmet.ProtuStrankaListFormatedOIB>
  <DomainObject.Predmet.ProtuStrankaListFormatedWithAdress>
    <izvorni_sadrzaj>
      <item>VETERINARSKA PRAKSA-SPECIJALISTIČKA AMBULANTA ZA MALE ŽIVOTINJE Dr. sc. DAVORIN LUKMAN dr. vet. med. društvo s ograničenom o, Trnovečka 6, 42000 Varaždin</item>
    </izvorni_sadrzaj>
    <derivirana_varijabla naziv="DomainObject.Predmet.ProtuStrankaListFormatedWithAdress_1">
      <item>VETERINARSKA PRAKSA-SPECIJALISTIČKA AMBULANTA ZA MALE ŽIVOTINJE Dr. sc. DAVORIN LUKMAN dr. vet. med. društvo s ograničenom o, Trnovečka 6, 42000 Varaždin</item>
    </derivirana_varijabla>
  </DomainObject.Predmet.ProtuStrankaListFormatedWithAdress>
  <DomainObject.Predmet.ProtuStrankaListFormatedWithAdressOIB>
    <izvorni_sadrzaj>
      <item>VETERINARSKA PRAKSA-SPECIJALISTIČKA AMBULANTA ZA MALE ŽIVOTINJE Dr. sc. DAVORIN LUKMAN dr. vet. med. društvo s ograničenom o, OIB 19654045502, Trnovečka 6, 42000 Varaždin</item>
    </izvorni_sadrzaj>
    <derivirana_varijabla naziv="DomainObject.Predmet.ProtuStrankaListFormatedWithAdressOIB_1">
      <item>VETERINARSKA PRAKSA-SPECIJALISTIČKA AMBULANTA ZA MALE ŽIVOTINJE Dr. sc. DAVORIN LUKMAN dr. vet. med. društvo s ograničenom o, OIB 19654045502, Trnovečka 6, 42000 Varaždin</item>
    </derivirana_varijabla>
  </DomainObject.Predmet.ProtuStrankaListFormatedWithAdressOIB>
  <DomainObject.Predmet.ProtuStrankaListNazivFormated>
    <izvorni_sadrzaj>
      <item>VETERINARSKA PRAKSA-SPECIJALISTIČKA AMBULANTA ZA MALE ŽIVOTINJE Dr. sc. DAVORIN LUKMAN dr. vet. med. društvo s ograničenom o</item>
    </izvorni_sadrzaj>
    <derivirana_varijabla naziv="DomainObject.Predmet.ProtuStrankaListNazivFormated_1">
      <item>VETERINARSKA PRAKSA-SPECIJALISTIČKA AMBULANTA ZA MALE ŽIVOTINJE Dr. sc. DAVORIN LUKMAN dr. vet. med. društvo s ograničenom o</item>
    </derivirana_varijabla>
  </DomainObject.Predmet.ProtuStrankaListNazivFormated>
  <DomainObject.Predmet.ProtuStrankaListNazivFormatedOIB>
    <izvorni_sadrzaj>
      <item>VETERINARSKA PRAKSA-SPECIJALISTIČKA AMBULANTA ZA MALE ŽIVOTINJE Dr. sc. DAVORIN LUKMAN dr. vet. med. društvo s ograničenom o, OIB 19654045502</item>
    </izvorni_sadrzaj>
    <derivirana_varijabla naziv="DomainObject.Predmet.ProtuStrankaListNazivFormatedOIB_1">
      <item>VETERINARSKA PRAKSA-SPECIJALISTIČKA AMBULANTA ZA MALE ŽIVOTINJE Dr. sc. DAVORIN LUKMAN dr. vet. med. društvo s ograničenom o, OIB 19654045502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PRAKSA-SPECIJALISTIČKA AMBULANTA ZA MALE ŽIVOTINJE Dr. sc. DAVORIN LUKMAN dr. vet. med. društvo s ograničenom o</izvorni_sadrzaj>
    <derivirana_varijabla naziv="DomainObject.Predmet.ProtustrankaIDrugi_1">VETERINARSKA PRAKSA-SPECIJALISTIČKA AMBULANTA ZA MALE ŽIVOTINJE Dr. sc. DAVORIN LUKMAN dr. vet. med. društvo s ograničenom 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PRAKSA-SPECIJALISTIČKA AMBULANTA ZA MALE ŽIVOTINJE Dr. sc. DAVORIN LUKMAN dr. vet. med. društvo s ograničenom o, OIB 19654045502, Trnovečka 6, 42000 Varaždin</izvorni_sadrzaj>
    <derivirana_varijabla naziv="DomainObject.Predmet.ProtustrankaIDrugiAdressOIB_1">VETERINARSKA PRAKSA-SPECIJALISTIČKA AMBULANTA ZA MALE ŽIVOTINJE Dr. sc. DAVORIN LUKMAN dr. vet. med. društvo s ograničenom o, OIB 19654045502, Trnovečka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PRAKSA-SPECIJALISTIČKA AMBULANTA ZA MALE ŽIVOTINJE Dr. sc. DAVORIN LUKMAN dr. vet. med. društvo s ograničenom o</item>
      <item>Sudski registar</item>
    </izvorni_sadrzaj>
    <derivirana_varijabla naziv="DomainObject.Predmet.SudioniciListNaziv_1">
      <item>Financijska agencija</item>
      <item>VETERINARSKA PRAKSA-SPECIJALISTIČKA AMBULANTA ZA MALE ŽIVOTINJE Dr. sc. DAVORIN LUKMAN dr. vet. med. društvo s ograničenom 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VETERINARSKA PRAKSA-SPECIJALISTIČKA AMBULANTA ZA MALE ŽIVOTINJE Dr. sc. DAVORIN LUKMAN dr. vet. med. društvo s ograničenom o, OIB 19654045502, Trnovečka 6,42000 Varaždin</item>
      <item>Sudski registar</item>
    </izvorni_sadrzaj>
    <derivirana_varijabla naziv="DomainObject.Predmet.SudioniciListAdressOIB_1">
      <item>Financijska agencija, OIB 85821130368, A. Cesarca 2,42000 Varaždin</item>
      <item>VETERINARSKA PRAKSA-SPECIJALISTIČKA AMBULANTA ZA MALE ŽIVOTINJE Dr. sc. DAVORIN LUKMAN dr. vet. med. društvo s ograničenom o, OIB 19654045502, Trnovečka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19654045502</item>
      <item>, OIB null</item>
    </izvorni_sadrzaj>
    <derivirana_varijabla naziv="DomainObject.Predmet.SudioniciListNazivOIB_1">
      <item>, OIB 85821130368</item>
      <item>, OIB 19654045502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86964-54A6-4BB2-9C86-D6B967C00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2602</properties:Characters>
  <properties:Lines>71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2016-02-01T09:40:00Z</dcterms:created>
  <dc:creator>user</dc:creator>
  <cp:lastModifiedBy>Maja Marčec</cp:lastModifiedBy>
  <cp:lastPrinted>2016-03-15T07:13:00Z</cp:lastPrinted>
  <dcterms:modified xmlns:xsi="http://www.w3.org/2001/XMLSchema-instance" xsi:type="dcterms:W3CDTF">2016-03-15T07:29:00Z</dcterms:modified>
  <cp:revision>11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