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8e14" w14:paraId="a6e8e1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27E22">
        <w:rPr>
          <w:szCs w:val="24"/>
          <w:lang w:val="hr-HR"/>
        </w:rPr>
        <w:t>244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3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27E22">
        <w:rPr>
          <w:lang w:val="hr-HR"/>
        </w:rPr>
        <w:t xml:space="preserve">SMART društvo s ograničenom odgovornošću za trgovinu i usluge, Bjelovar, Prof. Dragutina Grganića 6, </w:t>
      </w:r>
      <w:r w:rsidR="00227E22" w:rsidRPr="000664E3">
        <w:rPr>
          <w:lang w:val="hr-HR"/>
        </w:rPr>
        <w:t>MB</w:t>
      </w:r>
      <w:r w:rsidR="00227E22">
        <w:rPr>
          <w:lang w:val="hr-HR"/>
        </w:rPr>
        <w:t>S: 010092793, OIB: 82490903909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27E22">
        <w:rPr>
          <w:lang w:val="hr-HR"/>
        </w:rPr>
        <w:t>13</w:t>
      </w:r>
      <w:r w:rsidR="00C15CF0">
        <w:rPr>
          <w:lang w:val="hr-HR"/>
        </w:rPr>
        <w:t xml:space="preserve">. </w:t>
      </w:r>
      <w:r w:rsidR="00227E22">
        <w:rPr>
          <w:lang w:val="hr-HR"/>
        </w:rPr>
        <w:t>lipnja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27E22">
        <w:rPr>
          <w:lang w:val="hr-HR"/>
        </w:rPr>
        <w:t xml:space="preserve">SMART društvo s ograničenom odgovornošću za trgovinu i usluge, Bjelovar, Prof. Dragutina Grganića 6, </w:t>
      </w:r>
      <w:r w:rsidR="00227E22" w:rsidRPr="000664E3">
        <w:rPr>
          <w:lang w:val="hr-HR"/>
        </w:rPr>
        <w:t>MB</w:t>
      </w:r>
      <w:r w:rsidR="00227E22">
        <w:rPr>
          <w:lang w:val="hr-HR"/>
        </w:rPr>
        <w:t>S: 010092793, OIB: 82490903909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>DINKA TRUMBIĆ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</w:t>
      </w:r>
      <w:r w:rsidR="00561137">
        <w:rPr>
          <w:szCs w:val="24"/>
          <w:lang w:val="hr-HR"/>
        </w:rPr>
        <w:t xml:space="preserve">iz </w:t>
      </w:r>
      <w:r w:rsidR="00227E22">
        <w:rPr>
          <w:szCs w:val="24"/>
          <w:lang w:val="hr-HR"/>
        </w:rPr>
        <w:t>Splita</w:t>
      </w:r>
      <w:r w:rsidR="00561137">
        <w:rPr>
          <w:szCs w:val="24"/>
          <w:lang w:val="hr-HR"/>
        </w:rPr>
        <w:t xml:space="preserve">, </w:t>
      </w:r>
      <w:r w:rsidR="00227E22">
        <w:rPr>
          <w:szCs w:val="24"/>
          <w:lang w:val="hr-HR"/>
        </w:rPr>
        <w:t>Lovretska 10</w:t>
      </w:r>
      <w:r w:rsidR="00561137">
        <w:rPr>
          <w:szCs w:val="24"/>
          <w:lang w:val="hr-HR"/>
        </w:rPr>
        <w:t xml:space="preserve">, </w:t>
      </w:r>
      <w:r w:rsidR="009018C2">
        <w:rPr>
          <w:szCs w:val="24"/>
          <w:lang w:val="hr-HR"/>
        </w:rPr>
        <w:t>OIB:</w:t>
      </w:r>
      <w:r w:rsidR="00561137"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 xml:space="preserve"> 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227E22">
        <w:rPr>
          <w:lang w:val="hr-HR"/>
        </w:rPr>
        <w:t xml:space="preserve">SMART društvo s ograničenom odgovornošću za trgovinu i usluge, Bjelovar, Prof. Dragutina Grganića 6, </w:t>
      </w:r>
      <w:r w:rsidR="00227E22" w:rsidRPr="000664E3">
        <w:rPr>
          <w:lang w:val="hr-HR"/>
        </w:rPr>
        <w:t>MB</w:t>
      </w:r>
      <w:r w:rsidR="00227E22">
        <w:rPr>
          <w:lang w:val="hr-HR"/>
        </w:rPr>
        <w:t>S: 010092793, OIB: 82490903909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27E22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27E22">
        <w:rPr>
          <w:szCs w:val="24"/>
          <w:lang w:val="hr-HR"/>
        </w:rPr>
        <w:t>244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27E22">
        <w:rPr>
          <w:szCs w:val="24"/>
          <w:lang w:val="hr-HR"/>
        </w:rPr>
        <w:t>31. ožujka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>13</w:t>
      </w:r>
      <w:r w:rsidR="00C15CF0">
        <w:rPr>
          <w:szCs w:val="24"/>
          <w:lang w:val="hr-HR"/>
        </w:rPr>
        <w:t xml:space="preserve">. </w:t>
      </w:r>
      <w:r w:rsidR="00227E22">
        <w:rPr>
          <w:szCs w:val="24"/>
          <w:lang w:val="hr-HR"/>
        </w:rPr>
        <w:t>lipnja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27E22">
        <w:rPr>
          <w:szCs w:val="24"/>
          <w:lang w:val="hr-HR"/>
        </w:rPr>
        <w:t>13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227E22">
        <w:rPr>
          <w:szCs w:val="24"/>
          <w:lang w:val="hr-HR"/>
        </w:rPr>
        <w:t>6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FBE" w:rsidR="00EF3FBE">
      <w:r>
        <w:separator/>
      </w:r>
    </w:p>
  </w:endnote>
  <w:endnote w:id="0" w:type="continuationSeparator">
    <w:p w:rsidRDefault="00EF3FBE" w:rsidR="00EF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FBE" w:rsidR="00EF3FBE">
      <w:r>
        <w:separator/>
      </w:r>
    </w:p>
  </w:footnote>
  <w:footnote w:id="0" w:type="continuationSeparator">
    <w:p w:rsidRDefault="00EF3FBE" w:rsidR="00EF3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2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27E22">
      <w:t>244</w:t>
    </w:r>
    <w:r w:rsidR="00864F33">
      <w:t>/201</w:t>
    </w:r>
    <w:r w:rsidR="008F6F4D">
      <w:t>6</w:t>
    </w:r>
    <w:r w:rsidR="00864F33">
      <w:t>-</w:t>
    </w:r>
    <w:r w:rsidR="00227E22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47BBB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023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2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2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2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2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7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2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2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2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2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društvo s ograničenom odgovornošću za trgovinu i usluge, Bjelovar zastupanog po punomoćniku Svetlana Mirosavljević</izvorni_sadrzaj>
    <derivirana_varijabla naziv="DomainObject.Predmet.ProtustrankaFormated_1">  SMART društvo s ograničenom odgovornošću za trgovinu i usluge, Bjelovar zastupanog po punomoćniku Svetlana Mirosavljević</derivirana_varijabla>
  </DomainObject.Predmet.ProtustrankaFormated>
  <DomainObject.Predmet.ProtustrankaFormatedOIB>
    <izvorni_sadrzaj>  SMART društvo s ograničenom odgovornošću za trgovinu i usluge, Bjelovar, OIB 82490903909 zastupanog po punomoćniku Svetlana Mirosavljević</izvorni_sadrzaj>
    <derivirana_varijabla naziv="DomainObject.Predmet.ProtustrankaFormatedOIB_1">  SMART društvo s ograničenom odgovornošću za trgovinu i usluge, Bjelovar, OIB 82490903909 zastupanog po punomoćniku Svetlana Mirosavljević</derivirana_varijabla>
  </DomainObject.Predmet.ProtustrankaFormatedOIB>
  <DomainObject.Predmet.ProtustrankaFormatedWithAdress>
    <izvorni_sadrzaj> SMART društvo s ograničenom odgovornošću za trgovinu i usluge, Bjelovar, Prof.Dragutina Grganića 6, 43000 Bjelovar zastupanog po punomoćniku Svetlana Mirosavljević</izvorni_sadrzaj>
    <derivirana_varijabla naziv="DomainObject.Predmet.ProtustrankaFormatedWithAdress_1"> SMART društvo s ograničenom odgovornošću za trgovinu i usluge, Bjelovar, Prof.Dragutina Grganića 6, 43000 Bjelovar zastupanog po punomoćniku Svetlana Mirosavljević</derivirana_varijabla>
  </DomainObject.Predmet.ProtustrankaFormatedWithAdress>
  <DomainObject.Predmet.ProtustrankaFormatedWithAdressOIB>
    <izvorni_sadrzaj> SMART društvo s ograničenom odgovornošću za trgovinu i usluge, Bjelovar, OIB 82490903909, Prof.Dragutina Grganića 6, 43000 Bjelovar zastupanog po punomoćniku Svetlana Mirosavljević</izvorni_sadrzaj>
    <derivirana_varijabla naziv="DomainObject.Predmet.ProtustrankaFormatedWithAdressOIB_1"> SMART društvo s ograničenom odgovornošću za trgovinu i usluge, Bjelovar, OIB 82490903909, Prof.Dragutina Grganića 6, 43000 Bjelovar zastupanog po punomoćniku Svetlana Mirosavljević</derivirana_varijabla>
  </DomainObject.Predmet.ProtustrankaFormatedWithAdressOIB>
  <DomainObject.Predmet.ProtustrankaWithAdress>
    <izvorni_sadrzaj>SMART društvo s ograničenom odgovornošću za trgovinu i usluge, Bjelovar Prof.Dragutina Grganića 6, 43000 Bjelovar</izvorni_sadrzaj>
    <derivirana_varijabla naziv="DomainObject.Predmet.ProtustrankaWithAdress_1">SMART društvo s ograničenom odgovornošću za trgovinu i usluge, Bjelovar Prof.Dragutina Grganića 6, 43000 Bjelovar</derivirana_varijabla>
  </DomainObject.Predmet.ProtustrankaWithAdress>
  <DomainObject.Predmet.ProtustrankaWithAdressOIB>
    <izvorni_sadrzaj>SMART društvo s ograničenom odgovornošću za trgovinu i usluge, Bjelovar, OIB 82490903909, Prof.Dragutina Grganića 6, 43000 Bjelovar</izvorni_sadrzaj>
    <derivirana_varijabla naziv="DomainObject.Predmet.ProtustrankaWithAdressOIB_1">SMART društvo s ograničenom odgovornošću za trgovinu i usluge, Bjelovar, OIB 82490903909, Prof.Dragutina Grganića 6, 43000 Bjelovar</derivirana_varijabla>
  </DomainObject.Predmet.ProtustrankaWithAdressOIB>
  <DomainObject.Predmet.ProtustrankaNazivFormated>
    <izvorni_sadrzaj>SMART društvo s ograničenom odgovornošću za trgovinu i usluge, Bjelovar</izvorni_sadrzaj>
    <derivirana_varijabla naziv="DomainObject.Predmet.ProtustrankaNazivFormated_1">SMART društvo s ograničenom odgovornošću za trgovinu i usluge, Bjelovar</derivirana_varijabla>
  </DomainObject.Predmet.ProtustrankaNazivFormated>
  <DomainObject.Predmet.ProtustrankaNazivFormatedOIB>
    <izvorni_sadrzaj>SMART društvo s ograničenom odgovornošću za trgovinu i usluge, Bjelovar, OIB 82490903909</izvorni_sadrzaj>
    <derivirana_varijabla naziv="DomainObject.Predmet.ProtustrankaNazivFormatedOIB_1">SMART društvo s ograničenom odgovornošću za trgovinu i usluge, Bjelovar, OIB 82490903909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SMART društvo s ograničenom odgovornošću za trgovinu i usluge, Bjelovar zastupanog po punomoćniku Svetlana Mirosavljević</item>
    </izvorni_sadrzaj>
    <derivirana_varijabla naziv="DomainObject.Predmet.ProtuStrankaListFormated_1">
      <item>SMART društvo s ograničenom odgovornošću za trgovinu i usluge, Bjelovar zastupanog po punomoćniku Svetlana Mirosavljević</item>
    </derivirana_varijabla>
  </DomainObject.Predmet.ProtuStrankaListFormated>
  <DomainObject.Predmet.ProtuStrankaListFormatedOIB>
    <izvorni_sadrzaj>
      <item>SMART društvo s ograničenom odgovornošću za trgovinu i usluge, Bjelovar, OIB 82490903909 zastupanog po punomoćniku Svetlana Mirosavljević</item>
    </izvorni_sadrzaj>
    <derivirana_varijabla naziv="DomainObject.Predmet.ProtuStrankaListFormatedOIB_1">
      <item>SMART društvo s ograničenom odgovornošću za trgovinu i usluge, Bjelovar, OIB 82490903909 zastupanog po punomoćniku Svetlana Mirosavljević</item>
    </derivirana_varijabla>
  </DomainObject.Predmet.ProtuStrankaListFormatedOIB>
  <DomainObject.Predmet.ProtuStrankaListFormatedWithAdress>
    <izvorni_sadrzaj>
      <item>SMART društvo s ograničenom odgovornošću za trgovinu i usluge, Bjelovar, Prof.Dragutina Grganića 6, 43000 Bjelovar zastupanog po punomoćniku Svetlana Mirosavljević</item>
    </izvorni_sadrzaj>
    <derivirana_varijabla naziv="DomainObject.Predmet.ProtuStrankaListFormatedWithAdress_1">
      <item>SMART društvo s ograničenom odgovornošću za trgovinu i usluge, Bjelovar, Prof.Dragutina Grganića 6, 43000 Bjelovar zastupanog po punomoćniku Svetlana Mirosavljević</item>
    </derivirana_varijabla>
  </DomainObject.Predmet.ProtuStrankaListFormatedWithAdress>
  <DomainObject.Predmet.ProtuStrankaListFormatedWithAdressOIB>
    <izvorni_sadrzaj>
      <item>SMART društvo s ograničenom odgovornošću za trgovinu i usluge, Bjelovar, OIB 82490903909, Prof.Dragutina Grganića 6, 43000 Bjelovar zastupanog po punomoćniku Svetlana Mirosavljević</item>
    </izvorni_sadrzaj>
    <derivirana_varijabla naziv="DomainObject.Predmet.ProtuStrankaListFormatedWithAdressOIB_1">
      <item>SMART društvo s ograničenom odgovornošću za trgovinu i usluge, Bjelovar, OIB 82490903909, Prof.Dragutina Grganića 6, 43000 Bjelovar zastupanog po punomoćniku Svetlana Mirosavljević</item>
    </derivirana_varijabla>
  </DomainObject.Predmet.ProtuStrankaListFormatedWithAdressOIB>
  <DomainObject.Predmet.ProtuStrankaListNazivFormated>
    <izvorni_sadrzaj>
      <item>SMART društvo s ograničenom odgovornošću za trgovinu i usluge, Bjelovar</item>
    </izvorni_sadrzaj>
    <derivirana_varijabla naziv="DomainObject.Predmet.ProtuStrankaListNazivFormated_1">
      <item>SMART društvo s ograničenom odgovornošću za trgovinu i usluge, Bjelovar</item>
    </derivirana_varijabla>
  </DomainObject.Predmet.ProtuStrankaListNazivFormated>
  <DomainObject.Predmet.ProtuStrankaListNazivFormatedOIB>
    <izvorni_sadrzaj>
      <item>SMART društvo s ograničenom odgovornošću za trgovinu i usluge, Bjelovar, OIB 82490903909</item>
    </izvorni_sadrzaj>
    <derivirana_varijabla naziv="DomainObject.Predmet.ProtuStrankaListNazivFormatedOIB_1">
      <item>SMART društvo s ograničenom odgovornošću za trgovinu i usluge, Bjelovar, OIB 82490903909</item>
    </derivirana_varijabla>
  </DomainObject.Predmet.ProtuStrankaListNazivFormatedOIB>
  <DomainObject.Predmet.OstaliListFormated>
    <izvorni_sadrzaj>
      <item>Svetlana Mirosavljević punomoćnik sudionika u postupku SMART društvo s ograničenom odgovornošću za trgovinu i usluge, Bjelovar</item>
    </izvorni_sadrzaj>
    <derivirana_varijabla naziv="DomainObject.Predmet.OstaliListFormated_1">
      <item>Svetlana Mirosavljević punomoćnik sudionika u postupku SMART društvo s ograničenom odgovornošću za trgovinu i usluge, Bjelovar</item>
    </derivirana_varijabla>
  </DomainObject.Predmet.OstaliListFormated>
  <DomainObject.Predmet.OstaliListFormatedOIB>
    <izvorni_sadrzaj>
      <item>Svetlana Mirosavljević, OIB 10576559999 punomoćnik sudionika u postupku SMART društvo s ograničenom odgovornošću za trgovinu i usluge, Bjelovar</item>
    </izvorni_sadrzaj>
    <derivirana_varijabla naziv="DomainObject.Predmet.OstaliListFormatedOIB_1">
      <item>Svetlana Mirosavljević, OIB 10576559999 punomoćnik sudionika u postupku SMART društvo s ograničenom odgovornošću za trgovinu i usluge, Bjelovar</item>
    </derivirana_varijabla>
  </DomainObject.Predmet.OstaliListFormatedOIB>
  <DomainObject.Predmet.OstaliListFormatedWithAdress>
    <izvorni_sadrzaj>
      <item>Svetlana Mirosavljević, prof. Dragutina Grganića 6, 43000 Bjelovar punomoćnik sudionika u postupku SMART društvo s ograničenom odgovornošću za trgovinu i usluge, Bjelovar</item>
    </izvorni_sadrzaj>
    <derivirana_varijabla naziv="DomainObject.Predmet.OstaliListFormatedWithAdress_1">
      <item>Svetlana Mirosavljević, prof. Dragutina Grganića 6, 43000 Bjelovar punomoćnik sudionika u postupku SMART društvo s ograničenom odgovornošću za trgovinu i usluge, Bjelovar</item>
    </derivirana_varijabla>
  </DomainObject.Predmet.OstaliListFormatedWithAdress>
  <DomainObject.Predmet.OstaliListFormatedWithAdressOIB>
    <izvorni_sadrzaj>
      <item>Svetlana Mirosavljević, OIB 10576559999, prof. Dragutina Grganića 6, 43000 Bjelovar punomoćnik sudionika u postupku SMART društvo s ograničenom odgovornošću za trgovinu i usluge, Bjelovar</item>
    </izvorni_sadrzaj>
    <derivirana_varijabla naziv="DomainObject.Predmet.OstaliListFormatedWithAdressOIB_1">
      <item>Svetlana Mirosavljević, OIB 10576559999, prof. Dragutina Grganića 6, 43000 Bjelovar punomoćnik sudionika u postupku SMART društvo s ograničenom odgovornošću za trgovinu i usluge, Bjelovar</item>
    </derivirana_varijabla>
  </DomainObject.Predmet.OstaliListFormatedWithAdressOIB>
  <DomainObject.Predmet.OstaliListNazivFormated>
    <izvorni_sadrzaj>
      <item>Svetlana Mirosavljević</item>
    </izvorni_sadrzaj>
    <derivirana_varijabla naziv="DomainObject.Predmet.OstaliListNazivFormated_1">
      <item>Svetlana Mirosavljević</item>
    </derivirana_varijabla>
  </DomainObject.Predmet.OstaliListNazivFormated>
  <DomainObject.Predmet.OstaliListNazivFormatedOIB>
    <izvorni_sadrzaj>
      <item>Svetlana Mirosavljević, OIB 10576559999</item>
    </izvorni_sadrzaj>
    <derivirana_varijabla naziv="DomainObject.Predmet.OstaliListNazivFormatedOIB_1">
      <item>Svetlana Mirosavljević, OIB 10576559999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SMART društvo s ograničenom odgovornošću za trgovinu i usluge, Bjelovar</izvorni_sadrzaj>
    <derivirana_varijabla naziv="DomainObject.Predmet.ProtustrankaIDrugi_1">SMART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SMART društvo s ograničenom odgovornošću za trgovinu i usluge, Bjelovar, OIB 82490903909, Prof.Dragutina Grganića 6, 43000 Bjelovar</izvorni_sadrzaj>
    <derivirana_varijabla naziv="DomainObject.Predmet.ProtustrankaIDrugiAdressOIB_1">SMART društvo s ograničenom odgovornošću za trgovinu i usluge, Bjelovar, OIB 82490903909, Prof.Dragutina Grganića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SMART društvo s ograničenom odgovornošću za trgovinu i usluge, Bjelovar</item>
      <item>Svetlana Mirosavljević</item>
    </izvorni_sadrzaj>
    <derivirana_varijabla naziv="DomainObject.Predmet.SudioniciListNaziv_1">
      <item>FINA, RC ZAGREB, Podružnica Bjelovar</item>
      <item>SMART društvo s ograničenom odgovornošću za trgovinu i usluge, Bjelovar</item>
      <item>Svetlana Mirosavljević</item>
    </derivirana_varijabla>
  </DomainObject.Predmet.SudioniciListNaziv>
  <DomainObject.Predmet.SudioniciListAdressOIB>
    <izvorni_sadrzaj>
      <item>FINA, RC ZAGREB, Podružnica Bjelovar, OIB 85821130368, F. Supila 4,43000 Bjelovar</item>
      <item>SMART društvo s ograničenom odgovornošću za trgovinu i usluge, Bjelovar, OIB 82490903909, Prof.Dragutina Grganića 6,43000 Bjelovar</item>
      <item>Svetlana Mirosavljević, OIB 10576559999, prof. Dragutina Grganića 6,43000 Bjelovar</item>
    </izvorni_sadrzaj>
    <derivirana_varijabla naziv="DomainObject.Predmet.SudioniciListAdressOIB_1">
      <item>FINA, RC ZAGREB, Podružnica Bjelovar, OIB 85821130368, F. Supila 4,43000 Bjelovar</item>
      <item>SMART društvo s ograničenom odgovornošću za trgovinu i usluge, Bjelovar, OIB 82490903909, Prof.Dragutina Grganića 6,43000 Bjelovar</item>
      <item>Svetlana Mirosavljević, OIB 10576559999, prof. Dragutina Grganića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82490903909</item>
      <item>, OIB 10576559999</item>
    </izvorni_sadrzaj>
    <derivirana_varijabla naziv="DomainObject.Predmet.SudioniciListNazivOIB_1">
      <item>, OIB 85821130368</item>
      <item>, OIB 82490903909</item>
      <item>, OIB 10576559999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46820-03CE-423A-AEED-87516D3F7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3888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2016-06-13T07:43:00Z</dcterms:created>
  <dc:creator>553y7k3</dc:creator>
  <cp:lastModifiedBy>Miroslav Lovreković</cp:lastModifiedBy>
  <cp:lastPrinted>2016-06-13T07:48:00Z</cp:lastPrinted>
  <dcterms:modified xmlns:xsi="http://www.w3.org/2001/XMLSchema-instance" xsi:type="dcterms:W3CDTF">2016-06-13T07:50:00Z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