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4591" w14:paraId="16a4591" w:rsidRDefault="0080553D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odlučujući o prijedlogu predlagatelja 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Financijska agencija, Regionalni centar Zagreb, Podružnica Zagreb, Trg svibanjskih žrtava 1995. 1, OIB: 85821130368</w:t>
      </w:r>
      <w:r w:rsidR="00534DC1"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CIBOSI d.o.o., Zagreb, Breganska 24, OIB: 79436518111,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17. ožujka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 se stečajni postupak nad dužnikom </w:t>
      </w:r>
      <w:r w:rsidR="0047192D"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CIBOSI d.o.o., Zagreb, Breganska 24, OIB: 79436518111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upraviteljem se imenuje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Belani, Križevci, I. Z. Dijankovečkog 4, OIB:  73806587468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17. ožujka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9,00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istaknuto na mrežnoj stranici e-oglasna ploča Trgovačkog suda u Zagrebu.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47192D"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Belani, Križevci, I. Z. Dijankovečkog 4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3593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71168F" w:rsidR="0071168F" w:rsidRPr="00534DC1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ima se upisati u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registar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u zemljišne knjige koje vodi Općinski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građanski </w:t>
      </w:r>
      <w:r w:rsidR="00534DC1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sud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71168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Zemljišnoknjižni odjel</w:t>
      </w:r>
      <w:r w:rsidR="0071168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1168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</w:t>
      </w:r>
      <w:r w:rsidR="0071168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1168F" w:rsidP="00534DC1" w:rsidR="003F540D">
      <w:pPr>
        <w:pStyle w:val="Odlomakpopisa"/>
        <w:numPr>
          <w:ilvl w:val="0"/>
          <w:numId w:val="5"/>
        </w:num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z.k.ul.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5185 </w:t>
      </w:r>
      <w:r w:rsidR="00815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k.o. Stenjevec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k.č.br. 430/21 u naravi obiteljska stambena zgrada u Ulici Breganska 24 i dvorište površine 129 čhv,</w:t>
      </w:r>
    </w:p>
    <w:p w:rsidRDefault="00534DC1" w:rsidP="003F540D" w:rsidR="004F089F" w:rsidRPr="00534DC1">
      <w:pPr>
        <w:pStyle w:val="Odlomakpopisa"/>
        <w:ind w:left="108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89F" w:rsidRPr="00534DC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kojima se dostavlja primjerak ovog rješenja na postupanje. </w:t>
      </w: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47192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6. srpnja 2017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534DC1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, u sjedištu Stalne službe Trgovačkog suda u Zagrebu, Karlovac, Ljudevita Šestića 4, soba broj 5.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718A0" w:rsidRPr="000718A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 je podneskom od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12. travnja</w:t>
      </w:r>
      <w:r w:rsidR="003F540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prijedlog za otvaranje stečajnog postupka nad dužnikom</w:t>
      </w:r>
      <w:r w:rsidR="0047192D" w:rsidRPr="0047192D">
        <w:t xml:space="preserve"> </w:t>
      </w:r>
      <w:r w:rsidR="0047192D"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CIBOSI d.o.o., Zagreb, Breganska 24, OIB: 79436518111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te je 16. ožujka 2017.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održano ročište radi očitovanja o prijedlogu za otvaranje stečajnog postupka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rasprava o pretpostavkama za otvaranje stečajnog postupka. </w:t>
      </w:r>
    </w:p>
    <w:p w:rsidRDefault="0047192D" w:rsidP="0047192D" w:rsidR="004719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7192D" w:rsidP="0047192D" w:rsidR="0047192D" w:rsidRPr="0047192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 nije se protivio prijedlogu za otvaranje stečajnog postupka, već je odluku o tome prepustio sudu.</w:t>
      </w:r>
    </w:p>
    <w:p w:rsidRDefault="0047192D" w:rsidP="0047192D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je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podnesku od 30. siječnja 2017.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ostao kod prijedloga z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a otvaranje stečajnog postupka navodeći da dužnik na dan 1. rujna 2015. ima neizvršene osnove za plaćanje u neprekinutom razdoblju od 950 dana u ukupnom iznosu od 699.457,42 kn (list 10 spisa).</w:t>
      </w:r>
    </w:p>
    <w:p w:rsidRDefault="004F089F" w:rsidP="0047192D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Prema tome, ispunjen je stečajni razlog nesposobnosti za plaćanje u smislu čl. 6.st. 1. i 2. alineja 1. SZ-a s obzirom da iz potvrde FINA-e proizlazi da dužnik ima jednu ili više evidentiranih neizvršenih osnova za plaćanje u razdoblju dužem od 60 dana koje je trebalo, na temelju valjanih osnova za plaćanje, bez daljnjeg pristanka dužnika naplatiti s bilo kojeg od njegovih računa.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temeljem čl. 128. st. 6. SZ-a odlučeno je o otvaranju stečajnog postupka kao u izreci rješenja.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Stečajni upravitelj izabran je metodom slučajnog odabira sa liste "A" stečajnih upravitelja, a kako to propisuje odredba čl. 84. st. 1. SZ-a. 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815B5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čl. 129. st. 1. alineja 6. SZ-a.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Temeljem čl. 129. st. 2. SZ-a odlučeno je kao u točki VII.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odredbom čl. 130. st. 1. toč. 1. i 2. SZ-a zakazano je ispitno i izvještajno ročište kao u točki VIII. i IX. izreke rješenja.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>17. ožujka 2017.</w:t>
      </w:r>
    </w:p>
    <w:p w:rsidRDefault="00961DC3" w:rsidP="004F089F" w:rsidR="00961DC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F089F" w:rsidP="00E5255F" w:rsidR="004F089F" w:rsidRPr="004F089F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rješenja o otvaranju stečajnog postupka </w:t>
      </w:r>
      <w:r w:rsidR="0047192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pravo žalbe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ima osoba ovlaštena za zastupanje dužnika p</w:t>
      </w:r>
      <w:r w:rsidR="00C4177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zakonu od dana nastupanja pravnih posljedica otvaranja stečajnog postupka (čl. 128. st. 8. SZ-a). Žalba se podnosi pismeno u dva primjerka Visokom trgovačkom sudu Republike Hrvatske, putem ovog suda u roku od 8 dana od dana dostave rješenja (čl. 19. st. 2. SZ-a). Žalba ne odgađa provedbu rješenja (čl. 19. st. 3. SZ-a).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3A9" w:rsidP="004F089F" w:rsidR="004603A9">
      <w:pPr>
        <w:spacing w:lineRule="auto" w:line="240" w:after="0"/>
      </w:pPr>
      <w:r>
        <w:separator/>
      </w:r>
    </w:p>
  </w:endnote>
  <w:endnote w:id="0" w:type="continuationSeparator">
    <w:p w:rsidRDefault="004603A9" w:rsidP="004F089F" w:rsidR="004603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3A9" w:rsidP="004F089F" w:rsidR="004603A9">
      <w:pPr>
        <w:spacing w:lineRule="auto" w:line="240" w:after="0"/>
      </w:pPr>
      <w:r>
        <w:separator/>
      </w:r>
    </w:p>
  </w:footnote>
  <w:footnote w:id="0" w:type="continuationSeparator">
    <w:p w:rsidRDefault="004603A9" w:rsidP="004F089F" w:rsidR="004603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53D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47192D">
      <w:t>3593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718A0"/>
    <w:rsid w:val="000F0FB4"/>
    <w:rsid w:val="000F5316"/>
    <w:rsid w:val="003F540D"/>
    <w:rsid w:val="004230BB"/>
    <w:rsid w:val="00432F13"/>
    <w:rsid w:val="004603A9"/>
    <w:rsid w:val="0047192D"/>
    <w:rsid w:val="004F089F"/>
    <w:rsid w:val="00534DC1"/>
    <w:rsid w:val="00620990"/>
    <w:rsid w:val="0071168F"/>
    <w:rsid w:val="007A3BE8"/>
    <w:rsid w:val="0080553D"/>
    <w:rsid w:val="00815B58"/>
    <w:rsid w:val="00961DC3"/>
    <w:rsid w:val="00970BE7"/>
    <w:rsid w:val="00A55D65"/>
    <w:rsid w:val="00B42768"/>
    <w:rsid w:val="00C4177E"/>
    <w:rsid w:val="00C46389"/>
    <w:rsid w:val="00D13B11"/>
    <w:rsid w:val="00D24441"/>
    <w:rsid w:val="00E5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53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553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553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553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53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553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553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553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St-3593/2016-9</izvorni_sadrzaj>
    <derivirana_varijabla naziv="DomainObject.Oznaka_1">St-3593/2016-9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3593</izvorni_sadrzaj>
    <derivirana_varijabla naziv="DomainObject.Predmet.Broj_1">3593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St-3593/2016</izvorni_sadrzaj>
    <derivirana_varijabla naziv="DomainObject.Predmet.OznakaBroj_1">St-3593/2016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CIBOSI d.o.o. zastupanog po punomoćniku Petrit Pervizaj; Hasmir Čočaj</izvorni_sadrzaj>
    <derivirana_varijabla naziv="DomainObject.Predmet.ProtustrankaFormated_1">  CIBOSI d.o.o. zastupanog po punomoćniku Petrit Pervizaj; Hasmir Čočaj</derivirana_varijabla>
  </DomainObject.Predmet.ProtustrankaFormated>
  <DomainObject.Predmet.ProtustrankaFormatedOIB>
    <izvorni_sadrzaj>  CIBOSI d.o.o., OIB 79436518111 zastupanog po punomoćniku Petrit Pervizaj; Hasmir Čočaj</izvorni_sadrzaj>
    <derivirana_varijabla naziv="DomainObject.Predmet.ProtustrankaFormatedOIB_1">  CIBOSI d.o.o., OIB 79436518111 zastupanog po punomoćniku Petrit Pervizaj; Hasmir Čočaj</derivirana_varijabla>
  </DomainObject.Predmet.ProtustrankaFormatedOIB>
  <DomainObject.Predmet.ProtustrankaFormatedWithAdress>
    <izvorni_sadrzaj> CIBOSI d.o.o., Breganska 24, 10000 Zagreb zastupanog po punomoćniku Petrit Pervizaj; Hasmir Čočaj</izvorni_sadrzaj>
    <derivirana_varijabla naziv="DomainObject.Predmet.ProtustrankaFormatedWithAdress_1"> CIBOSI d.o.o., Breganska 24, 10000 Zagreb zastupanog po punomoćniku Petrit Pervizaj; Hasmir Čočaj</derivirana_varijabla>
  </DomainObject.Predmet.ProtustrankaFormatedWithAdress>
  <DomainObject.Predmet.ProtustrankaFormatedWithAdressOIB>
    <izvorni_sadrzaj> CIBOSI d.o.o., OIB 79436518111, Breganska 24, 10000 Zagreb zastupanog po punomoćniku Petrit Pervizaj; Hasmir Čočaj</izvorni_sadrzaj>
    <derivirana_varijabla naziv="DomainObject.Predmet.ProtustrankaFormatedWithAdressOIB_1"> CIBOSI d.o.o., OIB 79436518111, Breganska 24, 10000 Zagreb zastupanog po punomoćniku Petrit Pervizaj; Hasmir Čočaj</derivirana_varijabla>
  </DomainObject.Predmet.ProtustrankaFormatedWithAdressOIB>
  <DomainObject.Predmet.ProtustrankaWithAdress>
    <izvorni_sadrzaj>CIBOSI d.o.o. Breganska 24, 10000 Zagreb</izvorni_sadrzaj>
    <derivirana_varijabla naziv="DomainObject.Predmet.ProtustrankaWithAdress_1">CIBOSI d.o.o. Breganska 24, 10000 Zagreb</derivirana_varijabla>
  </DomainObject.Predmet.ProtustrankaWithAdress>
  <DomainObject.Predmet.ProtustrankaWithAdressOIB>
    <izvorni_sadrzaj>CIBOSI d.o.o., OIB 79436518111, Breganska 24, 10000 Zagreb</izvorni_sadrzaj>
    <derivirana_varijabla naziv="DomainObject.Predmet.ProtustrankaWithAdressOIB_1">CIBOSI d.o.o., OIB 79436518111, Breganska 24, 10000 Zagreb</derivirana_varijabla>
  </DomainObject.Predmet.ProtustrankaWithAdressOIB>
  <DomainObject.Predmet.ProtustrankaNazivFormated>
    <izvorni_sadrzaj>CIBOSI d.o.o.</izvorni_sadrzaj>
    <derivirana_varijabla naziv="DomainObject.Predmet.ProtustrankaNazivFormated_1">CIBOSI d.o.o.</derivirana_varijabla>
  </DomainObject.Predmet.ProtustrankaNazivFormated>
  <DomainObject.Predmet.ProtustrankaNazivFormatedOIB>
    <izvorni_sadrzaj>CIBOSI d.o.o., OIB 79436518111</izvorni_sadrzaj>
    <derivirana_varijabla naziv="DomainObject.Predmet.ProtustrankaNazivFormatedOIB_1">CIBOSI d.o.o., OIB 79436518111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CIBOSI d.o.o. zastupanog po punomoćniku Petrit Pervizaj; Hasmir Čočaj</item>
    </izvorni_sadrzaj>
    <derivirana_varijabla naziv="DomainObject.Predmet.ProtuStrankaListFormated_1">
      <item>CIBOSI d.o.o. zastupanog po punomoćniku Petrit Pervizaj; Hasmir Čočaj</item>
    </derivirana_varijabla>
  </DomainObject.Predmet.ProtuStrankaListFormated>
  <DomainObject.Predmet.ProtuStrankaListFormatedOIB>
    <izvorni_sadrzaj>
      <item>CIBOSI d.o.o., OIB 79436518111 zastupanog po punomoćniku Petrit Pervizaj; Hasmir Čočaj</item>
    </izvorni_sadrzaj>
    <derivirana_varijabla naziv="DomainObject.Predmet.ProtuStrankaListFormatedOIB_1">
      <item>CIBOSI d.o.o., OIB 79436518111 zastupanog po punomoćniku Petrit Pervizaj; Hasmir Čočaj</item>
    </derivirana_varijabla>
  </DomainObject.Predmet.ProtuStrankaListFormatedOIB>
  <DomainObject.Predmet.ProtuStrankaListFormatedWithAdress>
    <izvorni_sadrzaj>
      <item>CIBOSI d.o.o., Breganska 24, 10000 Zagreb zastupanog po punomoćniku Petrit Pervizaj; Hasmir Čočaj</item>
    </izvorni_sadrzaj>
    <derivirana_varijabla naziv="DomainObject.Predmet.ProtuStrankaListFormatedWithAdress_1">
      <item>CIBOSI d.o.o., Breganska 24, 10000 Zagreb zastupanog po punomoćniku Petrit Pervizaj; Hasmir Čočaj</item>
    </derivirana_varijabla>
  </DomainObject.Predmet.ProtuStrankaListFormatedWithAdress>
  <DomainObject.Predmet.ProtuStrankaListFormatedWithAdressOIB>
    <izvorni_sadrzaj>
      <item>CIBOSI d.o.o., OIB 79436518111, Breganska 24, 10000 Zagreb zastupanog po punomoćniku Petrit Pervizaj; Hasmir Čočaj</item>
    </izvorni_sadrzaj>
    <derivirana_varijabla naziv="DomainObject.Predmet.ProtuStrankaListFormatedWithAdressOIB_1">
      <item>CIBOSI d.o.o., OIB 79436518111, Breganska 24, 10000 Zagreb zastupanog po punomoćniku Petrit Pervizaj; Hasmir Čočaj</item>
    </derivirana_varijabla>
  </DomainObject.Predmet.ProtuStrankaListFormatedWithAdressOIB>
  <DomainObject.Predmet.ProtuStrankaListNazivFormated>
    <izvorni_sadrzaj>
      <item>CIBOSI d.o.o.</item>
    </izvorni_sadrzaj>
    <derivirana_varijabla naziv="DomainObject.Predmet.ProtuStrankaListNazivFormated_1">
      <item>CIBOSI d.o.o.</item>
    </derivirana_varijabla>
  </DomainObject.Predmet.ProtuStrankaListNazivFormated>
  <DomainObject.Predmet.ProtuStrankaListNazivFormatedOIB>
    <izvorni_sadrzaj>
      <item>CIBOSI d.o.o., OIB 79436518111</item>
    </izvorni_sadrzaj>
    <derivirana_varijabla naziv="DomainObject.Predmet.ProtuStrankaListNazivFormatedOIB_1">
      <item>CIBOSI d.o.o., OIB 79436518111</item>
    </derivirana_varijabla>
  </DomainObject.Predmet.ProtuStrankaListNazivFormatedOIB>
  <DomainObject.Predmet.OstaliListFormated>
    <izvorni_sadrzaj>
      <item>Petrit Pervizaj punomoćnik sudionika u postupku CIBOSI d.o.o.</item>
      <item>Hasmir Čočaj punomoćnik sudionika u postupku CIBOSI d.o.o.</item>
    </izvorni_sadrzaj>
    <derivirana_varijabla naziv="DomainObject.Predmet.OstaliListFormated_1">
      <item>Petrit Pervizaj punomoćnik sudionika u postupku CIBOSI d.o.o.</item>
      <item>Hasmir Čočaj punomoćnik sudionika u postupku CIBOSI d.o.o.</item>
    </derivirana_varijabla>
  </DomainObject.Predmet.OstaliListFormated>
  <DomainObject.Predmet.OstaliListFormatedOIB>
    <izvorni_sadrzaj>
      <item>Petrit Pervizaj, OIB 96322935855 punomoćnik sudionika u postupku CIBOSI d.o.o.</item>
      <item>Hasmir Čočaj, OIB 47216169094 punomoćnik sudionika u postupku CIBOSI d.o.o.</item>
    </izvorni_sadrzaj>
    <derivirana_varijabla naziv="DomainObject.Predmet.OstaliListFormatedOIB_1">
      <item>Petrit Pervizaj, OIB 96322935855 punomoćnik sudionika u postupku CIBOSI d.o.o.</item>
      <item>Hasmir Čočaj, OIB 47216169094 punomoćnik sudionika u postupku CIBOSI d.o.o.</item>
    </derivirana_varijabla>
  </DomainObject.Predmet.OstaliListFormatedOIB>
  <DomainObject.Predmet.OstaliListFormatedWithAdress>
    <izvorni_sadrzaj>
      <item>Petrit Pervizaj, Breganska 24, 10000 Zagreb punomoćnik sudionika u postupku CIBOSI d.o.o.</item>
      <item>Hasmir Čočaj, Breganska 24, 10000 Zagreb punomoćnik sudionika u postupku CIBOSI d.o.o.</item>
    </izvorni_sadrzaj>
    <derivirana_varijabla naziv="DomainObject.Predmet.OstaliListFormatedWithAdress_1">
      <item>Petrit Pervizaj, Breganska 24, 10000 Zagreb punomoćnik sudionika u postupku CIBOSI d.o.o.</item>
      <item>Hasmir Čočaj, Breganska 24, 10000 Zagreb punomoćnik sudionika u postupku CIBOSI d.o.o.</item>
    </derivirana_varijabla>
  </DomainObject.Predmet.OstaliListFormatedWithAdress>
  <DomainObject.Predmet.OstaliListFormatedWithAdressOIB>
    <izvorni_sadrzaj>
      <item>Petrit Pervizaj, OIB 96322935855, Breganska 24, 10000 Zagreb punomoćnik sudionika u postupku CIBOSI d.o.o.</item>
      <item>Hasmir Čočaj, OIB 47216169094, Breganska 24, 10000 Zagreb punomoćnik sudionika u postupku CIBOSI d.o.o.</item>
    </izvorni_sadrzaj>
    <derivirana_varijabla naziv="DomainObject.Predmet.OstaliListFormatedWithAdressOIB_1">
      <item>Petrit Pervizaj, OIB 96322935855, Breganska 24, 10000 Zagreb punomoćnik sudionika u postupku CIBOSI d.o.o.</item>
      <item>Hasmir Čočaj, OIB 47216169094, Breganska 24, 10000 Zagreb punomoćnik sudionika u postupku CIBOSI d.o.o.</item>
    </derivirana_varijabla>
  </DomainObject.Predmet.OstaliListFormatedWithAdressOIB>
  <DomainObject.Predmet.OstaliListNazivFormated>
    <izvorni_sadrzaj>
      <item>Petrit Pervizaj</item>
      <item>Hasmir Čočaj</item>
    </izvorni_sadrzaj>
    <derivirana_varijabla naziv="DomainObject.Predmet.OstaliListNazivFormated_1">
      <item>Petrit Pervizaj</item>
      <item>Hasmir Čočaj</item>
    </derivirana_varijabla>
  </DomainObject.Predmet.OstaliListNazivFormated>
  <DomainObject.Predmet.OstaliListNazivFormatedOIB>
    <izvorni_sadrzaj>
      <item>Petrit Pervizaj, OIB 96322935855</item>
      <item>Hasmir Čočaj, OIB 47216169094</item>
    </izvorni_sadrzaj>
    <derivirana_varijabla naziv="DomainObject.Predmet.OstaliListNazivFormatedOIB_1">
      <item>Petrit Pervizaj, OIB 96322935855</item>
      <item>Hasmir Čočaj, OIB 47216169094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>St-3593/2016-9</izvorni_sadrzaj>
    <derivirana_varijabla naziv="DomainObject.PoslovniBrojDokumenta_1">St-3593/2016-9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CIBOSI d.o.o.</izvorni_sadrzaj>
    <derivirana_varijabla naziv="DomainObject.Predmet.ProtustrankaIDrugi_1">CIBOSI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CIBOSI d.o.o., OIB 79436518111, Breganska 24, 10000 Zagreb</izvorni_sadrzaj>
    <derivirana_varijabla naziv="DomainObject.Predmet.ProtustrankaIDrugiAdressOIB_1">CIBOSI d.o.o., OIB 79436518111, Breganska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CIBOSI d.o.o.</item>
      <item>Petrit Pervizaj</item>
      <item>Hasmir Čočaj</item>
    </izvorni_sadrzaj>
    <derivirana_varijabla naziv="DomainObject.Predmet.SudioniciListNaziv_1">
      <item>FINA Regionalni centar Zagreb</item>
      <item>CIBOSI d.o.o.</item>
      <item>Petrit Pervizaj</item>
      <item>Hasmir Čočaj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CIBOSI d.o.o., OIB 79436518111, Breganska 24,10000 Zagreb</item>
      <item>Petrit Pervizaj, OIB 96322935855, Breganska 24,10000 Zagreb</item>
      <item>Hasmir Čočaj, OIB 47216169094, Breganska 24,10000 Zagreb</item>
    </izvorni_sadrzaj>
    <derivirana_varijabla naziv="DomainObject.Predmet.SudioniciListAdressOIB_1">
      <item>FINA Regionalni centar Zagreb, OIB 85821130368, Trg svibanjskih žrtava 1995. br. 1,10000 Zagreb</item>
      <item>CIBOSI d.o.o., OIB 79436518111, Breganska 24,10000 Zagreb</item>
      <item>Petrit Pervizaj, OIB 96322935855, Breganska 24,10000 Zagreb</item>
      <item>Hasmir Čočaj, OIB 47216169094, Breganska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79436518111</item>
      <item>, OIB 96322935855</item>
      <item>, OIB 47216169094</item>
    </izvorni_sadrzaj>
    <derivirana_varijabla naziv="DomainObject.Predmet.SudioniciListNazivOIB_1">
      <item>, OIB 85821130368</item>
      <item>, OIB 79436518111</item>
      <item>, OIB 96322935855</item>
      <item>, OIB 47216169094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890</properties:Words>
  <properties:Characters>4772</properties:Characters>
  <properties:Lines>130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2017-03-16T12:31:00Z</dcterms:created>
  <dc:creator>Draženka Prpić</dc:creator>
  <cp:lastModifiedBy>Draženka Prpić</cp:lastModifiedBy>
  <cp:lastPrinted>2017-03-16T12:30:00Z</cp:lastPrinted>
  <dcterms:modified xmlns:xsi="http://www.w3.org/2001/XMLSchema-instance" xsi:type="dcterms:W3CDTF">2017-03-17T07:23:00Z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St-3593/2016-9 / Odluka - Rješenje - otvaranje stečajnog postupka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3</vt:i4>
  </prop:property>
</prop:Properties>
</file>